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99000A" w14:textId="2D0AA3F8" w:rsidR="00EA5D2D" w:rsidRPr="00A553C6" w:rsidRDefault="00561102" w:rsidP="00E2513A">
      <w:pPr>
        <w:pStyle w:val="IETPaperTitle"/>
        <w:rPr>
          <w:rFonts w:ascii="Arial" w:hAnsi="Arial" w:cs="Arial"/>
        </w:rPr>
      </w:pPr>
      <w:r w:rsidRPr="00A553C6">
        <w:rPr>
          <w:rFonts w:ascii="Arial" w:hAnsi="Arial" w:cs="Arial"/>
        </w:rPr>
        <w:t>Field analysis of d</w:t>
      </w:r>
      <w:r w:rsidR="000A748E" w:rsidRPr="00A553C6">
        <w:rPr>
          <w:rFonts w:ascii="Arial" w:hAnsi="Arial" w:cs="Arial"/>
        </w:rPr>
        <w:t xml:space="preserve">irectionality </w:t>
      </w:r>
      <w:r w:rsidR="00E75A9C" w:rsidRPr="00A553C6">
        <w:rPr>
          <w:rFonts w:ascii="Arial" w:hAnsi="Arial" w:cs="Arial"/>
        </w:rPr>
        <w:t>measurement with I</w:t>
      </w:r>
      <w:r w:rsidR="00281BF3" w:rsidRPr="00A553C6">
        <w:rPr>
          <w:rFonts w:ascii="Arial" w:hAnsi="Arial" w:cs="Arial"/>
        </w:rPr>
        <w:t>nverter based resources in India</w:t>
      </w:r>
    </w:p>
    <w:p w14:paraId="1AD1F9A3" w14:textId="3FB2E544" w:rsidR="00AD4E04" w:rsidRPr="003E62FD" w:rsidRDefault="00E54D45" w:rsidP="00A553C6">
      <w:pPr>
        <w:rPr>
          <w:sz w:val="22"/>
          <w:vertAlign w:val="superscript"/>
          <w:lang w:val="sv-SE"/>
        </w:rPr>
      </w:pPr>
      <w:r w:rsidRPr="003E62FD">
        <w:rPr>
          <w:sz w:val="22"/>
          <w:lang w:val="sv-SE"/>
        </w:rPr>
        <w:t>Ashoka Shyamaprasad</w:t>
      </w:r>
      <w:r w:rsidRPr="003E62FD">
        <w:rPr>
          <w:sz w:val="22"/>
          <w:vertAlign w:val="superscript"/>
          <w:lang w:val="sv-SE"/>
        </w:rPr>
        <w:t>1</w:t>
      </w:r>
      <w:r w:rsidR="00A553C6" w:rsidRPr="003E62FD">
        <w:rPr>
          <w:sz w:val="22"/>
          <w:vertAlign w:val="superscript"/>
          <w:lang w:val="sv-SE"/>
        </w:rPr>
        <w:t xml:space="preserve"> 5*</w:t>
      </w:r>
      <w:r w:rsidRPr="003E62FD">
        <w:rPr>
          <w:sz w:val="22"/>
          <w:lang w:val="sv-SE"/>
        </w:rPr>
        <w:t xml:space="preserve">, </w:t>
      </w:r>
      <w:r w:rsidR="00EC0117" w:rsidRPr="003E62FD">
        <w:rPr>
          <w:sz w:val="22"/>
          <w:lang w:val="sv-SE"/>
        </w:rPr>
        <w:t>K</w:t>
      </w:r>
      <w:r w:rsidR="00462B04" w:rsidRPr="003E62FD">
        <w:rPr>
          <w:sz w:val="22"/>
          <w:lang w:val="sv-SE"/>
        </w:rPr>
        <w:t>.</w:t>
      </w:r>
      <w:r w:rsidR="00EC0117" w:rsidRPr="003E62FD">
        <w:rPr>
          <w:sz w:val="22"/>
          <w:lang w:val="sv-SE"/>
        </w:rPr>
        <w:t xml:space="preserve"> P</w:t>
      </w:r>
      <w:r w:rsidR="00462B04" w:rsidRPr="003E62FD">
        <w:rPr>
          <w:sz w:val="22"/>
          <w:lang w:val="sv-SE"/>
        </w:rPr>
        <w:t>.</w:t>
      </w:r>
      <w:r w:rsidR="00EC0117" w:rsidRPr="003E62FD">
        <w:rPr>
          <w:sz w:val="22"/>
          <w:lang w:val="sv-SE"/>
        </w:rPr>
        <w:t xml:space="preserve"> </w:t>
      </w:r>
      <w:r w:rsidR="00DC5F5D" w:rsidRPr="003E62FD">
        <w:rPr>
          <w:sz w:val="22"/>
          <w:lang w:val="sv-SE"/>
        </w:rPr>
        <w:t>Vittal</w:t>
      </w:r>
      <w:r w:rsidR="00EC0117" w:rsidRPr="003E62FD">
        <w:rPr>
          <w:sz w:val="22"/>
          <w:vertAlign w:val="superscript"/>
          <w:lang w:val="sv-SE"/>
        </w:rPr>
        <w:t>2</w:t>
      </w:r>
      <w:r w:rsidR="00D03F13" w:rsidRPr="003E62FD">
        <w:rPr>
          <w:sz w:val="22"/>
          <w:lang w:val="sv-SE"/>
        </w:rPr>
        <w:t>, P</w:t>
      </w:r>
      <w:r w:rsidRPr="003E62FD">
        <w:rPr>
          <w:sz w:val="22"/>
          <w:lang w:val="sv-SE"/>
        </w:rPr>
        <w:t>raveen A</w:t>
      </w:r>
      <w:r w:rsidR="00EC0117" w:rsidRPr="003E62FD">
        <w:rPr>
          <w:sz w:val="22"/>
          <w:lang w:val="sv-SE"/>
        </w:rPr>
        <w:t xml:space="preserve"> N</w:t>
      </w:r>
      <w:r w:rsidR="00833ADD" w:rsidRPr="003E62FD">
        <w:rPr>
          <w:sz w:val="22"/>
          <w:vertAlign w:val="superscript"/>
          <w:lang w:val="sv-SE"/>
        </w:rPr>
        <w:t>3</w:t>
      </w:r>
      <w:r w:rsidR="00D03F13" w:rsidRPr="003E62FD">
        <w:rPr>
          <w:sz w:val="22"/>
          <w:lang w:val="sv-SE"/>
        </w:rPr>
        <w:t xml:space="preserve">, </w:t>
      </w:r>
      <w:r w:rsidR="00EC0117" w:rsidRPr="003E62FD">
        <w:rPr>
          <w:sz w:val="22"/>
          <w:lang w:val="sv-SE"/>
        </w:rPr>
        <w:t>O. D. Naidu</w:t>
      </w:r>
      <w:r w:rsidR="00AE4D5B" w:rsidRPr="003E62FD">
        <w:rPr>
          <w:sz w:val="22"/>
          <w:vertAlign w:val="superscript"/>
          <w:lang w:val="sv-SE"/>
        </w:rPr>
        <w:t>4</w:t>
      </w:r>
      <w:r w:rsidR="00EC0117" w:rsidRPr="003E62FD">
        <w:rPr>
          <w:sz w:val="22"/>
          <w:lang w:val="sv-SE"/>
        </w:rPr>
        <w:t xml:space="preserve"> </w:t>
      </w:r>
    </w:p>
    <w:p w14:paraId="7E2555F9" w14:textId="77777777" w:rsidR="007A40B4" w:rsidRPr="003E62FD" w:rsidRDefault="007A40B4" w:rsidP="005C261D">
      <w:pPr>
        <w:pStyle w:val="AU"/>
        <w:spacing w:after="0"/>
        <w:rPr>
          <w:lang w:val="sv-SE"/>
        </w:rPr>
      </w:pPr>
    </w:p>
    <w:p w14:paraId="171A31C2" w14:textId="23545CEC" w:rsidR="00084BD2" w:rsidRPr="00DD0327" w:rsidRDefault="005C261D" w:rsidP="008B67BD">
      <w:pPr>
        <w:pStyle w:val="PINoSpace"/>
        <w:rPr>
          <w:lang w:val="sv-SE"/>
        </w:rPr>
      </w:pPr>
      <w:r w:rsidRPr="00DD0327">
        <w:rPr>
          <w:vertAlign w:val="superscript"/>
          <w:lang w:val="sv-SE"/>
        </w:rPr>
        <w:t>1</w:t>
      </w:r>
      <w:r w:rsidR="00E20ED4" w:rsidRPr="00DD0327">
        <w:rPr>
          <w:lang w:val="sv-SE"/>
        </w:rPr>
        <w:t xml:space="preserve">Hitachi </w:t>
      </w:r>
      <w:r w:rsidR="007A40B4" w:rsidRPr="00DD0327">
        <w:rPr>
          <w:lang w:val="sv-SE"/>
        </w:rPr>
        <w:t>Energy</w:t>
      </w:r>
      <w:r w:rsidR="00AE4D5B">
        <w:rPr>
          <w:lang w:val="sv-SE"/>
        </w:rPr>
        <w:t xml:space="preserve"> </w:t>
      </w:r>
      <w:r w:rsidR="006701EB">
        <w:rPr>
          <w:lang w:val="sv-SE"/>
        </w:rPr>
        <w:t xml:space="preserve">Sweden </w:t>
      </w:r>
      <w:r w:rsidR="00AE4D5B">
        <w:rPr>
          <w:lang w:val="sv-SE"/>
        </w:rPr>
        <w:t>AB</w:t>
      </w:r>
      <w:r w:rsidR="00E20ED4" w:rsidRPr="00DD0327">
        <w:rPr>
          <w:lang w:val="sv-SE"/>
        </w:rPr>
        <w:t>,</w:t>
      </w:r>
      <w:r w:rsidR="00524072" w:rsidRPr="00DD0327">
        <w:rPr>
          <w:lang w:val="sv-SE"/>
        </w:rPr>
        <w:t xml:space="preserve"> Grid </w:t>
      </w:r>
      <w:r w:rsidR="00AE4D5B">
        <w:rPr>
          <w:lang w:val="sv-SE"/>
        </w:rPr>
        <w:t>Integration</w:t>
      </w:r>
      <w:r w:rsidR="00524072" w:rsidRPr="00DD0327">
        <w:rPr>
          <w:lang w:val="sv-SE"/>
        </w:rPr>
        <w:t xml:space="preserve">, </w:t>
      </w:r>
      <w:r w:rsidR="00AE4D5B">
        <w:rPr>
          <w:lang w:val="sv-SE"/>
        </w:rPr>
        <w:t>V</w:t>
      </w:r>
      <w:r w:rsidR="004A7BEB">
        <w:rPr>
          <w:lang w:val="sv-SE"/>
        </w:rPr>
        <w:t>ästerås</w:t>
      </w:r>
      <w:r w:rsidR="00E20ED4" w:rsidRPr="00DD0327">
        <w:rPr>
          <w:lang w:val="sv-SE"/>
        </w:rPr>
        <w:t xml:space="preserve">, </w:t>
      </w:r>
      <w:r w:rsidR="004A7BEB">
        <w:rPr>
          <w:lang w:val="sv-SE"/>
        </w:rPr>
        <w:t>Sweden</w:t>
      </w:r>
    </w:p>
    <w:p w14:paraId="62F398A5" w14:textId="04D7AB58" w:rsidR="00084BD2" w:rsidRDefault="005C261D" w:rsidP="008B67BD">
      <w:pPr>
        <w:pStyle w:val="PINoSpace"/>
      </w:pPr>
      <w:r w:rsidRPr="00A201ED">
        <w:rPr>
          <w:vertAlign w:val="superscript"/>
        </w:rPr>
        <w:t>2</w:t>
      </w:r>
      <w:r w:rsidR="002F47A5" w:rsidRPr="00A201ED">
        <w:t xml:space="preserve">Department of Electrical Engineering, </w:t>
      </w:r>
      <w:r w:rsidR="00FC2F72" w:rsidRPr="00A201ED">
        <w:t>NITK</w:t>
      </w:r>
      <w:r w:rsidR="002F47A5" w:rsidRPr="00A201ED">
        <w:t>, Surathkal</w:t>
      </w:r>
      <w:r w:rsidR="00524072" w:rsidRPr="00A201ED">
        <w:t xml:space="preserve">, </w:t>
      </w:r>
      <w:r w:rsidR="002F47A5" w:rsidRPr="00A201ED">
        <w:t>Karnatak</w:t>
      </w:r>
      <w:r w:rsidR="00EC694B">
        <w:t>a</w:t>
      </w:r>
      <w:r w:rsidR="002F47A5" w:rsidRPr="00A201ED">
        <w:t>, India</w:t>
      </w:r>
    </w:p>
    <w:p w14:paraId="51B8D1BA" w14:textId="5676F7FC" w:rsidR="00AE4D5B" w:rsidRPr="003E62FD" w:rsidRDefault="00AE4D5B" w:rsidP="00AE4D5B">
      <w:pPr>
        <w:pStyle w:val="PINoSpace"/>
        <w:rPr>
          <w:lang w:val="en-US"/>
        </w:rPr>
      </w:pPr>
      <w:r w:rsidRPr="003E62FD">
        <w:rPr>
          <w:vertAlign w:val="superscript"/>
          <w:lang w:val="en-US"/>
        </w:rPr>
        <w:t>3</w:t>
      </w:r>
      <w:r w:rsidRPr="003E62FD">
        <w:rPr>
          <w:lang w:val="en-US"/>
        </w:rPr>
        <w:t>Hitachi Energy</w:t>
      </w:r>
      <w:r w:rsidR="00A553C6" w:rsidRPr="003E62FD">
        <w:rPr>
          <w:lang w:val="en-US"/>
        </w:rPr>
        <w:t xml:space="preserve"> LLC</w:t>
      </w:r>
      <w:r w:rsidRPr="003E62FD">
        <w:rPr>
          <w:lang w:val="en-US"/>
        </w:rPr>
        <w:t xml:space="preserve">, Grid Automation, </w:t>
      </w:r>
      <w:r w:rsidR="00A553C6" w:rsidRPr="003E62FD">
        <w:rPr>
          <w:lang w:val="en-US"/>
        </w:rPr>
        <w:t>Dubai</w:t>
      </w:r>
      <w:r w:rsidRPr="003E62FD">
        <w:rPr>
          <w:lang w:val="en-US"/>
        </w:rPr>
        <w:t xml:space="preserve">, </w:t>
      </w:r>
      <w:r w:rsidR="00A553C6" w:rsidRPr="003E62FD">
        <w:rPr>
          <w:lang w:val="en-US"/>
        </w:rPr>
        <w:t>UAE</w:t>
      </w:r>
    </w:p>
    <w:p w14:paraId="1375B167" w14:textId="1247F24A" w:rsidR="00AE4D5B" w:rsidRPr="003E62FD" w:rsidRDefault="00AE4D5B" w:rsidP="00AE4D5B">
      <w:pPr>
        <w:pStyle w:val="PINoSpace"/>
        <w:rPr>
          <w:lang w:val="en-US"/>
        </w:rPr>
      </w:pPr>
      <w:r w:rsidRPr="00FF6B03">
        <w:rPr>
          <w:vertAlign w:val="superscript"/>
          <w:lang w:val="en-US"/>
        </w:rPr>
        <w:t>4</w:t>
      </w:r>
      <w:r w:rsidRPr="00FF6B03">
        <w:rPr>
          <w:lang w:val="en-US"/>
        </w:rPr>
        <w:t>Hitachi Energy</w:t>
      </w:r>
      <w:r w:rsidR="00FF6B03" w:rsidRPr="00FF6B03">
        <w:rPr>
          <w:lang w:val="en-US"/>
        </w:rPr>
        <w:t xml:space="preserve"> Research</w:t>
      </w:r>
      <w:r w:rsidR="00A553C6" w:rsidRPr="00FF6B03">
        <w:rPr>
          <w:lang w:val="en-US"/>
        </w:rPr>
        <w:t>, Bangalore, India</w:t>
      </w:r>
    </w:p>
    <w:p w14:paraId="64869C7E" w14:textId="3CE15023" w:rsidR="00A546CB" w:rsidRPr="003E62FD" w:rsidRDefault="00A546CB" w:rsidP="00A546CB">
      <w:pPr>
        <w:pStyle w:val="PINoSpace"/>
        <w:rPr>
          <w:lang w:val="en-US"/>
        </w:rPr>
      </w:pPr>
      <w:r w:rsidRPr="003E62FD">
        <w:rPr>
          <w:vertAlign w:val="superscript"/>
          <w:lang w:val="en-US"/>
        </w:rPr>
        <w:t>5</w:t>
      </w:r>
      <w:r w:rsidRPr="003E62FD">
        <w:rPr>
          <w:lang w:val="en-US"/>
        </w:rPr>
        <w:t>Hitachi Energy India.Ltd, Grid Automation, Peenya, Bangalore, India</w:t>
      </w:r>
    </w:p>
    <w:p w14:paraId="1A1D8489" w14:textId="54F145B1" w:rsidR="00BD083E" w:rsidRPr="003E62FD" w:rsidRDefault="00BD083E" w:rsidP="00BD083E">
      <w:pPr>
        <w:pStyle w:val="PINoSpace"/>
        <w:rPr>
          <w:u w:val="single"/>
          <w:lang w:val="en-US"/>
        </w:rPr>
      </w:pPr>
      <w:r w:rsidRPr="003E62FD">
        <w:rPr>
          <w:u w:val="single"/>
          <w:vertAlign w:val="superscript"/>
          <w:lang w:val="en-US"/>
        </w:rPr>
        <w:t>*</w:t>
      </w:r>
      <w:r w:rsidRPr="00BD083E">
        <w:rPr>
          <w:u w:val="single"/>
        </w:rPr>
        <w:t xml:space="preserve"> </w:t>
      </w:r>
      <w:proofErr w:type="gramStart"/>
      <w:r w:rsidRPr="00EE5D5B">
        <w:rPr>
          <w:color w:val="0070C0"/>
          <w:u w:val="single"/>
        </w:rPr>
        <w:t>ashoka.shyamaprasad</w:t>
      </w:r>
      <w:proofErr w:type="gramEnd"/>
      <w:r w:rsidRPr="00EE5D5B">
        <w:rPr>
          <w:color w:val="0070C0"/>
          <w:u w:val="single"/>
        </w:rPr>
        <w:t>@ hitachienergy.com</w:t>
      </w:r>
    </w:p>
    <w:p w14:paraId="7F848224" w14:textId="470B8598" w:rsidR="005C261D" w:rsidRPr="00DD0327" w:rsidRDefault="005C261D" w:rsidP="00B8413B">
      <w:pPr>
        <w:pStyle w:val="PI"/>
        <w:spacing w:before="100" w:after="100"/>
        <w:ind w:right="1598" w:firstLine="0"/>
      </w:pPr>
    </w:p>
    <w:p w14:paraId="58DA565F" w14:textId="718F0690" w:rsidR="00B6568A" w:rsidRPr="00DD249E" w:rsidRDefault="008A767F" w:rsidP="00F20520">
      <w:pPr>
        <w:pStyle w:val="IETAbstractText"/>
        <w:jc w:val="both"/>
        <w:rPr>
          <w:rFonts w:asciiTheme="minorHAnsi" w:eastAsia="MS Mincho" w:hAnsiTheme="minorHAnsi" w:cstheme="minorHAnsi"/>
          <w:sz w:val="20"/>
          <w:szCs w:val="20"/>
        </w:rPr>
      </w:pPr>
      <w:r w:rsidRPr="00DD249E">
        <w:rPr>
          <w:rFonts w:asciiTheme="minorHAnsi" w:hAnsiTheme="minorHAnsi" w:cstheme="minorHAnsi"/>
          <w:sz w:val="20"/>
          <w:szCs w:val="20"/>
        </w:rPr>
        <w:t>Abstract:</w:t>
      </w:r>
      <w:r w:rsidR="00F1473F" w:rsidRPr="00DD249E">
        <w:rPr>
          <w:rFonts w:asciiTheme="minorHAnsi" w:hAnsiTheme="minorHAnsi" w:cstheme="minorHAnsi"/>
          <w:sz w:val="20"/>
          <w:szCs w:val="20"/>
        </w:rPr>
        <w:t xml:space="preserve">   </w:t>
      </w:r>
      <w:r w:rsidR="002A2CB1" w:rsidRPr="00DD249E">
        <w:rPr>
          <w:rFonts w:asciiTheme="minorHAnsi" w:hAnsiTheme="minorHAnsi" w:cstheme="minorHAnsi"/>
          <w:sz w:val="20"/>
          <w:szCs w:val="20"/>
        </w:rPr>
        <w:t xml:space="preserve">Power system protection has evolved over decades. A step change occurred when communication aspects were introduced as part of IEC 61850 during the late nineties. Renewable energy penetration into power network especially into high voltage levels has been yet another big step. Protection engineers are facing challenges with traditional relay algorithms and the way relays are set in the substation. The primary reason </w:t>
      </w:r>
      <w:r w:rsidR="00BD0640" w:rsidRPr="00DD249E">
        <w:rPr>
          <w:rFonts w:asciiTheme="minorHAnsi" w:hAnsiTheme="minorHAnsi" w:cstheme="minorHAnsi"/>
          <w:sz w:val="20"/>
          <w:szCs w:val="20"/>
        </w:rPr>
        <w:t xml:space="preserve">could be </w:t>
      </w:r>
      <w:r w:rsidR="002A2CB1" w:rsidRPr="00DD249E">
        <w:rPr>
          <w:rFonts w:asciiTheme="minorHAnsi" w:hAnsiTheme="minorHAnsi" w:cstheme="minorHAnsi"/>
          <w:sz w:val="20"/>
          <w:szCs w:val="20"/>
        </w:rPr>
        <w:t xml:space="preserve">attributed to the characteristics of renewable source which differ from the characteristics of traditional grid in many ways. Studies and field analysis are </w:t>
      </w:r>
      <w:r w:rsidR="00FE2EC5" w:rsidRPr="00DD249E">
        <w:rPr>
          <w:rFonts w:asciiTheme="minorHAnsi" w:hAnsiTheme="minorHAnsi" w:cstheme="minorHAnsi"/>
          <w:sz w:val="20"/>
          <w:szCs w:val="20"/>
        </w:rPr>
        <w:t>on-going,</w:t>
      </w:r>
      <w:r w:rsidR="002A2CB1" w:rsidRPr="00DD249E">
        <w:rPr>
          <w:rFonts w:asciiTheme="minorHAnsi" w:hAnsiTheme="minorHAnsi" w:cstheme="minorHAnsi"/>
          <w:sz w:val="20"/>
          <w:szCs w:val="20"/>
        </w:rPr>
        <w:t xml:space="preserve"> and engineers are continuously striving to optimize relay design, practices</w:t>
      </w:r>
      <w:r w:rsidR="00A24B36" w:rsidRPr="00DD249E">
        <w:rPr>
          <w:rFonts w:asciiTheme="minorHAnsi" w:hAnsiTheme="minorHAnsi" w:cstheme="minorHAnsi"/>
          <w:sz w:val="20"/>
          <w:szCs w:val="20"/>
        </w:rPr>
        <w:t>,</w:t>
      </w:r>
      <w:r w:rsidR="002A2CB1" w:rsidRPr="00DD249E">
        <w:rPr>
          <w:rFonts w:asciiTheme="minorHAnsi" w:hAnsiTheme="minorHAnsi" w:cstheme="minorHAnsi"/>
          <w:sz w:val="20"/>
          <w:szCs w:val="20"/>
        </w:rPr>
        <w:t xml:space="preserve"> as well as settings considering the aspects related to inverter design. The detection of directionality in distance relay and response for various type of system faults is a key area to be considered. </w:t>
      </w:r>
      <w:r w:rsidR="009E15BB" w:rsidRPr="00DD249E">
        <w:rPr>
          <w:rFonts w:asciiTheme="minorHAnsi" w:hAnsiTheme="minorHAnsi" w:cstheme="minorHAnsi"/>
          <w:sz w:val="20"/>
          <w:szCs w:val="20"/>
        </w:rPr>
        <w:t>The o</w:t>
      </w:r>
      <w:r w:rsidR="002A2CB1" w:rsidRPr="00DD249E">
        <w:rPr>
          <w:rFonts w:asciiTheme="minorHAnsi" w:hAnsiTheme="minorHAnsi" w:cstheme="minorHAnsi"/>
          <w:sz w:val="20"/>
          <w:szCs w:val="20"/>
        </w:rPr>
        <w:t xml:space="preserve">bjective of this paper is to </w:t>
      </w:r>
      <w:r w:rsidR="005440ED" w:rsidRPr="00DD249E">
        <w:rPr>
          <w:rFonts w:asciiTheme="minorHAnsi" w:hAnsiTheme="minorHAnsi" w:cstheme="minorHAnsi"/>
          <w:sz w:val="20"/>
          <w:szCs w:val="20"/>
        </w:rPr>
        <w:t>analyse</w:t>
      </w:r>
      <w:r w:rsidR="002A2CB1" w:rsidRPr="00DD249E">
        <w:rPr>
          <w:rFonts w:asciiTheme="minorHAnsi" w:hAnsiTheme="minorHAnsi" w:cstheme="minorHAnsi"/>
          <w:sz w:val="20"/>
          <w:szCs w:val="20"/>
        </w:rPr>
        <w:t xml:space="preserve"> the performance of directional elements in a distance protection for a DER (Distributed Energy Resource) connected system in India. In addition, </w:t>
      </w:r>
      <w:r w:rsidR="00055D08" w:rsidRPr="00DD249E">
        <w:rPr>
          <w:rFonts w:asciiTheme="minorHAnsi" w:hAnsiTheme="minorHAnsi" w:cstheme="minorHAnsi"/>
          <w:sz w:val="20"/>
          <w:szCs w:val="20"/>
        </w:rPr>
        <w:t xml:space="preserve">the </w:t>
      </w:r>
      <w:r w:rsidR="002A2CB1" w:rsidRPr="00DD249E">
        <w:rPr>
          <w:rFonts w:asciiTheme="minorHAnsi" w:hAnsiTheme="minorHAnsi" w:cstheme="minorHAnsi"/>
          <w:sz w:val="20"/>
          <w:szCs w:val="20"/>
        </w:rPr>
        <w:t xml:space="preserve">aim is to understand the gaps from existing research to the </w:t>
      </w:r>
      <w:r w:rsidR="00C2342C" w:rsidRPr="00DD249E">
        <w:rPr>
          <w:rFonts w:asciiTheme="minorHAnsi" w:hAnsiTheme="minorHAnsi" w:cstheme="minorHAnsi"/>
          <w:sz w:val="20"/>
          <w:szCs w:val="20"/>
        </w:rPr>
        <w:t>behaviours</w:t>
      </w:r>
      <w:r w:rsidR="002A2CB1" w:rsidRPr="00DD249E">
        <w:rPr>
          <w:rFonts w:asciiTheme="minorHAnsi" w:hAnsiTheme="minorHAnsi" w:cstheme="minorHAnsi"/>
          <w:sz w:val="20"/>
          <w:szCs w:val="20"/>
        </w:rPr>
        <w:t xml:space="preserve"> of the current directional protections </w:t>
      </w:r>
      <w:r w:rsidR="00432150" w:rsidRPr="00DD249E">
        <w:rPr>
          <w:rFonts w:asciiTheme="minorHAnsi" w:hAnsiTheme="minorHAnsi" w:cstheme="minorHAnsi"/>
          <w:sz w:val="20"/>
          <w:szCs w:val="20"/>
        </w:rPr>
        <w:t xml:space="preserve">which would help in </w:t>
      </w:r>
      <w:r w:rsidR="00E3508E" w:rsidRPr="00DD249E">
        <w:rPr>
          <w:rFonts w:asciiTheme="minorHAnsi" w:hAnsiTheme="minorHAnsi" w:cstheme="minorHAnsi"/>
          <w:sz w:val="20"/>
          <w:szCs w:val="20"/>
        </w:rPr>
        <w:t>identifying</w:t>
      </w:r>
      <w:r w:rsidR="002A2CB1" w:rsidRPr="00DD249E">
        <w:rPr>
          <w:rFonts w:asciiTheme="minorHAnsi" w:hAnsiTheme="minorHAnsi" w:cstheme="minorHAnsi"/>
          <w:sz w:val="20"/>
          <w:szCs w:val="20"/>
        </w:rPr>
        <w:t xml:space="preserve"> mechanisms to ascertain directionality</w:t>
      </w:r>
      <w:r w:rsidR="000047B4" w:rsidRPr="00DD249E">
        <w:rPr>
          <w:rFonts w:asciiTheme="minorHAnsi" w:hAnsiTheme="minorHAnsi" w:cstheme="minorHAnsi"/>
          <w:sz w:val="20"/>
          <w:szCs w:val="20"/>
        </w:rPr>
        <w:t xml:space="preserve"> for </w:t>
      </w:r>
      <w:r w:rsidR="002A2CB1" w:rsidRPr="00DD249E">
        <w:rPr>
          <w:rFonts w:asciiTheme="minorHAnsi" w:hAnsiTheme="minorHAnsi" w:cstheme="minorHAnsi"/>
          <w:sz w:val="20"/>
          <w:szCs w:val="20"/>
        </w:rPr>
        <w:t>similar systems</w:t>
      </w:r>
      <w:r w:rsidR="00236B3D" w:rsidRPr="00DD249E">
        <w:rPr>
          <w:rFonts w:asciiTheme="minorHAnsi" w:hAnsiTheme="minorHAnsi" w:cstheme="minorHAnsi"/>
          <w:sz w:val="20"/>
          <w:szCs w:val="20"/>
        </w:rPr>
        <w:t xml:space="preserve"> in the </w:t>
      </w:r>
      <w:r w:rsidR="0051152D" w:rsidRPr="00DD249E">
        <w:rPr>
          <w:rFonts w:asciiTheme="minorHAnsi" w:hAnsiTheme="minorHAnsi" w:cstheme="minorHAnsi"/>
          <w:sz w:val="20"/>
          <w:szCs w:val="20"/>
        </w:rPr>
        <w:t>future</w:t>
      </w:r>
      <w:r w:rsidR="002A2CB1" w:rsidRPr="00DD249E">
        <w:rPr>
          <w:rFonts w:asciiTheme="minorHAnsi" w:hAnsiTheme="minorHAnsi" w:cstheme="minorHAnsi"/>
          <w:sz w:val="20"/>
          <w:szCs w:val="20"/>
        </w:rPr>
        <w:t xml:space="preserve">. </w:t>
      </w:r>
      <w:bookmarkStart w:id="0" w:name="_Hlk64365568"/>
    </w:p>
    <w:bookmarkEnd w:id="0"/>
    <w:p w14:paraId="2CFA0DC9" w14:textId="52EF59C4" w:rsidR="00D828C6" w:rsidRPr="00DD0327" w:rsidRDefault="00C573D5" w:rsidP="00EE5D5B">
      <w:pPr>
        <w:pStyle w:val="IETHeading1"/>
        <w:numPr>
          <w:ilvl w:val="0"/>
          <w:numId w:val="0"/>
        </w:numPr>
        <w:ind w:left="720" w:hanging="360"/>
        <w:sectPr w:rsidR="00D828C6" w:rsidRPr="00DD0327" w:rsidSect="000368BB">
          <w:footerReference w:type="default" r:id="rId8"/>
          <w:pgSz w:w="11520" w:h="15660" w:code="1"/>
          <w:pgMar w:top="1280" w:right="740" w:bottom="1040" w:left="740" w:header="360" w:footer="500" w:gutter="0"/>
          <w:pgNumType w:start="1"/>
          <w:cols w:space="720"/>
          <w:docGrid w:linePitch="360"/>
        </w:sectPr>
      </w:pPr>
      <w:r w:rsidRPr="00DD0327">
        <w:t xml:space="preserve"> </w:t>
      </w:r>
    </w:p>
    <w:p w14:paraId="0FEFADD1" w14:textId="5D20A51A" w:rsidR="00D828C6" w:rsidRPr="00DD0327" w:rsidRDefault="00F32321" w:rsidP="00250C64">
      <w:pPr>
        <w:pStyle w:val="IETHeading1"/>
        <w:ind w:left="426" w:hanging="426"/>
      </w:pPr>
      <w:r>
        <w:t>Introduction</w:t>
      </w:r>
    </w:p>
    <w:p w14:paraId="71C0CFDE" w14:textId="65CD02CD" w:rsidR="00645836" w:rsidRDefault="001A302F" w:rsidP="00EB6160">
      <w:pPr>
        <w:spacing w:line="240" w:lineRule="exact"/>
        <w:ind w:firstLine="567"/>
        <w:jc w:val="both"/>
        <w:rPr>
          <w:rFonts w:cs="TimesLTStd-Roman"/>
          <w:spacing w:val="-2"/>
          <w:sz w:val="20"/>
          <w:szCs w:val="20"/>
          <w:lang w:val="x-none"/>
        </w:rPr>
      </w:pPr>
      <w:bookmarkStart w:id="1" w:name="_Hlk101118314"/>
      <w:r w:rsidRPr="001A302F">
        <w:rPr>
          <w:rFonts w:cs="TimesLTStd-Roman"/>
          <w:spacing w:val="-2"/>
          <w:sz w:val="20"/>
          <w:szCs w:val="20"/>
          <w:lang w:val="x-none"/>
        </w:rPr>
        <w:t xml:space="preserve">Over </w:t>
      </w:r>
      <w:r w:rsidR="00055D08">
        <w:rPr>
          <w:rFonts w:cs="TimesLTStd-Roman"/>
          <w:spacing w:val="-2"/>
          <w:sz w:val="20"/>
          <w:szCs w:val="20"/>
        </w:rPr>
        <w:t xml:space="preserve">the past </w:t>
      </w:r>
      <w:r w:rsidRPr="001A302F">
        <w:rPr>
          <w:rFonts w:cs="TimesLTStd-Roman"/>
          <w:spacing w:val="-2"/>
          <w:sz w:val="20"/>
          <w:szCs w:val="20"/>
          <w:lang w:val="x-none"/>
        </w:rPr>
        <w:t xml:space="preserve">few decades, the conventional grid has been changing </w:t>
      </w:r>
      <w:r w:rsidR="00800B0E">
        <w:rPr>
          <w:rFonts w:cs="TimesLTStd-Roman"/>
          <w:spacing w:val="-2"/>
          <w:sz w:val="20"/>
          <w:szCs w:val="20"/>
          <w:lang w:val="x-none"/>
        </w:rPr>
        <w:t>in terms of</w:t>
      </w:r>
      <w:r w:rsidRPr="001A302F">
        <w:rPr>
          <w:rFonts w:cs="TimesLTStd-Roman"/>
          <w:spacing w:val="-2"/>
          <w:sz w:val="20"/>
          <w:szCs w:val="20"/>
          <w:lang w:val="x-none"/>
        </w:rPr>
        <w:t xml:space="preserve"> generation, transmission, distribution of power. The technologies are evolving day by day and are supporting to overcome the challenges faced by utilities, consumers as well as system operators. </w:t>
      </w:r>
      <w:bookmarkEnd w:id="1"/>
      <w:r w:rsidRPr="001A302F">
        <w:rPr>
          <w:rFonts w:cs="TimesLTStd-Roman"/>
          <w:spacing w:val="-2"/>
          <w:sz w:val="20"/>
          <w:szCs w:val="20"/>
          <w:lang w:val="x-none"/>
        </w:rPr>
        <w:t xml:space="preserve">The government policies are also supporting the fast implementation in much structured and controlled way. With more and more focus on managing carbon footprint, technologies have been helping power sector to have distributed energy resources to be installed and integrated to existing network. </w:t>
      </w:r>
    </w:p>
    <w:p w14:paraId="66F81217" w14:textId="25B78CC5" w:rsidR="001A302F" w:rsidRPr="001A302F" w:rsidRDefault="001A302F" w:rsidP="00EB6160">
      <w:pPr>
        <w:spacing w:line="240" w:lineRule="exact"/>
        <w:ind w:firstLine="567"/>
        <w:jc w:val="both"/>
        <w:rPr>
          <w:rFonts w:cs="TimesLTStd-Roman"/>
          <w:spacing w:val="-2"/>
          <w:sz w:val="20"/>
          <w:szCs w:val="20"/>
          <w:lang w:val="x-none"/>
        </w:rPr>
      </w:pPr>
      <w:r w:rsidRPr="001A302F">
        <w:rPr>
          <w:rFonts w:cs="TimesLTStd-Roman"/>
          <w:spacing w:val="-2"/>
          <w:sz w:val="20"/>
          <w:szCs w:val="20"/>
          <w:lang w:val="x-none"/>
        </w:rPr>
        <w:t xml:space="preserve">Renewable generation is expected to reach 80–90% of the global energy mix by 2050 as the global build-out rates for solar and wind grow by a factor of 5 and 8 respectively </w:t>
      </w:r>
      <w:sdt>
        <w:sdtPr>
          <w:rPr>
            <w:rFonts w:cs="TimesLTStd-Roman"/>
            <w:spacing w:val="-2"/>
            <w:sz w:val="20"/>
            <w:szCs w:val="20"/>
            <w:lang w:val="x-none"/>
          </w:rPr>
          <w:id w:val="-370310307"/>
          <w:citation/>
        </w:sdtPr>
        <w:sdtContent>
          <w:r w:rsidRPr="001A302F">
            <w:rPr>
              <w:rFonts w:cs="TimesLTStd-Roman"/>
              <w:spacing w:val="-2"/>
              <w:sz w:val="20"/>
              <w:szCs w:val="20"/>
              <w:lang w:val="x-none"/>
            </w:rPr>
            <w:fldChar w:fldCharType="begin"/>
          </w:r>
          <w:r w:rsidRPr="001A302F">
            <w:rPr>
              <w:rFonts w:cs="TimesLTStd-Roman"/>
              <w:spacing w:val="-2"/>
              <w:sz w:val="20"/>
              <w:szCs w:val="20"/>
              <w:lang w:val="x-none"/>
            </w:rPr>
            <w:instrText xml:space="preserve"> CITATION McK22 \l 1033 </w:instrText>
          </w:r>
          <w:r w:rsidRPr="001A302F">
            <w:rPr>
              <w:rFonts w:cs="TimesLTStd-Roman"/>
              <w:spacing w:val="-2"/>
              <w:sz w:val="20"/>
              <w:szCs w:val="20"/>
              <w:lang w:val="x-none"/>
            </w:rPr>
            <w:fldChar w:fldCharType="separate"/>
          </w:r>
          <w:r w:rsidRPr="001A302F">
            <w:rPr>
              <w:rFonts w:cs="TimesLTStd-Roman"/>
              <w:spacing w:val="-2"/>
              <w:sz w:val="20"/>
              <w:szCs w:val="20"/>
              <w:lang w:val="x-none"/>
            </w:rPr>
            <w:t>[1]</w:t>
          </w:r>
          <w:r w:rsidRPr="001A302F">
            <w:rPr>
              <w:rFonts w:cs="TimesLTStd-Roman"/>
              <w:spacing w:val="-2"/>
              <w:sz w:val="20"/>
              <w:szCs w:val="20"/>
            </w:rPr>
            <w:fldChar w:fldCharType="end"/>
          </w:r>
        </w:sdtContent>
      </w:sdt>
      <w:r w:rsidRPr="001A302F">
        <w:rPr>
          <w:rFonts w:cs="TimesLTStd-Roman"/>
          <w:spacing w:val="-2"/>
          <w:sz w:val="20"/>
          <w:szCs w:val="20"/>
          <w:lang w:val="x-none"/>
        </w:rPr>
        <w:t xml:space="preserve">. </w:t>
      </w:r>
      <w:r w:rsidRPr="0067305F">
        <w:rPr>
          <w:rFonts w:cs="TimesLTStd-Roman"/>
          <w:spacing w:val="-2"/>
          <w:sz w:val="20"/>
          <w:szCs w:val="20"/>
          <w:lang w:val="x-none"/>
        </w:rPr>
        <w:t>Further</w:t>
      </w:r>
      <w:r w:rsidRPr="0067305F">
        <w:rPr>
          <w:rFonts w:cs="TimesLTStd-Roman"/>
          <w:spacing w:val="-2"/>
          <w:sz w:val="20"/>
          <w:szCs w:val="20"/>
        </w:rPr>
        <w:t>,</w:t>
      </w:r>
      <w:r w:rsidRPr="0067305F">
        <w:rPr>
          <w:rFonts w:cs="TimesLTStd-Roman"/>
          <w:spacing w:val="-2"/>
          <w:sz w:val="20"/>
          <w:szCs w:val="20"/>
          <w:lang w:val="x-none"/>
        </w:rPr>
        <w:t xml:space="preserve"> </w:t>
      </w:r>
      <w:r w:rsidR="005440ED" w:rsidRPr="0067305F">
        <w:rPr>
          <w:rFonts w:cs="TimesLTStd-Roman"/>
          <w:spacing w:val="-2"/>
          <w:sz w:val="20"/>
          <w:szCs w:val="20"/>
          <w:lang w:val="x-none"/>
        </w:rPr>
        <w:t>r</w:t>
      </w:r>
      <w:r w:rsidRPr="0067305F">
        <w:rPr>
          <w:rFonts w:cs="TimesLTStd-Roman"/>
          <w:spacing w:val="-2"/>
          <w:sz w:val="20"/>
          <w:szCs w:val="20"/>
          <w:lang w:val="x-none"/>
        </w:rPr>
        <w:t xml:space="preserve">enewable </w:t>
      </w:r>
      <w:r w:rsidR="005440ED" w:rsidRPr="0067305F">
        <w:rPr>
          <w:rFonts w:cs="TimesLTStd-Roman"/>
          <w:spacing w:val="-2"/>
          <w:sz w:val="20"/>
          <w:szCs w:val="20"/>
          <w:lang w:val="x-none"/>
        </w:rPr>
        <w:t>e</w:t>
      </w:r>
      <w:r w:rsidRPr="0067305F">
        <w:rPr>
          <w:rFonts w:cs="TimesLTStd-Roman"/>
          <w:spacing w:val="-2"/>
          <w:sz w:val="20"/>
          <w:szCs w:val="20"/>
          <w:lang w:val="x-none"/>
        </w:rPr>
        <w:t xml:space="preserve">nergy </w:t>
      </w:r>
      <w:r w:rsidR="005440ED" w:rsidRPr="0067305F">
        <w:rPr>
          <w:rFonts w:cs="TimesLTStd-Roman"/>
          <w:spacing w:val="-2"/>
          <w:sz w:val="20"/>
          <w:szCs w:val="20"/>
          <w:lang w:val="x-none"/>
        </w:rPr>
        <w:t>s</w:t>
      </w:r>
      <w:r w:rsidRPr="0067305F">
        <w:rPr>
          <w:rFonts w:cs="TimesLTStd-Roman"/>
          <w:spacing w:val="-2"/>
          <w:sz w:val="20"/>
          <w:szCs w:val="20"/>
          <w:lang w:val="x-none"/>
        </w:rPr>
        <w:t>ource share</w:t>
      </w:r>
      <w:r w:rsidRPr="001A302F">
        <w:rPr>
          <w:rFonts w:cs="TimesLTStd-Roman"/>
          <w:spacing w:val="-2"/>
          <w:sz w:val="20"/>
          <w:szCs w:val="20"/>
          <w:lang w:val="x-none"/>
        </w:rPr>
        <w:t xml:space="preserve"> is expected to double in the next 15 years, from 29% to 60%. Installation of solar and wind-based power plants are available at a lower cost than existing fossil fuels in most countries and are projected to </w:t>
      </w:r>
      <w:r w:rsidRPr="0067305F">
        <w:rPr>
          <w:rFonts w:cs="TimesLTStd-Roman"/>
          <w:spacing w:val="-2"/>
          <w:sz w:val="20"/>
          <w:szCs w:val="20"/>
          <w:lang w:val="x-none"/>
        </w:rPr>
        <w:t xml:space="preserve">become increasingly cost competitive globally. These generation are termed as </w:t>
      </w:r>
      <w:r w:rsidR="0067305F" w:rsidRPr="0067305F">
        <w:rPr>
          <w:rFonts w:cs="TimesLTStd-Roman"/>
          <w:spacing w:val="-2"/>
          <w:sz w:val="20"/>
          <w:szCs w:val="20"/>
          <w:lang w:val="x-none"/>
        </w:rPr>
        <w:t>p</w:t>
      </w:r>
      <w:r w:rsidRPr="0067305F">
        <w:rPr>
          <w:rFonts w:cs="TimesLTStd-Roman"/>
          <w:spacing w:val="-2"/>
          <w:sz w:val="20"/>
          <w:szCs w:val="20"/>
          <w:lang w:val="x-none"/>
        </w:rPr>
        <w:t xml:space="preserve">ower </w:t>
      </w:r>
      <w:r w:rsidR="0067305F" w:rsidRPr="0067305F">
        <w:rPr>
          <w:rFonts w:cs="TimesLTStd-Roman"/>
          <w:spacing w:val="-2"/>
          <w:sz w:val="20"/>
          <w:szCs w:val="20"/>
          <w:lang w:val="x-none"/>
        </w:rPr>
        <w:t>e</w:t>
      </w:r>
      <w:r w:rsidRPr="0067305F">
        <w:rPr>
          <w:rFonts w:cs="TimesLTStd-Roman"/>
          <w:spacing w:val="-2"/>
          <w:sz w:val="20"/>
          <w:szCs w:val="20"/>
          <w:lang w:val="x-none"/>
        </w:rPr>
        <w:t xml:space="preserve">lectronics or Inverter </w:t>
      </w:r>
      <w:r w:rsidR="0067305F" w:rsidRPr="0067305F">
        <w:rPr>
          <w:rFonts w:cs="TimesLTStd-Roman"/>
          <w:spacing w:val="-2"/>
          <w:sz w:val="20"/>
          <w:szCs w:val="20"/>
          <w:lang w:val="x-none"/>
        </w:rPr>
        <w:t>B</w:t>
      </w:r>
      <w:r w:rsidRPr="0067305F">
        <w:rPr>
          <w:rFonts w:cs="TimesLTStd-Roman"/>
          <w:spacing w:val="-2"/>
          <w:sz w:val="20"/>
          <w:szCs w:val="20"/>
          <w:lang w:val="x-none"/>
        </w:rPr>
        <w:t xml:space="preserve">ased </w:t>
      </w:r>
      <w:r w:rsidR="0067305F" w:rsidRPr="0067305F">
        <w:rPr>
          <w:rFonts w:cs="TimesLTStd-Roman"/>
          <w:spacing w:val="-2"/>
          <w:sz w:val="20"/>
          <w:szCs w:val="20"/>
          <w:lang w:val="x-none"/>
        </w:rPr>
        <w:t>R</w:t>
      </w:r>
      <w:r w:rsidRPr="0067305F">
        <w:rPr>
          <w:rFonts w:cs="TimesLTStd-Roman"/>
          <w:spacing w:val="-2"/>
          <w:sz w:val="20"/>
          <w:szCs w:val="20"/>
          <w:lang w:val="x-none"/>
        </w:rPr>
        <w:t>esources (IBR), since</w:t>
      </w:r>
      <w:r w:rsidRPr="001A302F">
        <w:rPr>
          <w:rFonts w:cs="TimesLTStd-Roman"/>
          <w:spacing w:val="-2"/>
          <w:sz w:val="20"/>
          <w:szCs w:val="20"/>
          <w:lang w:val="x-none"/>
        </w:rPr>
        <w:t xml:space="preserve"> they are connected to the power network fully or partially through power electronic converters. Inverters can adjust the voltage and current waveforms they deliver as an electrical source. Hence inverters could respond more quickly and flexibly than directly coupled sources. </w:t>
      </w:r>
      <w:r w:rsidRPr="001A302F">
        <w:rPr>
          <w:rFonts w:cs="TimesLTStd-Roman"/>
          <w:spacing w:val="-2"/>
          <w:sz w:val="20"/>
          <w:szCs w:val="20"/>
        </w:rPr>
        <w:t xml:space="preserve">Response of these inverters </w:t>
      </w:r>
      <w:r w:rsidRPr="001A302F">
        <w:rPr>
          <w:rFonts w:cs="TimesLTStd-Roman"/>
          <w:spacing w:val="-2"/>
          <w:sz w:val="20"/>
          <w:szCs w:val="20"/>
          <w:lang w:val="x-none"/>
        </w:rPr>
        <w:t xml:space="preserve">is more software-defined </w:t>
      </w:r>
      <w:r w:rsidRPr="001A302F">
        <w:rPr>
          <w:rFonts w:cs="TimesLTStd-Roman"/>
          <w:spacing w:val="-2"/>
          <w:sz w:val="20"/>
          <w:szCs w:val="20"/>
        </w:rPr>
        <w:t xml:space="preserve">and </w:t>
      </w:r>
      <w:r w:rsidRPr="001A302F">
        <w:rPr>
          <w:rFonts w:cs="TimesLTStd-Roman"/>
          <w:spacing w:val="-2"/>
          <w:sz w:val="20"/>
          <w:szCs w:val="20"/>
          <w:lang w:val="x-none"/>
        </w:rPr>
        <w:t xml:space="preserve">provides high level of flexibility and unique performance characteristics and opportunities. Based on their design and control strategies, IBR have different fault characteristics from </w:t>
      </w:r>
      <w:r w:rsidRPr="001A302F">
        <w:rPr>
          <w:rFonts w:cs="TimesLTStd-Roman"/>
          <w:spacing w:val="-2"/>
          <w:sz w:val="20"/>
          <w:szCs w:val="20"/>
          <w:lang w:val="x-none"/>
        </w:rPr>
        <w:t>traditional synchronous generators (SG)</w:t>
      </w:r>
      <w:sdt>
        <w:sdtPr>
          <w:rPr>
            <w:rFonts w:cs="TimesLTStd-Roman"/>
            <w:spacing w:val="-2"/>
            <w:sz w:val="20"/>
            <w:szCs w:val="20"/>
            <w:lang w:val="x-none"/>
          </w:rPr>
          <w:id w:val="-2131460991"/>
          <w:citation/>
        </w:sdtPr>
        <w:sdtContent>
          <w:r w:rsidRPr="001A302F">
            <w:rPr>
              <w:rFonts w:cs="TimesLTStd-Roman"/>
              <w:spacing w:val="-2"/>
              <w:sz w:val="20"/>
              <w:szCs w:val="20"/>
              <w:lang w:val="x-none"/>
            </w:rPr>
            <w:fldChar w:fldCharType="begin"/>
          </w:r>
          <w:r w:rsidRPr="001A302F">
            <w:rPr>
              <w:rFonts w:cs="TimesLTStd-Roman"/>
              <w:spacing w:val="-2"/>
              <w:sz w:val="20"/>
              <w:szCs w:val="20"/>
              <w:lang w:val="x-none"/>
            </w:rPr>
            <w:instrText xml:space="preserve"> CITATION Law18 \l 1033 </w:instrText>
          </w:r>
          <w:r w:rsidRPr="001A302F">
            <w:rPr>
              <w:rFonts w:cs="TimesLTStd-Roman"/>
              <w:spacing w:val="-2"/>
              <w:sz w:val="20"/>
              <w:szCs w:val="20"/>
              <w:lang w:val="x-none"/>
            </w:rPr>
            <w:fldChar w:fldCharType="separate"/>
          </w:r>
          <w:r w:rsidRPr="001A302F">
            <w:rPr>
              <w:rFonts w:cs="TimesLTStd-Roman"/>
              <w:spacing w:val="-2"/>
              <w:sz w:val="20"/>
              <w:szCs w:val="20"/>
              <w:lang w:val="x-none"/>
            </w:rPr>
            <w:t xml:space="preserve"> [2]</w:t>
          </w:r>
          <w:r w:rsidRPr="001A302F">
            <w:rPr>
              <w:rFonts w:cs="TimesLTStd-Roman"/>
              <w:spacing w:val="-2"/>
              <w:sz w:val="20"/>
              <w:szCs w:val="20"/>
            </w:rPr>
            <w:fldChar w:fldCharType="end"/>
          </w:r>
        </w:sdtContent>
      </w:sdt>
      <w:r w:rsidRPr="001A302F">
        <w:rPr>
          <w:rFonts w:cs="TimesLTStd-Roman"/>
          <w:spacing w:val="-2"/>
          <w:sz w:val="20"/>
          <w:szCs w:val="20"/>
          <w:lang w:val="x-none"/>
        </w:rPr>
        <w:t xml:space="preserve">. Hence, increased penetration of IBRs in the power system has started to impact the performance of traditional protective relay schemes which have been set under the assumption of a SG-dominated power system. It has started </w:t>
      </w:r>
      <w:r w:rsidRPr="0067305F">
        <w:rPr>
          <w:rFonts w:cs="TimesLTStd-Roman"/>
          <w:spacing w:val="-2"/>
          <w:sz w:val="20"/>
          <w:szCs w:val="20"/>
          <w:lang w:val="x-none"/>
        </w:rPr>
        <w:t>posing challenges to Protection engineers and need for developing remedial solutions ensuring the effectiveness of system protection under higher</w:t>
      </w:r>
      <w:r w:rsidRPr="001A302F">
        <w:rPr>
          <w:rFonts w:cs="TimesLTStd-Roman"/>
          <w:spacing w:val="-2"/>
          <w:sz w:val="20"/>
          <w:szCs w:val="20"/>
          <w:lang w:val="x-none"/>
        </w:rPr>
        <w:t xml:space="preserve"> levels of IBRs</w:t>
      </w:r>
      <w:sdt>
        <w:sdtPr>
          <w:rPr>
            <w:rFonts w:cs="TimesLTStd-Roman"/>
            <w:spacing w:val="-2"/>
            <w:sz w:val="20"/>
            <w:szCs w:val="20"/>
            <w:lang w:val="x-none"/>
          </w:rPr>
          <w:id w:val="-1203088448"/>
          <w:citation/>
        </w:sdtPr>
        <w:sdtContent>
          <w:r w:rsidRPr="001A302F">
            <w:rPr>
              <w:rFonts w:cs="TimesLTStd-Roman"/>
              <w:spacing w:val="-2"/>
              <w:sz w:val="20"/>
              <w:szCs w:val="20"/>
              <w:lang w:val="x-none"/>
            </w:rPr>
            <w:fldChar w:fldCharType="begin"/>
          </w:r>
          <w:r w:rsidRPr="001A302F">
            <w:rPr>
              <w:rFonts w:cs="TimesLTStd-Roman"/>
              <w:spacing w:val="-2"/>
              <w:sz w:val="20"/>
              <w:szCs w:val="20"/>
              <w:lang w:val="x-none"/>
            </w:rPr>
            <w:instrText xml:space="preserve"> CITATION Had21 \l 1033 </w:instrText>
          </w:r>
          <w:r w:rsidRPr="001A302F">
            <w:rPr>
              <w:rFonts w:cs="TimesLTStd-Roman"/>
              <w:spacing w:val="-2"/>
              <w:sz w:val="20"/>
              <w:szCs w:val="20"/>
              <w:lang w:val="x-none"/>
            </w:rPr>
            <w:fldChar w:fldCharType="separate"/>
          </w:r>
          <w:r w:rsidRPr="001A302F">
            <w:rPr>
              <w:rFonts w:cs="TimesLTStd-Roman"/>
              <w:spacing w:val="-2"/>
              <w:sz w:val="20"/>
              <w:szCs w:val="20"/>
              <w:lang w:val="x-none"/>
            </w:rPr>
            <w:t xml:space="preserve"> [3]</w:t>
          </w:r>
          <w:r w:rsidRPr="001A302F">
            <w:rPr>
              <w:rFonts w:cs="TimesLTStd-Roman"/>
              <w:spacing w:val="-2"/>
              <w:sz w:val="20"/>
              <w:szCs w:val="20"/>
            </w:rPr>
            <w:fldChar w:fldCharType="end"/>
          </w:r>
        </w:sdtContent>
      </w:sdt>
      <w:r w:rsidRPr="001A302F">
        <w:rPr>
          <w:rFonts w:cs="TimesLTStd-Roman"/>
          <w:spacing w:val="-2"/>
          <w:sz w:val="20"/>
          <w:szCs w:val="20"/>
          <w:lang w:val="x-none"/>
        </w:rPr>
        <w:t xml:space="preserve">. </w:t>
      </w:r>
    </w:p>
    <w:p w14:paraId="55DAFAF2" w14:textId="1ED60848" w:rsidR="001A302F" w:rsidRPr="001A302F" w:rsidRDefault="001A302F" w:rsidP="00EB6160">
      <w:pPr>
        <w:spacing w:line="240" w:lineRule="exact"/>
        <w:ind w:firstLine="567"/>
        <w:jc w:val="both"/>
        <w:rPr>
          <w:rFonts w:cs="TimesLTStd-Roman"/>
          <w:spacing w:val="-2"/>
          <w:sz w:val="20"/>
          <w:szCs w:val="20"/>
        </w:rPr>
      </w:pPr>
      <w:r w:rsidRPr="001A302F">
        <w:rPr>
          <w:rFonts w:cs="TimesLTStd-Roman"/>
          <w:spacing w:val="-2"/>
          <w:sz w:val="20"/>
          <w:szCs w:val="20"/>
          <w:lang w:val="x-none"/>
        </w:rPr>
        <w:t>This paper presents three case studies from Indian grid</w:t>
      </w:r>
      <w:r w:rsidR="00EB45B7">
        <w:rPr>
          <w:rFonts w:cs="TimesLTStd-Roman"/>
          <w:spacing w:val="-2"/>
          <w:sz w:val="20"/>
          <w:szCs w:val="20"/>
          <w:lang w:val="x-none"/>
        </w:rPr>
        <w:t>-</w:t>
      </w:r>
      <w:r w:rsidRPr="001A302F">
        <w:rPr>
          <w:rFonts w:cs="TimesLTStd-Roman"/>
          <w:spacing w:val="-2"/>
          <w:sz w:val="20"/>
          <w:szCs w:val="20"/>
          <w:lang w:val="x-none"/>
        </w:rPr>
        <w:t xml:space="preserve"> </w:t>
      </w:r>
      <w:r w:rsidR="00EB45B7">
        <w:rPr>
          <w:rFonts w:cs="TimesLTStd-Roman"/>
          <w:spacing w:val="-2"/>
          <w:sz w:val="20"/>
          <w:szCs w:val="20"/>
          <w:lang w:val="x-none"/>
        </w:rPr>
        <w:t>t</w:t>
      </w:r>
      <w:r w:rsidRPr="001A302F">
        <w:rPr>
          <w:rFonts w:cs="TimesLTStd-Roman"/>
          <w:spacing w:val="-2"/>
          <w:sz w:val="20"/>
          <w:szCs w:val="20"/>
          <w:lang w:val="x-none"/>
        </w:rPr>
        <w:t>wo from wind plants (Type</w:t>
      </w:r>
      <w:r w:rsidRPr="001A302F">
        <w:rPr>
          <w:rFonts w:cs="TimesLTStd-Roman"/>
          <w:spacing w:val="-2"/>
          <w:sz w:val="20"/>
          <w:szCs w:val="20"/>
        </w:rPr>
        <w:t>-3</w:t>
      </w:r>
      <w:r w:rsidRPr="001A302F">
        <w:rPr>
          <w:rFonts w:cs="TimesLTStd-Roman"/>
          <w:spacing w:val="-2"/>
          <w:sz w:val="20"/>
          <w:szCs w:val="20"/>
          <w:lang w:val="x-none"/>
        </w:rPr>
        <w:t xml:space="preserve"> and Type</w:t>
      </w:r>
      <w:r w:rsidRPr="001A302F">
        <w:rPr>
          <w:rFonts w:cs="TimesLTStd-Roman"/>
          <w:spacing w:val="-2"/>
          <w:sz w:val="20"/>
          <w:szCs w:val="20"/>
        </w:rPr>
        <w:t>-4</w:t>
      </w:r>
      <w:r w:rsidRPr="001A302F">
        <w:rPr>
          <w:rFonts w:cs="TimesLTStd-Roman"/>
          <w:spacing w:val="-2"/>
          <w:sz w:val="20"/>
          <w:szCs w:val="20"/>
          <w:lang w:val="x-none"/>
        </w:rPr>
        <w:t xml:space="preserve"> wind plant) and one from solar plant. The disturbance reports from </w:t>
      </w:r>
      <w:r w:rsidRPr="001A302F">
        <w:rPr>
          <w:rFonts w:cs="TimesLTStd-Roman"/>
          <w:spacing w:val="-2"/>
          <w:sz w:val="20"/>
          <w:szCs w:val="20"/>
        </w:rPr>
        <w:t>relays</w:t>
      </w:r>
      <w:r w:rsidRPr="001A302F">
        <w:rPr>
          <w:rFonts w:cs="TimesLTStd-Roman"/>
          <w:spacing w:val="-2"/>
          <w:sz w:val="20"/>
          <w:szCs w:val="20"/>
          <w:lang w:val="x-none"/>
        </w:rPr>
        <w:t xml:space="preserve"> at both </w:t>
      </w:r>
      <w:r w:rsidRPr="001A302F">
        <w:rPr>
          <w:rFonts w:cs="TimesLTStd-Roman"/>
          <w:spacing w:val="-2"/>
          <w:sz w:val="20"/>
          <w:szCs w:val="20"/>
        </w:rPr>
        <w:t>G</w:t>
      </w:r>
      <w:r w:rsidRPr="001A302F">
        <w:rPr>
          <w:rFonts w:cs="TimesLTStd-Roman"/>
          <w:spacing w:val="-2"/>
          <w:sz w:val="20"/>
          <w:szCs w:val="20"/>
          <w:lang w:val="x-none"/>
        </w:rPr>
        <w:t xml:space="preserve">rid end and DER end have been </w:t>
      </w:r>
      <w:r w:rsidR="005440ED" w:rsidRPr="001A302F">
        <w:rPr>
          <w:rFonts w:cs="TimesLTStd-Roman"/>
          <w:spacing w:val="-2"/>
          <w:sz w:val="20"/>
          <w:szCs w:val="20"/>
          <w:lang w:val="x-none"/>
        </w:rPr>
        <w:t>analy</w:t>
      </w:r>
      <w:r w:rsidR="005440ED">
        <w:rPr>
          <w:rFonts w:cs="TimesLTStd-Roman"/>
          <w:spacing w:val="-2"/>
          <w:sz w:val="20"/>
          <w:szCs w:val="20"/>
          <w:lang w:val="x-none"/>
        </w:rPr>
        <w:t>z</w:t>
      </w:r>
      <w:r w:rsidR="005440ED" w:rsidRPr="001A302F">
        <w:rPr>
          <w:rFonts w:cs="TimesLTStd-Roman"/>
          <w:spacing w:val="-2"/>
          <w:sz w:val="20"/>
          <w:szCs w:val="20"/>
          <w:lang w:val="x-none"/>
        </w:rPr>
        <w:t>ed</w:t>
      </w:r>
      <w:r w:rsidRPr="001A302F">
        <w:rPr>
          <w:rFonts w:cs="TimesLTStd-Roman"/>
          <w:spacing w:val="-2"/>
          <w:sz w:val="20"/>
          <w:szCs w:val="20"/>
          <w:lang w:val="x-none"/>
        </w:rPr>
        <w:t xml:space="preserve">. </w:t>
      </w:r>
      <w:r w:rsidRPr="001A302F">
        <w:rPr>
          <w:rFonts w:cs="TimesLTStd-Roman"/>
          <w:spacing w:val="-2"/>
          <w:sz w:val="20"/>
          <w:szCs w:val="20"/>
        </w:rPr>
        <w:t>A generic solution for directionality in distance protection addressing the challenges from each type of IBR is proposed and validated with the same disturbance.</w:t>
      </w:r>
    </w:p>
    <w:p w14:paraId="41E4EA44" w14:textId="3CE66E93" w:rsidR="00E3748E" w:rsidRPr="00DD0327" w:rsidRDefault="001A302F" w:rsidP="00C91248">
      <w:pPr>
        <w:spacing w:line="240" w:lineRule="exact"/>
        <w:ind w:firstLine="567"/>
        <w:jc w:val="both"/>
        <w:rPr>
          <w:rFonts w:cs="TimesLTStd-Roman"/>
          <w:spacing w:val="-2"/>
          <w:sz w:val="20"/>
          <w:szCs w:val="20"/>
        </w:rPr>
      </w:pPr>
      <w:r w:rsidRPr="001A302F">
        <w:rPr>
          <w:rFonts w:cs="TimesLTStd-Roman"/>
          <w:spacing w:val="-2"/>
          <w:sz w:val="20"/>
          <w:szCs w:val="20"/>
        </w:rPr>
        <w:t xml:space="preserve">This paper is organized as follows. Section II details the literature study conducted </w:t>
      </w:r>
      <w:r w:rsidR="0023754F">
        <w:rPr>
          <w:rFonts w:cs="TimesLTStd-Roman"/>
          <w:spacing w:val="-2"/>
          <w:sz w:val="20"/>
          <w:szCs w:val="20"/>
        </w:rPr>
        <w:t>on</w:t>
      </w:r>
      <w:r w:rsidRPr="001A302F">
        <w:rPr>
          <w:rFonts w:cs="TimesLTStd-Roman"/>
          <w:spacing w:val="-2"/>
          <w:sz w:val="20"/>
          <w:szCs w:val="20"/>
        </w:rPr>
        <w:t xml:space="preserve"> impact of renewable penetration to directional element</w:t>
      </w:r>
      <w:r w:rsidR="002D4BCD">
        <w:rPr>
          <w:rFonts w:cs="TimesLTStd-Roman"/>
          <w:spacing w:val="-2"/>
          <w:sz w:val="20"/>
          <w:szCs w:val="20"/>
        </w:rPr>
        <w:t>.</w:t>
      </w:r>
      <w:r w:rsidRPr="001A302F">
        <w:rPr>
          <w:rFonts w:cs="TimesLTStd-Roman"/>
          <w:spacing w:val="-2"/>
          <w:sz w:val="20"/>
          <w:szCs w:val="20"/>
        </w:rPr>
        <w:t xml:space="preserve">  Section III presents the basic operation and performance of directional relay and the theory behind the way algorithms are developed in commercially available relays. Section IV presents the analysis summary from the field data analysis by re-running the disturbance report and identifying the areas where the algorithms have worked as expected and the </w:t>
      </w:r>
      <w:r w:rsidR="003F46F9">
        <w:rPr>
          <w:rFonts w:cs="TimesLTStd-Roman"/>
          <w:spacing w:val="-2"/>
          <w:sz w:val="20"/>
          <w:szCs w:val="20"/>
        </w:rPr>
        <w:t>areas</w:t>
      </w:r>
      <w:r w:rsidRPr="001A302F">
        <w:rPr>
          <w:rFonts w:cs="TimesLTStd-Roman"/>
          <w:spacing w:val="-2"/>
          <w:sz w:val="20"/>
          <w:szCs w:val="20"/>
        </w:rPr>
        <w:t xml:space="preserve"> where we see difference</w:t>
      </w:r>
      <w:r w:rsidR="00CB5D8E">
        <w:rPr>
          <w:rFonts w:cs="TimesLTStd-Roman"/>
          <w:spacing w:val="-2"/>
          <w:sz w:val="20"/>
          <w:szCs w:val="20"/>
        </w:rPr>
        <w:t>s</w:t>
      </w:r>
      <w:r w:rsidRPr="001A302F">
        <w:rPr>
          <w:rFonts w:cs="TimesLTStd-Roman"/>
          <w:spacing w:val="-2"/>
          <w:sz w:val="20"/>
          <w:szCs w:val="20"/>
        </w:rPr>
        <w:t>. Section V presents discussions based on the analysis. Section VI concludes the paper and identifies the next steps</w:t>
      </w:r>
      <w:r w:rsidR="008B66DC">
        <w:rPr>
          <w:rFonts w:cs="TimesLTStd-Roman"/>
          <w:spacing w:val="-2"/>
          <w:sz w:val="20"/>
          <w:szCs w:val="20"/>
        </w:rPr>
        <w:t>.</w:t>
      </w:r>
    </w:p>
    <w:p w14:paraId="0F82CB95" w14:textId="140A4CB4" w:rsidR="00B8413B" w:rsidRPr="00F32321" w:rsidRDefault="00F32321" w:rsidP="00C11EEA">
      <w:pPr>
        <w:pStyle w:val="IETHeading1"/>
        <w:ind w:left="426" w:hanging="426"/>
        <w:rPr>
          <w:sz w:val="20"/>
        </w:rPr>
      </w:pPr>
      <w:r>
        <w:rPr>
          <w:sz w:val="20"/>
        </w:rPr>
        <w:t>Literature Study</w:t>
      </w:r>
    </w:p>
    <w:p w14:paraId="2D89B765" w14:textId="50BCFB39" w:rsidR="002E7EC6" w:rsidRPr="002E7EC6" w:rsidRDefault="002E7EC6" w:rsidP="00C91248">
      <w:pPr>
        <w:autoSpaceDE w:val="0"/>
        <w:autoSpaceDN w:val="0"/>
        <w:adjustRightInd w:val="0"/>
        <w:ind w:firstLine="567"/>
        <w:jc w:val="both"/>
        <w:rPr>
          <w:sz w:val="20"/>
          <w:szCs w:val="20"/>
          <w:lang w:val="x-none"/>
        </w:rPr>
      </w:pPr>
      <w:r w:rsidRPr="002E7EC6">
        <w:rPr>
          <w:sz w:val="20"/>
          <w:szCs w:val="20"/>
          <w:lang w:val="x-none"/>
        </w:rPr>
        <w:t xml:space="preserve">There have been attempts to capture and study the behaviour of protection relays across the globe after IBRs </w:t>
      </w:r>
      <w:r w:rsidRPr="002E7EC6">
        <w:rPr>
          <w:sz w:val="20"/>
          <w:szCs w:val="20"/>
          <w:lang w:val="x-none"/>
        </w:rPr>
        <w:lastRenderedPageBreak/>
        <w:t>started penetrating the power network. Report</w:t>
      </w:r>
      <w:r w:rsidRPr="002E7EC6">
        <w:rPr>
          <w:sz w:val="20"/>
          <w:szCs w:val="20"/>
        </w:rPr>
        <w:t xml:space="preserve">s published in </w:t>
      </w:r>
      <w:r w:rsidRPr="002E7EC6">
        <w:rPr>
          <w:sz w:val="20"/>
          <w:szCs w:val="20"/>
          <w:lang w:val="x-none"/>
        </w:rPr>
        <w:t>North America</w:t>
      </w:r>
      <w:r w:rsidRPr="002E7EC6">
        <w:rPr>
          <w:sz w:val="20"/>
          <w:szCs w:val="20"/>
        </w:rPr>
        <w:t xml:space="preserve"> </w:t>
      </w:r>
      <w:sdt>
        <w:sdtPr>
          <w:rPr>
            <w:sz w:val="20"/>
            <w:szCs w:val="20"/>
            <w:lang w:val="x-none"/>
          </w:rPr>
          <w:id w:val="-572434379"/>
          <w:citation/>
        </w:sdtPr>
        <w:sdtContent>
          <w:r w:rsidRPr="002E7EC6">
            <w:rPr>
              <w:sz w:val="20"/>
              <w:szCs w:val="20"/>
              <w:lang w:val="x-none"/>
            </w:rPr>
            <w:fldChar w:fldCharType="begin"/>
          </w:r>
          <w:r w:rsidRPr="002E7EC6">
            <w:rPr>
              <w:sz w:val="20"/>
              <w:szCs w:val="20"/>
              <w:lang w:val="x-none"/>
            </w:rPr>
            <w:instrText xml:space="preserve">CITATION Nor15 \l 1033 </w:instrText>
          </w:r>
          <w:r w:rsidRPr="002E7EC6">
            <w:rPr>
              <w:sz w:val="20"/>
              <w:szCs w:val="20"/>
              <w:lang w:val="x-none"/>
            </w:rPr>
            <w:fldChar w:fldCharType="separate"/>
          </w:r>
          <w:r w:rsidRPr="002E7EC6">
            <w:rPr>
              <w:sz w:val="20"/>
              <w:szCs w:val="20"/>
              <w:lang w:val="x-none"/>
            </w:rPr>
            <w:t>[4]</w:t>
          </w:r>
          <w:r w:rsidRPr="002E7EC6">
            <w:rPr>
              <w:sz w:val="20"/>
              <w:szCs w:val="20"/>
            </w:rPr>
            <w:fldChar w:fldCharType="end"/>
          </w:r>
        </w:sdtContent>
      </w:sdt>
      <w:r w:rsidRPr="002E7EC6">
        <w:rPr>
          <w:sz w:val="20"/>
          <w:szCs w:val="20"/>
          <w:lang w:val="x-none"/>
        </w:rPr>
        <w:t xml:space="preserve"> </w:t>
      </w:r>
      <w:r w:rsidRPr="002E7EC6">
        <w:rPr>
          <w:sz w:val="20"/>
          <w:szCs w:val="20"/>
        </w:rPr>
        <w:t>claim</w:t>
      </w:r>
      <w:r w:rsidRPr="002E7EC6">
        <w:rPr>
          <w:sz w:val="20"/>
          <w:szCs w:val="20"/>
          <w:lang w:val="x-none"/>
        </w:rPr>
        <w:t xml:space="preserve"> that protection system mis operations are quite significant and are main contributors to automatic transmission outage severity. The impact are also more than any other transmission events</w:t>
      </w:r>
      <w:r w:rsidRPr="002E7EC6">
        <w:rPr>
          <w:sz w:val="20"/>
          <w:szCs w:val="20"/>
        </w:rPr>
        <w:t xml:space="preserve"> and i</w:t>
      </w:r>
      <w:r w:rsidRPr="002E7EC6">
        <w:rPr>
          <w:sz w:val="20"/>
          <w:szCs w:val="20"/>
          <w:lang w:val="x-none"/>
        </w:rPr>
        <w:t>f these are taken care of suitably</w:t>
      </w:r>
      <w:r w:rsidRPr="002E7EC6">
        <w:rPr>
          <w:sz w:val="20"/>
          <w:szCs w:val="20"/>
        </w:rPr>
        <w:t>,</w:t>
      </w:r>
      <w:r w:rsidRPr="002E7EC6">
        <w:rPr>
          <w:sz w:val="20"/>
          <w:szCs w:val="20"/>
          <w:lang w:val="x-none"/>
        </w:rPr>
        <w:t xml:space="preserve"> it would help in improvement of system reliability. </w:t>
      </w:r>
      <w:r w:rsidRPr="002E7EC6">
        <w:rPr>
          <w:sz w:val="20"/>
          <w:szCs w:val="20"/>
        </w:rPr>
        <w:t>The m</w:t>
      </w:r>
      <w:r w:rsidRPr="002E7EC6">
        <w:rPr>
          <w:sz w:val="20"/>
          <w:szCs w:val="20"/>
          <w:lang w:val="x-none"/>
        </w:rPr>
        <w:t xml:space="preserve">is </w:t>
      </w:r>
      <w:r w:rsidRPr="002E7EC6">
        <w:rPr>
          <w:sz w:val="20"/>
          <w:szCs w:val="20"/>
        </w:rPr>
        <w:t>operations</w:t>
      </w:r>
      <w:r w:rsidRPr="002E7EC6">
        <w:rPr>
          <w:sz w:val="20"/>
          <w:szCs w:val="20"/>
          <w:lang w:val="x-none"/>
        </w:rPr>
        <w:t xml:space="preserve"> are periodic, with peaks in the spring and summer months. The top 3 reasons contributing to over 60% of all mis-operations are. </w:t>
      </w:r>
    </w:p>
    <w:p w14:paraId="174D5930" w14:textId="77777777" w:rsidR="002E7EC6" w:rsidRPr="002E7EC6" w:rsidRDefault="002E7EC6" w:rsidP="00C03E5D">
      <w:pPr>
        <w:numPr>
          <w:ilvl w:val="0"/>
          <w:numId w:val="6"/>
        </w:numPr>
        <w:autoSpaceDE w:val="0"/>
        <w:autoSpaceDN w:val="0"/>
        <w:adjustRightInd w:val="0"/>
        <w:jc w:val="both"/>
        <w:rPr>
          <w:sz w:val="20"/>
          <w:szCs w:val="20"/>
          <w:lang w:val="x-none"/>
        </w:rPr>
      </w:pPr>
      <w:r w:rsidRPr="002E7EC6">
        <w:rPr>
          <w:sz w:val="20"/>
          <w:szCs w:val="20"/>
          <w:lang w:val="x-none"/>
        </w:rPr>
        <w:t>Incorrect setting/logic/design errors</w:t>
      </w:r>
    </w:p>
    <w:p w14:paraId="0D634275" w14:textId="77777777" w:rsidR="002E7EC6" w:rsidRPr="002E7EC6" w:rsidRDefault="002E7EC6" w:rsidP="00C03E5D">
      <w:pPr>
        <w:numPr>
          <w:ilvl w:val="0"/>
          <w:numId w:val="6"/>
        </w:numPr>
        <w:autoSpaceDE w:val="0"/>
        <w:autoSpaceDN w:val="0"/>
        <w:adjustRightInd w:val="0"/>
        <w:jc w:val="both"/>
        <w:rPr>
          <w:sz w:val="20"/>
          <w:szCs w:val="20"/>
          <w:lang w:val="x-none"/>
        </w:rPr>
      </w:pPr>
      <w:r w:rsidRPr="002E7EC6">
        <w:rPr>
          <w:sz w:val="20"/>
          <w:szCs w:val="20"/>
          <w:lang w:val="x-none"/>
        </w:rPr>
        <w:t>relay failures/malfunctions</w:t>
      </w:r>
    </w:p>
    <w:p w14:paraId="33F948F0" w14:textId="77777777" w:rsidR="002E7EC6" w:rsidRPr="002E7EC6" w:rsidRDefault="002E7EC6" w:rsidP="00C03E5D">
      <w:pPr>
        <w:numPr>
          <w:ilvl w:val="0"/>
          <w:numId w:val="6"/>
        </w:numPr>
        <w:autoSpaceDE w:val="0"/>
        <w:autoSpaceDN w:val="0"/>
        <w:adjustRightInd w:val="0"/>
        <w:jc w:val="both"/>
        <w:rPr>
          <w:sz w:val="20"/>
          <w:szCs w:val="20"/>
          <w:lang w:val="x-none"/>
        </w:rPr>
      </w:pPr>
      <w:r w:rsidRPr="002E7EC6">
        <w:rPr>
          <w:sz w:val="20"/>
          <w:szCs w:val="20"/>
          <w:lang w:val="x-none"/>
        </w:rPr>
        <w:t>communication failures</w:t>
      </w:r>
    </w:p>
    <w:p w14:paraId="7D6FEF22" w14:textId="5AB1431D" w:rsidR="002E7EC6" w:rsidRPr="002E7EC6" w:rsidRDefault="002E7EC6" w:rsidP="00C91248">
      <w:pPr>
        <w:autoSpaceDE w:val="0"/>
        <w:autoSpaceDN w:val="0"/>
        <w:adjustRightInd w:val="0"/>
        <w:ind w:firstLine="567"/>
        <w:jc w:val="both"/>
        <w:rPr>
          <w:sz w:val="20"/>
          <w:szCs w:val="20"/>
          <w:lang w:val="x-none"/>
        </w:rPr>
      </w:pPr>
      <w:r w:rsidRPr="002E7EC6">
        <w:rPr>
          <w:sz w:val="20"/>
          <w:szCs w:val="20"/>
          <w:lang w:val="x-none"/>
        </w:rPr>
        <w:t>One other important player WECC also has reported mal operations in their research report during 2017</w:t>
      </w:r>
      <w:sdt>
        <w:sdtPr>
          <w:rPr>
            <w:sz w:val="20"/>
            <w:szCs w:val="20"/>
            <w:lang w:val="x-none"/>
          </w:rPr>
          <w:id w:val="808509901"/>
          <w:citation/>
        </w:sdtPr>
        <w:sdtContent>
          <w:r w:rsidRPr="002E7EC6">
            <w:rPr>
              <w:sz w:val="20"/>
              <w:szCs w:val="20"/>
              <w:lang w:val="x-none"/>
            </w:rPr>
            <w:fldChar w:fldCharType="begin"/>
          </w:r>
          <w:r w:rsidRPr="002E7EC6">
            <w:rPr>
              <w:sz w:val="20"/>
              <w:szCs w:val="20"/>
              <w:lang w:val="x-none"/>
            </w:rPr>
            <w:instrText xml:space="preserve">CITATION WEC17 \l 1033 </w:instrText>
          </w:r>
          <w:r w:rsidRPr="002E7EC6">
            <w:rPr>
              <w:sz w:val="20"/>
              <w:szCs w:val="20"/>
              <w:lang w:val="x-none"/>
            </w:rPr>
            <w:fldChar w:fldCharType="separate"/>
          </w:r>
          <w:r w:rsidRPr="002E7EC6">
            <w:rPr>
              <w:sz w:val="20"/>
              <w:szCs w:val="20"/>
              <w:lang w:val="x-none"/>
            </w:rPr>
            <w:t xml:space="preserve"> [5]</w:t>
          </w:r>
          <w:r w:rsidRPr="002E7EC6">
            <w:rPr>
              <w:sz w:val="20"/>
              <w:szCs w:val="20"/>
            </w:rPr>
            <w:fldChar w:fldCharType="end"/>
          </w:r>
        </w:sdtContent>
      </w:sdt>
      <w:r w:rsidRPr="002E7EC6">
        <w:rPr>
          <w:sz w:val="20"/>
          <w:szCs w:val="20"/>
        </w:rPr>
        <w:t xml:space="preserve">. </w:t>
      </w:r>
      <w:r w:rsidRPr="002E7EC6">
        <w:rPr>
          <w:sz w:val="20"/>
          <w:szCs w:val="20"/>
          <w:lang w:val="x-none"/>
        </w:rPr>
        <w:t xml:space="preserve">The above data was once again reconfirmed </w:t>
      </w:r>
      <w:r w:rsidR="00156C8B" w:rsidRPr="002E7EC6">
        <w:rPr>
          <w:sz w:val="20"/>
          <w:szCs w:val="20"/>
          <w:lang w:val="x-none"/>
        </w:rPr>
        <w:t>during Dec 2021</w:t>
      </w:r>
      <w:r w:rsidRPr="002E7EC6">
        <w:rPr>
          <w:sz w:val="20"/>
          <w:szCs w:val="20"/>
          <w:lang w:val="x-none"/>
        </w:rPr>
        <w:t xml:space="preserve">by </w:t>
      </w:r>
      <w:r w:rsidRPr="002E7EC6">
        <w:rPr>
          <w:sz w:val="20"/>
          <w:szCs w:val="20"/>
        </w:rPr>
        <w:t>US Department of Energy</w:t>
      </w:r>
      <w:sdt>
        <w:sdtPr>
          <w:rPr>
            <w:sz w:val="20"/>
            <w:szCs w:val="20"/>
            <w:lang w:val="x-none"/>
          </w:rPr>
          <w:id w:val="-1248729980"/>
          <w:citation/>
        </w:sdtPr>
        <w:sdtContent>
          <w:r w:rsidRPr="002E7EC6">
            <w:rPr>
              <w:sz w:val="20"/>
              <w:szCs w:val="20"/>
              <w:lang w:val="x-none"/>
            </w:rPr>
            <w:fldChar w:fldCharType="begin"/>
          </w:r>
          <w:r w:rsidRPr="002E7EC6">
            <w:rPr>
              <w:sz w:val="20"/>
              <w:szCs w:val="20"/>
              <w:lang w:val="x-none"/>
            </w:rPr>
            <w:instrText xml:space="preserve">CITATION Sti21 \l 1033 </w:instrText>
          </w:r>
          <w:r w:rsidRPr="002E7EC6">
            <w:rPr>
              <w:sz w:val="20"/>
              <w:szCs w:val="20"/>
              <w:lang w:val="x-none"/>
            </w:rPr>
            <w:fldChar w:fldCharType="separate"/>
          </w:r>
          <w:r w:rsidRPr="002E7EC6">
            <w:rPr>
              <w:sz w:val="20"/>
              <w:szCs w:val="20"/>
              <w:lang w:val="x-none"/>
            </w:rPr>
            <w:t xml:space="preserve"> [6]</w:t>
          </w:r>
          <w:r w:rsidRPr="002E7EC6">
            <w:rPr>
              <w:sz w:val="20"/>
              <w:szCs w:val="20"/>
            </w:rPr>
            <w:fldChar w:fldCharType="end"/>
          </w:r>
        </w:sdtContent>
      </w:sdt>
      <w:r w:rsidRPr="002E7EC6">
        <w:rPr>
          <w:sz w:val="20"/>
          <w:szCs w:val="20"/>
        </w:rPr>
        <w:t xml:space="preserve"> and also highlight</w:t>
      </w:r>
      <w:r w:rsidR="003A4B31">
        <w:rPr>
          <w:sz w:val="20"/>
          <w:szCs w:val="20"/>
        </w:rPr>
        <w:t>ed</w:t>
      </w:r>
      <w:r w:rsidRPr="002E7EC6">
        <w:rPr>
          <w:sz w:val="20"/>
          <w:szCs w:val="20"/>
          <w:lang w:val="x-none"/>
        </w:rPr>
        <w:t xml:space="preserve">  type of primary cause, equipment type affected and on relay technology</w:t>
      </w:r>
      <w:r w:rsidRPr="002E7EC6">
        <w:rPr>
          <w:sz w:val="20"/>
          <w:szCs w:val="20"/>
        </w:rPr>
        <w:t xml:space="preserve"> adopted</w:t>
      </w:r>
      <w:r w:rsidRPr="002E7EC6">
        <w:rPr>
          <w:sz w:val="20"/>
          <w:szCs w:val="20"/>
          <w:lang w:val="x-none"/>
        </w:rPr>
        <w:t>.</w:t>
      </w:r>
      <w:r w:rsidRPr="002E7EC6">
        <w:rPr>
          <w:sz w:val="20"/>
          <w:szCs w:val="20"/>
        </w:rPr>
        <w:t xml:space="preserve"> </w:t>
      </w:r>
      <w:r w:rsidRPr="002E7EC6">
        <w:rPr>
          <w:sz w:val="20"/>
          <w:szCs w:val="20"/>
          <w:lang w:val="x-none"/>
        </w:rPr>
        <w:t xml:space="preserve"> </w:t>
      </w:r>
      <w:r w:rsidR="002D5DE2">
        <w:rPr>
          <w:sz w:val="20"/>
          <w:szCs w:val="20"/>
          <w:lang w:val="x-none"/>
        </w:rPr>
        <w:t>The c</w:t>
      </w:r>
      <w:r w:rsidRPr="002E7EC6">
        <w:rPr>
          <w:sz w:val="20"/>
          <w:szCs w:val="20"/>
          <w:lang w:val="x-none"/>
        </w:rPr>
        <w:t xml:space="preserve">omplexity of new relay technology </w:t>
      </w:r>
      <w:r w:rsidR="002D5DE2">
        <w:rPr>
          <w:sz w:val="20"/>
          <w:szCs w:val="20"/>
          <w:lang w:val="x-none"/>
        </w:rPr>
        <w:t xml:space="preserve">also </w:t>
      </w:r>
      <w:r w:rsidRPr="002E7EC6">
        <w:rPr>
          <w:sz w:val="20"/>
          <w:szCs w:val="20"/>
          <w:lang w:val="x-none"/>
        </w:rPr>
        <w:t xml:space="preserve">contributes to mis operations. The relay flexibility in terms of programming multiple functions has become the industry norm. </w:t>
      </w:r>
    </w:p>
    <w:p w14:paraId="4A35E449" w14:textId="66EEC08D" w:rsidR="002E7EC6" w:rsidRPr="002E7EC6" w:rsidRDefault="0048697D" w:rsidP="00C91248">
      <w:pPr>
        <w:autoSpaceDE w:val="0"/>
        <w:autoSpaceDN w:val="0"/>
        <w:adjustRightInd w:val="0"/>
        <w:ind w:firstLine="567"/>
        <w:jc w:val="both"/>
        <w:rPr>
          <w:sz w:val="20"/>
          <w:szCs w:val="20"/>
          <w:lang w:val="x-none"/>
        </w:rPr>
      </w:pPr>
      <w:r>
        <w:rPr>
          <w:sz w:val="20"/>
          <w:szCs w:val="20"/>
        </w:rPr>
        <w:t xml:space="preserve">The </w:t>
      </w:r>
      <w:r w:rsidR="005E25A5">
        <w:rPr>
          <w:sz w:val="20"/>
          <w:szCs w:val="20"/>
        </w:rPr>
        <w:t>m</w:t>
      </w:r>
      <w:r w:rsidR="002E7EC6" w:rsidRPr="002E7EC6">
        <w:rPr>
          <w:sz w:val="20"/>
          <w:szCs w:val="20"/>
          <w:lang w:val="x-none"/>
        </w:rPr>
        <w:t>ain drivers for growth of renewable energy sources are the declining cost and improved technology</w:t>
      </w:r>
      <w:sdt>
        <w:sdtPr>
          <w:rPr>
            <w:sz w:val="20"/>
            <w:szCs w:val="20"/>
            <w:lang w:val="x-none"/>
          </w:rPr>
          <w:id w:val="-1543128144"/>
          <w:citation/>
        </w:sdtPr>
        <w:sdtContent>
          <w:r w:rsidR="002E7EC6" w:rsidRPr="002E7EC6">
            <w:rPr>
              <w:sz w:val="20"/>
              <w:szCs w:val="20"/>
              <w:lang w:val="x-none"/>
            </w:rPr>
            <w:fldChar w:fldCharType="begin"/>
          </w:r>
          <w:r w:rsidR="002E7EC6" w:rsidRPr="002E7EC6">
            <w:rPr>
              <w:sz w:val="20"/>
              <w:szCs w:val="20"/>
              <w:lang w:val="x-none"/>
            </w:rPr>
            <w:instrText xml:space="preserve"> CITATION CST21 \l 1033 </w:instrText>
          </w:r>
          <w:r w:rsidR="002E7EC6" w:rsidRPr="002E7EC6">
            <w:rPr>
              <w:sz w:val="20"/>
              <w:szCs w:val="20"/>
              <w:lang w:val="x-none"/>
            </w:rPr>
            <w:fldChar w:fldCharType="separate"/>
          </w:r>
          <w:r w:rsidR="002E7EC6" w:rsidRPr="002E7EC6">
            <w:rPr>
              <w:sz w:val="20"/>
              <w:szCs w:val="20"/>
              <w:lang w:val="x-none"/>
            </w:rPr>
            <w:t xml:space="preserve"> [7]</w:t>
          </w:r>
          <w:r w:rsidR="002E7EC6" w:rsidRPr="002E7EC6">
            <w:rPr>
              <w:sz w:val="20"/>
              <w:szCs w:val="20"/>
            </w:rPr>
            <w:fldChar w:fldCharType="end"/>
          </w:r>
        </w:sdtContent>
      </w:sdt>
      <w:r w:rsidR="002E7EC6" w:rsidRPr="002E7EC6">
        <w:rPr>
          <w:sz w:val="20"/>
          <w:szCs w:val="20"/>
          <w:lang w:val="x-none"/>
        </w:rPr>
        <w:t>.</w:t>
      </w:r>
      <w:r w:rsidR="002E7EC6" w:rsidRPr="002E7EC6">
        <w:rPr>
          <w:sz w:val="20"/>
          <w:szCs w:val="20"/>
        </w:rPr>
        <w:t xml:space="preserve"> </w:t>
      </w:r>
      <w:r w:rsidR="002E7EC6" w:rsidRPr="002E7EC6">
        <w:rPr>
          <w:sz w:val="20"/>
          <w:szCs w:val="20"/>
          <w:lang w:val="x-none"/>
        </w:rPr>
        <w:t xml:space="preserve"> Proportion of non-fossil generation capacity expected to rise from 33% in 2018 to 40% by 2030 (GoI, 2015). India’s RE potential is much higher, with wind being 300 GW (National Institute of Wind Energy, 2015), and solar being 748 GW (MNRE, 2014)</w:t>
      </w:r>
      <w:r w:rsidR="003757FA">
        <w:rPr>
          <w:sz w:val="20"/>
          <w:szCs w:val="20"/>
          <w:lang w:val="x-none"/>
        </w:rPr>
        <w:t>. This implies</w:t>
      </w:r>
      <w:r w:rsidR="004B693C">
        <w:rPr>
          <w:sz w:val="20"/>
          <w:szCs w:val="20"/>
          <w:lang w:val="x-none"/>
        </w:rPr>
        <w:t xml:space="preserve"> </w:t>
      </w:r>
      <w:r w:rsidR="003757FA">
        <w:rPr>
          <w:sz w:val="20"/>
          <w:szCs w:val="20"/>
          <w:lang w:val="x-none"/>
        </w:rPr>
        <w:t xml:space="preserve">that </w:t>
      </w:r>
      <w:r w:rsidR="00523153">
        <w:rPr>
          <w:sz w:val="20"/>
          <w:szCs w:val="20"/>
          <w:lang w:val="x-none"/>
        </w:rPr>
        <w:t>there is enough s</w:t>
      </w:r>
      <w:r w:rsidR="002E7EC6" w:rsidRPr="002E7EC6">
        <w:rPr>
          <w:sz w:val="20"/>
          <w:szCs w:val="20"/>
          <w:lang w:val="x-none"/>
        </w:rPr>
        <w:t>cope to scale up RE generation at the national level with declining cost.</w:t>
      </w:r>
    </w:p>
    <w:p w14:paraId="1083A4F5" w14:textId="45DFE880" w:rsidR="002E7EC6" w:rsidRPr="002E7EC6" w:rsidRDefault="002E7EC6" w:rsidP="00C91248">
      <w:pPr>
        <w:autoSpaceDE w:val="0"/>
        <w:autoSpaceDN w:val="0"/>
        <w:adjustRightInd w:val="0"/>
        <w:ind w:firstLine="567"/>
        <w:jc w:val="both"/>
        <w:rPr>
          <w:sz w:val="20"/>
          <w:szCs w:val="20"/>
        </w:rPr>
      </w:pPr>
      <w:r w:rsidRPr="002E7EC6">
        <w:rPr>
          <w:sz w:val="20"/>
          <w:szCs w:val="20"/>
          <w:lang w:val="x-none"/>
        </w:rPr>
        <w:t xml:space="preserve">The Renewable Energy Management Center (REMC) in </w:t>
      </w:r>
      <w:r w:rsidR="00547799" w:rsidRPr="00547799">
        <w:rPr>
          <w:sz w:val="20"/>
          <w:szCs w:val="20"/>
          <w:lang w:val="x-none"/>
        </w:rPr>
        <w:t>Southern Region Load Dispatch Center</w:t>
      </w:r>
      <w:r w:rsidR="00DB6962">
        <w:rPr>
          <w:sz w:val="20"/>
          <w:szCs w:val="20"/>
          <w:lang w:val="x-none"/>
        </w:rPr>
        <w:t xml:space="preserve"> (</w:t>
      </w:r>
      <w:r w:rsidRPr="002E7EC6">
        <w:rPr>
          <w:sz w:val="20"/>
          <w:szCs w:val="20"/>
          <w:lang w:val="x-none"/>
        </w:rPr>
        <w:t>SRLDC</w:t>
      </w:r>
      <w:r w:rsidR="00DB6962">
        <w:rPr>
          <w:sz w:val="20"/>
          <w:szCs w:val="20"/>
          <w:lang w:val="x-none"/>
        </w:rPr>
        <w:t>) in India</w:t>
      </w:r>
      <w:r w:rsidR="00626D79">
        <w:rPr>
          <w:sz w:val="20"/>
          <w:szCs w:val="20"/>
          <w:lang w:val="x-none"/>
        </w:rPr>
        <w:t>,</w:t>
      </w:r>
      <w:r w:rsidRPr="002E7EC6">
        <w:rPr>
          <w:sz w:val="20"/>
          <w:szCs w:val="20"/>
          <w:lang w:val="x-none"/>
        </w:rPr>
        <w:t xml:space="preserve"> capture</w:t>
      </w:r>
      <w:r w:rsidRPr="002E7EC6">
        <w:rPr>
          <w:sz w:val="20"/>
          <w:szCs w:val="20"/>
        </w:rPr>
        <w:t>d</w:t>
      </w:r>
      <w:r w:rsidRPr="002E7EC6">
        <w:rPr>
          <w:sz w:val="20"/>
          <w:szCs w:val="20"/>
          <w:lang w:val="x-none"/>
        </w:rPr>
        <w:t xml:space="preserve"> experience on various aspects of renewable energy </w:t>
      </w:r>
      <w:r w:rsidR="009E51BA">
        <w:rPr>
          <w:sz w:val="20"/>
          <w:szCs w:val="20"/>
          <w:lang w:val="x-none"/>
        </w:rPr>
        <w:t>and</w:t>
      </w:r>
      <w:r w:rsidRPr="002E7EC6">
        <w:rPr>
          <w:sz w:val="20"/>
          <w:szCs w:val="20"/>
          <w:lang w:val="x-none"/>
        </w:rPr>
        <w:t xml:space="preserve"> its associated challenges way forward to handle the future additions</w:t>
      </w:r>
      <w:sdt>
        <w:sdtPr>
          <w:rPr>
            <w:sz w:val="20"/>
            <w:szCs w:val="20"/>
            <w:lang w:val="x-none"/>
          </w:rPr>
          <w:id w:val="-1356496483"/>
          <w:citation/>
        </w:sdtPr>
        <w:sdtContent>
          <w:r w:rsidRPr="002E7EC6">
            <w:rPr>
              <w:sz w:val="20"/>
              <w:szCs w:val="20"/>
              <w:lang w:val="x-none"/>
            </w:rPr>
            <w:fldChar w:fldCharType="begin"/>
          </w:r>
          <w:r w:rsidRPr="002E7EC6">
            <w:rPr>
              <w:sz w:val="20"/>
              <w:szCs w:val="20"/>
              <w:lang w:val="x-none"/>
            </w:rPr>
            <w:instrText xml:space="preserve">CITATION Ren21 \l 1033 </w:instrText>
          </w:r>
          <w:r w:rsidRPr="002E7EC6">
            <w:rPr>
              <w:sz w:val="20"/>
              <w:szCs w:val="20"/>
              <w:lang w:val="x-none"/>
            </w:rPr>
            <w:fldChar w:fldCharType="separate"/>
          </w:r>
          <w:r w:rsidRPr="002E7EC6">
            <w:rPr>
              <w:sz w:val="20"/>
              <w:szCs w:val="20"/>
              <w:lang w:val="x-none"/>
            </w:rPr>
            <w:t xml:space="preserve"> [8]</w:t>
          </w:r>
          <w:r w:rsidRPr="002E7EC6">
            <w:rPr>
              <w:sz w:val="20"/>
              <w:szCs w:val="20"/>
            </w:rPr>
            <w:fldChar w:fldCharType="end"/>
          </w:r>
        </w:sdtContent>
      </w:sdt>
      <w:r w:rsidRPr="002E7EC6">
        <w:rPr>
          <w:sz w:val="20"/>
          <w:szCs w:val="20"/>
        </w:rPr>
        <w:t>. Around</w:t>
      </w:r>
      <w:r w:rsidRPr="002E7EC6">
        <w:rPr>
          <w:sz w:val="20"/>
          <w:szCs w:val="20"/>
          <w:lang w:val="x-none"/>
        </w:rPr>
        <w:t xml:space="preserve"> 30 major tripping cases in southern region during 2013 to 2021 affecting RE generation were discussed. Loss of wind generation due to improper setting of anti-islanding relay was reported. </w:t>
      </w:r>
      <w:r w:rsidRPr="002E7EC6">
        <w:rPr>
          <w:sz w:val="20"/>
          <w:szCs w:val="20"/>
        </w:rPr>
        <w:t xml:space="preserve">The </w:t>
      </w:r>
      <w:r w:rsidRPr="002E7EC6">
        <w:rPr>
          <w:sz w:val="20"/>
          <w:szCs w:val="20"/>
          <w:lang w:val="x-none"/>
        </w:rPr>
        <w:t>global energy scenario with Indian context</w:t>
      </w:r>
      <w:r w:rsidRPr="002E7EC6">
        <w:rPr>
          <w:sz w:val="20"/>
          <w:szCs w:val="20"/>
        </w:rPr>
        <w:t xml:space="preserve"> and </w:t>
      </w:r>
      <w:r w:rsidRPr="002E7EC6">
        <w:rPr>
          <w:sz w:val="20"/>
          <w:szCs w:val="20"/>
          <w:lang w:val="x-none"/>
        </w:rPr>
        <w:t xml:space="preserve">the challenges faced in renewable energy generation and policies of Indian government to establish </w:t>
      </w:r>
      <w:r w:rsidRPr="002E7EC6">
        <w:rPr>
          <w:sz w:val="20"/>
          <w:szCs w:val="20"/>
        </w:rPr>
        <w:t xml:space="preserve">this </w:t>
      </w:r>
      <w:r w:rsidRPr="002E7EC6">
        <w:rPr>
          <w:sz w:val="20"/>
          <w:szCs w:val="20"/>
          <w:lang w:val="x-none"/>
        </w:rPr>
        <w:t>generation throughout India</w:t>
      </w:r>
      <w:r w:rsidRPr="002E7EC6">
        <w:rPr>
          <w:sz w:val="20"/>
          <w:szCs w:val="20"/>
        </w:rPr>
        <w:t xml:space="preserve"> has been evaluated and reported </w:t>
      </w:r>
      <w:sdt>
        <w:sdtPr>
          <w:rPr>
            <w:sz w:val="20"/>
            <w:szCs w:val="20"/>
            <w:lang w:val="x-none"/>
          </w:rPr>
          <w:id w:val="1812672813"/>
          <w:citation/>
        </w:sdtPr>
        <w:sdtContent>
          <w:r w:rsidRPr="002E7EC6">
            <w:rPr>
              <w:sz w:val="20"/>
              <w:szCs w:val="20"/>
              <w:lang w:val="x-none"/>
            </w:rPr>
            <w:fldChar w:fldCharType="begin"/>
          </w:r>
          <w:r w:rsidRPr="002E7EC6">
            <w:rPr>
              <w:sz w:val="20"/>
              <w:szCs w:val="20"/>
              <w:lang w:val="x-none"/>
            </w:rPr>
            <w:instrText xml:space="preserve"> CITATION Ela20 \l 1033 </w:instrText>
          </w:r>
          <w:r w:rsidRPr="002E7EC6">
            <w:rPr>
              <w:sz w:val="20"/>
              <w:szCs w:val="20"/>
              <w:lang w:val="x-none"/>
            </w:rPr>
            <w:fldChar w:fldCharType="separate"/>
          </w:r>
          <w:r w:rsidRPr="002E7EC6">
            <w:rPr>
              <w:sz w:val="20"/>
              <w:szCs w:val="20"/>
              <w:lang w:val="x-none"/>
            </w:rPr>
            <w:t>[9]</w:t>
          </w:r>
          <w:r w:rsidRPr="002E7EC6">
            <w:rPr>
              <w:sz w:val="20"/>
              <w:szCs w:val="20"/>
            </w:rPr>
            <w:fldChar w:fldCharType="end"/>
          </w:r>
        </w:sdtContent>
      </w:sdt>
      <w:r w:rsidRPr="002E7EC6">
        <w:rPr>
          <w:sz w:val="20"/>
          <w:szCs w:val="20"/>
        </w:rPr>
        <w:t>.</w:t>
      </w:r>
    </w:p>
    <w:p w14:paraId="255BF5B7" w14:textId="4A3A0AAB" w:rsidR="002E7EC6" w:rsidRPr="002E7EC6" w:rsidRDefault="002E7EC6" w:rsidP="00C91248">
      <w:pPr>
        <w:autoSpaceDE w:val="0"/>
        <w:autoSpaceDN w:val="0"/>
        <w:adjustRightInd w:val="0"/>
        <w:ind w:firstLine="567"/>
        <w:jc w:val="both"/>
        <w:rPr>
          <w:sz w:val="20"/>
          <w:szCs w:val="20"/>
        </w:rPr>
      </w:pPr>
      <w:r w:rsidRPr="002E7EC6">
        <w:rPr>
          <w:sz w:val="20"/>
          <w:szCs w:val="20"/>
          <w:lang w:val="x-none"/>
        </w:rPr>
        <w:t xml:space="preserve">The </w:t>
      </w:r>
      <w:r w:rsidR="00727E25" w:rsidRPr="002E7EC6">
        <w:rPr>
          <w:sz w:val="20"/>
          <w:szCs w:val="20"/>
        </w:rPr>
        <w:t>directional element together with distance relay</w:t>
      </w:r>
      <w:r w:rsidRPr="002E7EC6">
        <w:rPr>
          <w:sz w:val="20"/>
          <w:szCs w:val="20"/>
        </w:rPr>
        <w:t>,</w:t>
      </w:r>
      <w:sdt>
        <w:sdtPr>
          <w:rPr>
            <w:sz w:val="20"/>
            <w:szCs w:val="20"/>
          </w:rPr>
          <w:id w:val="-5446527"/>
          <w:citation/>
        </w:sdtPr>
        <w:sdtContent>
          <w:r w:rsidRPr="002E7EC6">
            <w:rPr>
              <w:sz w:val="20"/>
              <w:szCs w:val="20"/>
            </w:rPr>
            <w:fldChar w:fldCharType="begin"/>
          </w:r>
          <w:r w:rsidRPr="002E7EC6">
            <w:rPr>
              <w:sz w:val="20"/>
              <w:szCs w:val="20"/>
            </w:rPr>
            <w:instrText xml:space="preserve"> CITATION Hor06 \l 1033 </w:instrText>
          </w:r>
          <w:r w:rsidRPr="002E7EC6">
            <w:rPr>
              <w:sz w:val="20"/>
              <w:szCs w:val="20"/>
            </w:rPr>
            <w:fldChar w:fldCharType="separate"/>
          </w:r>
          <w:r w:rsidRPr="002E7EC6">
            <w:rPr>
              <w:sz w:val="20"/>
              <w:szCs w:val="20"/>
            </w:rPr>
            <w:t xml:space="preserve"> [10]</w:t>
          </w:r>
          <w:r w:rsidRPr="002E7EC6">
            <w:rPr>
              <w:sz w:val="20"/>
              <w:szCs w:val="20"/>
            </w:rPr>
            <w:fldChar w:fldCharType="end"/>
          </w:r>
        </w:sdtContent>
      </w:sdt>
      <w:r w:rsidRPr="002E7EC6">
        <w:rPr>
          <w:sz w:val="20"/>
          <w:szCs w:val="20"/>
        </w:rPr>
        <w:t xml:space="preserve">, </w:t>
      </w:r>
      <w:sdt>
        <w:sdtPr>
          <w:rPr>
            <w:sz w:val="20"/>
            <w:szCs w:val="20"/>
          </w:rPr>
          <w:id w:val="1256796609"/>
          <w:citation/>
        </w:sdtPr>
        <w:sdtContent>
          <w:r w:rsidRPr="002E7EC6">
            <w:rPr>
              <w:sz w:val="20"/>
              <w:szCs w:val="20"/>
            </w:rPr>
            <w:fldChar w:fldCharType="begin"/>
          </w:r>
          <w:r w:rsidRPr="002E7EC6">
            <w:rPr>
              <w:sz w:val="20"/>
              <w:szCs w:val="20"/>
            </w:rPr>
            <w:instrText xml:space="preserve">CITATION Rob94 \l 1033 </w:instrText>
          </w:r>
          <w:r w:rsidRPr="002E7EC6">
            <w:rPr>
              <w:sz w:val="20"/>
              <w:szCs w:val="20"/>
            </w:rPr>
            <w:fldChar w:fldCharType="separate"/>
          </w:r>
          <w:r w:rsidRPr="002E7EC6">
            <w:rPr>
              <w:sz w:val="20"/>
              <w:szCs w:val="20"/>
            </w:rPr>
            <w:t>[11]</w:t>
          </w:r>
          <w:r w:rsidRPr="002E7EC6">
            <w:rPr>
              <w:sz w:val="20"/>
              <w:szCs w:val="20"/>
            </w:rPr>
            <w:fldChar w:fldCharType="end"/>
          </w:r>
        </w:sdtContent>
      </w:sdt>
      <w:r w:rsidRPr="002E7EC6">
        <w:rPr>
          <w:sz w:val="20"/>
          <w:szCs w:val="20"/>
        </w:rPr>
        <w:t xml:space="preserve"> </w:t>
      </w:r>
      <w:r w:rsidR="00221506">
        <w:rPr>
          <w:sz w:val="20"/>
          <w:szCs w:val="20"/>
        </w:rPr>
        <w:t xml:space="preserve">has been a </w:t>
      </w:r>
      <w:r w:rsidR="00AC7748" w:rsidRPr="002E7EC6">
        <w:rPr>
          <w:sz w:val="20"/>
          <w:szCs w:val="20"/>
        </w:rPr>
        <w:t>practice</w:t>
      </w:r>
      <w:r w:rsidR="000E3BDA">
        <w:rPr>
          <w:sz w:val="20"/>
          <w:szCs w:val="20"/>
        </w:rPr>
        <w:t xml:space="preserve"> in </w:t>
      </w:r>
      <w:r w:rsidR="0016348F">
        <w:rPr>
          <w:sz w:val="20"/>
          <w:szCs w:val="20"/>
        </w:rPr>
        <w:t xml:space="preserve">the </w:t>
      </w:r>
      <w:r w:rsidR="000E3BDA">
        <w:rPr>
          <w:sz w:val="20"/>
          <w:szCs w:val="20"/>
        </w:rPr>
        <w:t xml:space="preserve">power system </w:t>
      </w:r>
      <w:r w:rsidR="0016348F">
        <w:rPr>
          <w:sz w:val="20"/>
          <w:szCs w:val="20"/>
        </w:rPr>
        <w:t xml:space="preserve">protection </w:t>
      </w:r>
      <w:r w:rsidR="000E3BDA">
        <w:rPr>
          <w:sz w:val="20"/>
          <w:szCs w:val="20"/>
        </w:rPr>
        <w:t xml:space="preserve">and is believed to </w:t>
      </w:r>
      <w:r w:rsidR="00AC7748" w:rsidRPr="002E7EC6">
        <w:rPr>
          <w:sz w:val="20"/>
          <w:szCs w:val="20"/>
        </w:rPr>
        <w:t xml:space="preserve"> increas</w:t>
      </w:r>
      <w:r w:rsidR="000E3BDA">
        <w:rPr>
          <w:sz w:val="20"/>
          <w:szCs w:val="20"/>
        </w:rPr>
        <w:t>e</w:t>
      </w:r>
      <w:r w:rsidR="00AC7748" w:rsidRPr="002E7EC6">
        <w:rPr>
          <w:sz w:val="20"/>
          <w:szCs w:val="20"/>
        </w:rPr>
        <w:t xml:space="preserve"> </w:t>
      </w:r>
      <w:r w:rsidR="009F6B7D" w:rsidRPr="002E7EC6">
        <w:rPr>
          <w:sz w:val="20"/>
          <w:szCs w:val="20"/>
        </w:rPr>
        <w:t>the security of system</w:t>
      </w:r>
      <w:r w:rsidR="009F6B7D">
        <w:rPr>
          <w:sz w:val="20"/>
          <w:szCs w:val="20"/>
        </w:rPr>
        <w:t xml:space="preserve"> </w:t>
      </w:r>
      <w:sdt>
        <w:sdtPr>
          <w:rPr>
            <w:sz w:val="20"/>
            <w:szCs w:val="20"/>
          </w:rPr>
          <w:id w:val="-1017316703"/>
          <w:citation/>
        </w:sdtPr>
        <w:sdtContent>
          <w:r w:rsidRPr="002E7EC6">
            <w:rPr>
              <w:sz w:val="20"/>
              <w:szCs w:val="20"/>
            </w:rPr>
            <w:fldChar w:fldCharType="begin"/>
          </w:r>
          <w:r w:rsidRPr="002E7EC6">
            <w:rPr>
              <w:sz w:val="20"/>
              <w:szCs w:val="20"/>
            </w:rPr>
            <w:instrText xml:space="preserve"> CITATION Zim10 \l 1033 </w:instrText>
          </w:r>
          <w:r w:rsidRPr="002E7EC6">
            <w:rPr>
              <w:sz w:val="20"/>
              <w:szCs w:val="20"/>
            </w:rPr>
            <w:fldChar w:fldCharType="separate"/>
          </w:r>
          <w:r w:rsidRPr="002E7EC6">
            <w:rPr>
              <w:sz w:val="20"/>
              <w:szCs w:val="20"/>
            </w:rPr>
            <w:t>[12]</w:t>
          </w:r>
          <w:r w:rsidRPr="002E7EC6">
            <w:rPr>
              <w:sz w:val="20"/>
              <w:szCs w:val="20"/>
            </w:rPr>
            <w:fldChar w:fldCharType="end"/>
          </w:r>
        </w:sdtContent>
      </w:sdt>
      <w:r w:rsidR="009F6B7D">
        <w:rPr>
          <w:sz w:val="20"/>
          <w:szCs w:val="20"/>
        </w:rPr>
        <w:t>.</w:t>
      </w:r>
      <w:r w:rsidRPr="002E7EC6">
        <w:rPr>
          <w:sz w:val="20"/>
          <w:szCs w:val="20"/>
        </w:rPr>
        <w:t xml:space="preserve"> It is important to choose correct polarizing and operate signals for the correct phase or phase pairs or symmetrical component quantities. The impact on implementation, cost, security, and sensitivity </w:t>
      </w:r>
      <w:r w:rsidR="001C6EF2">
        <w:rPr>
          <w:sz w:val="20"/>
          <w:szCs w:val="20"/>
        </w:rPr>
        <w:t>are also key parameters to consider</w:t>
      </w:r>
      <w:r w:rsidRPr="002E7EC6">
        <w:rPr>
          <w:sz w:val="20"/>
          <w:szCs w:val="20"/>
        </w:rPr>
        <w:t xml:space="preserve">. </w:t>
      </w:r>
    </w:p>
    <w:p w14:paraId="53EE357C" w14:textId="5E6786C5" w:rsidR="002E7EC6" w:rsidRPr="002E7EC6" w:rsidRDefault="002E7EC6" w:rsidP="00C91248">
      <w:pPr>
        <w:autoSpaceDE w:val="0"/>
        <w:autoSpaceDN w:val="0"/>
        <w:adjustRightInd w:val="0"/>
        <w:ind w:firstLine="567"/>
        <w:jc w:val="both"/>
        <w:rPr>
          <w:sz w:val="20"/>
          <w:szCs w:val="20"/>
        </w:rPr>
      </w:pPr>
      <w:r w:rsidRPr="002E7EC6">
        <w:rPr>
          <w:sz w:val="20"/>
          <w:szCs w:val="20"/>
        </w:rPr>
        <w:t xml:space="preserve">The </w:t>
      </w:r>
      <w:r w:rsidR="001C6EF2" w:rsidRPr="002E7EC6">
        <w:rPr>
          <w:sz w:val="20"/>
          <w:szCs w:val="20"/>
        </w:rPr>
        <w:t xml:space="preserve">protection engineers </w:t>
      </w:r>
      <w:r w:rsidR="00CC5109">
        <w:rPr>
          <w:sz w:val="20"/>
          <w:szCs w:val="20"/>
        </w:rPr>
        <w:t xml:space="preserve">started </w:t>
      </w:r>
      <w:r w:rsidRPr="002E7EC6">
        <w:rPr>
          <w:sz w:val="20"/>
          <w:szCs w:val="20"/>
        </w:rPr>
        <w:t>fac</w:t>
      </w:r>
      <w:r w:rsidR="00CC5109">
        <w:rPr>
          <w:sz w:val="20"/>
          <w:szCs w:val="20"/>
        </w:rPr>
        <w:t xml:space="preserve">ing challenges </w:t>
      </w:r>
      <w:r w:rsidRPr="002E7EC6">
        <w:rPr>
          <w:sz w:val="20"/>
          <w:szCs w:val="20"/>
        </w:rPr>
        <w:t xml:space="preserve">while using directional relays in </w:t>
      </w:r>
      <w:r w:rsidR="005F0AD3">
        <w:rPr>
          <w:sz w:val="20"/>
          <w:szCs w:val="20"/>
        </w:rPr>
        <w:t xml:space="preserve">systems with </w:t>
      </w:r>
      <w:r w:rsidRPr="002E7EC6">
        <w:rPr>
          <w:sz w:val="20"/>
          <w:szCs w:val="20"/>
        </w:rPr>
        <w:t xml:space="preserve">Type-3 and Type-4 wind energy sources </w:t>
      </w:r>
      <w:sdt>
        <w:sdtPr>
          <w:rPr>
            <w:sz w:val="20"/>
            <w:szCs w:val="20"/>
          </w:rPr>
          <w:id w:val="748074224"/>
          <w:citation/>
        </w:sdtPr>
        <w:sdtContent>
          <w:r w:rsidRPr="002E7EC6">
            <w:rPr>
              <w:sz w:val="20"/>
              <w:szCs w:val="20"/>
            </w:rPr>
            <w:fldChar w:fldCharType="begin"/>
          </w:r>
          <w:r w:rsidRPr="002E7EC6">
            <w:rPr>
              <w:sz w:val="20"/>
              <w:szCs w:val="20"/>
            </w:rPr>
            <w:instrText xml:space="preserve">CITATION Hoo14 \l 1033 </w:instrText>
          </w:r>
          <w:r w:rsidRPr="002E7EC6">
            <w:rPr>
              <w:sz w:val="20"/>
              <w:szCs w:val="20"/>
            </w:rPr>
            <w:fldChar w:fldCharType="separate"/>
          </w:r>
          <w:r w:rsidRPr="002E7EC6">
            <w:rPr>
              <w:sz w:val="20"/>
              <w:szCs w:val="20"/>
            </w:rPr>
            <w:t>[13]</w:t>
          </w:r>
          <w:r w:rsidRPr="002E7EC6">
            <w:rPr>
              <w:sz w:val="20"/>
              <w:szCs w:val="20"/>
            </w:rPr>
            <w:fldChar w:fldCharType="end"/>
          </w:r>
        </w:sdtContent>
      </w:sdt>
      <w:r w:rsidRPr="002E7EC6">
        <w:rPr>
          <w:sz w:val="20"/>
          <w:szCs w:val="20"/>
        </w:rPr>
        <w:t>,</w:t>
      </w:r>
      <w:sdt>
        <w:sdtPr>
          <w:rPr>
            <w:sz w:val="20"/>
            <w:szCs w:val="20"/>
          </w:rPr>
          <w:id w:val="-878621668"/>
          <w:citation/>
        </w:sdtPr>
        <w:sdtContent>
          <w:r w:rsidRPr="002E7EC6">
            <w:rPr>
              <w:sz w:val="20"/>
              <w:szCs w:val="20"/>
            </w:rPr>
            <w:fldChar w:fldCharType="begin"/>
          </w:r>
          <w:r w:rsidRPr="002E7EC6">
            <w:rPr>
              <w:sz w:val="20"/>
              <w:szCs w:val="20"/>
            </w:rPr>
            <w:instrText xml:space="preserve">CITATION Roy14 \l 1033 </w:instrText>
          </w:r>
          <w:r w:rsidRPr="002E7EC6">
            <w:rPr>
              <w:sz w:val="20"/>
              <w:szCs w:val="20"/>
            </w:rPr>
            <w:fldChar w:fldCharType="separate"/>
          </w:r>
          <w:r w:rsidRPr="002E7EC6">
            <w:rPr>
              <w:sz w:val="20"/>
              <w:szCs w:val="20"/>
            </w:rPr>
            <w:t>[14]</w:t>
          </w:r>
          <w:r w:rsidRPr="002E7EC6">
            <w:rPr>
              <w:sz w:val="20"/>
              <w:szCs w:val="20"/>
            </w:rPr>
            <w:fldChar w:fldCharType="end"/>
          </w:r>
        </w:sdtContent>
      </w:sdt>
      <w:r w:rsidR="008D2CEA">
        <w:rPr>
          <w:sz w:val="20"/>
          <w:szCs w:val="20"/>
        </w:rPr>
        <w:t>.</w:t>
      </w:r>
      <w:r w:rsidRPr="002E7EC6">
        <w:rPr>
          <w:sz w:val="20"/>
          <w:szCs w:val="20"/>
        </w:rPr>
        <w:t xml:space="preserve"> </w:t>
      </w:r>
      <w:r w:rsidR="008D2CEA" w:rsidRPr="002E7EC6">
        <w:rPr>
          <w:sz w:val="20"/>
          <w:szCs w:val="20"/>
        </w:rPr>
        <w:t xml:space="preserve">The fault current magnitudes hardly increase above the full-load current unlike in synchronous generators. The distortion in fault signals together with change in the angle difference between the fault voltage and fault current has been affecting the identification of correct fault direction. </w:t>
      </w:r>
      <w:r w:rsidR="00B97E3F" w:rsidRPr="00EB46D0">
        <w:rPr>
          <w:sz w:val="20"/>
          <w:szCs w:val="20"/>
        </w:rPr>
        <w:t xml:space="preserve">Research is needed </w:t>
      </w:r>
      <w:r w:rsidR="00B97E3F" w:rsidRPr="00EB46D0">
        <w:rPr>
          <w:sz w:val="20"/>
          <w:szCs w:val="20"/>
        </w:rPr>
        <w:t>to find s</w:t>
      </w:r>
      <w:r w:rsidR="00C41D04" w:rsidRPr="00EB46D0">
        <w:rPr>
          <w:sz w:val="20"/>
          <w:szCs w:val="20"/>
        </w:rPr>
        <w:t xml:space="preserve">olutions </w:t>
      </w:r>
      <w:r w:rsidR="009E0BAF" w:rsidRPr="00EB46D0">
        <w:rPr>
          <w:sz w:val="20"/>
          <w:szCs w:val="20"/>
        </w:rPr>
        <w:t>for</w:t>
      </w:r>
      <w:r w:rsidR="00C41D04" w:rsidRPr="00EB46D0">
        <w:rPr>
          <w:sz w:val="20"/>
          <w:szCs w:val="20"/>
        </w:rPr>
        <w:t xml:space="preserve"> s</w:t>
      </w:r>
      <w:r w:rsidR="008D2CEA" w:rsidRPr="00EB46D0">
        <w:rPr>
          <w:sz w:val="20"/>
          <w:szCs w:val="20"/>
        </w:rPr>
        <w:t xml:space="preserve">ystem reliability </w:t>
      </w:r>
      <w:r w:rsidR="00B65EC6" w:rsidRPr="00EB46D0">
        <w:rPr>
          <w:sz w:val="20"/>
          <w:szCs w:val="20"/>
        </w:rPr>
        <w:t xml:space="preserve">issues </w:t>
      </w:r>
      <w:r w:rsidR="009E0BAF" w:rsidRPr="00EB46D0">
        <w:rPr>
          <w:sz w:val="20"/>
          <w:szCs w:val="20"/>
        </w:rPr>
        <w:t>by relay manufacturers</w:t>
      </w:r>
      <w:r w:rsidR="003D7C13" w:rsidRPr="00EB46D0">
        <w:rPr>
          <w:sz w:val="20"/>
          <w:szCs w:val="20"/>
        </w:rPr>
        <w:t xml:space="preserve"> along with</w:t>
      </w:r>
      <w:r w:rsidR="008D2CEA" w:rsidRPr="00EB46D0">
        <w:rPr>
          <w:sz w:val="20"/>
          <w:szCs w:val="20"/>
        </w:rPr>
        <w:t xml:space="preserve"> energy source manufacturers so that better directional protection algorithms can be developed where Type-3 and Type-4 wind-based generators are deployed </w:t>
      </w:r>
      <w:sdt>
        <w:sdtPr>
          <w:rPr>
            <w:sz w:val="20"/>
            <w:szCs w:val="20"/>
          </w:rPr>
          <w:id w:val="-2089607833"/>
          <w:citation/>
        </w:sdtPr>
        <w:sdtContent>
          <w:r w:rsidRPr="00EB46D0">
            <w:rPr>
              <w:sz w:val="20"/>
              <w:szCs w:val="20"/>
            </w:rPr>
            <w:fldChar w:fldCharType="begin"/>
          </w:r>
          <w:r w:rsidRPr="00EB46D0">
            <w:rPr>
              <w:sz w:val="20"/>
              <w:szCs w:val="20"/>
            </w:rPr>
            <w:instrText xml:space="preserve"> CITATION Che15 \l 1033 </w:instrText>
          </w:r>
          <w:r w:rsidRPr="00EB46D0">
            <w:rPr>
              <w:sz w:val="20"/>
              <w:szCs w:val="20"/>
            </w:rPr>
            <w:fldChar w:fldCharType="separate"/>
          </w:r>
          <w:r w:rsidRPr="00EB46D0">
            <w:rPr>
              <w:sz w:val="20"/>
              <w:szCs w:val="20"/>
            </w:rPr>
            <w:t>[15]</w:t>
          </w:r>
          <w:r w:rsidRPr="00EB46D0">
            <w:rPr>
              <w:sz w:val="20"/>
              <w:szCs w:val="20"/>
            </w:rPr>
            <w:fldChar w:fldCharType="end"/>
          </w:r>
        </w:sdtContent>
      </w:sdt>
      <w:r w:rsidRPr="002E7EC6">
        <w:rPr>
          <w:sz w:val="20"/>
          <w:szCs w:val="20"/>
        </w:rPr>
        <w:t>.</w:t>
      </w:r>
    </w:p>
    <w:p w14:paraId="7486C53D" w14:textId="5489AF5D" w:rsidR="002E7EC6" w:rsidRPr="002E7EC6" w:rsidRDefault="00101DAB" w:rsidP="00C91248">
      <w:pPr>
        <w:autoSpaceDE w:val="0"/>
        <w:autoSpaceDN w:val="0"/>
        <w:adjustRightInd w:val="0"/>
        <w:ind w:firstLine="567"/>
        <w:jc w:val="both"/>
        <w:rPr>
          <w:sz w:val="20"/>
          <w:szCs w:val="20"/>
        </w:rPr>
      </w:pPr>
      <w:r w:rsidRPr="002E7EC6">
        <w:rPr>
          <w:sz w:val="20"/>
          <w:szCs w:val="20"/>
        </w:rPr>
        <w:t xml:space="preserve">Adaptive and non-adaptive relaying </w:t>
      </w:r>
      <w:r>
        <w:rPr>
          <w:sz w:val="20"/>
          <w:szCs w:val="20"/>
        </w:rPr>
        <w:t xml:space="preserve">could help </w:t>
      </w:r>
      <w:r w:rsidR="00E66048">
        <w:rPr>
          <w:sz w:val="20"/>
          <w:szCs w:val="20"/>
        </w:rPr>
        <w:t>to overcome i</w:t>
      </w:r>
      <w:r w:rsidR="002E7EC6" w:rsidRPr="002E7EC6">
        <w:rPr>
          <w:sz w:val="20"/>
          <w:szCs w:val="20"/>
        </w:rPr>
        <w:t xml:space="preserve">mpact of renewable integration in different power system networks like distribution, transmission and </w:t>
      </w:r>
      <w:r w:rsidR="00BB43DB" w:rsidRPr="002E7EC6">
        <w:rPr>
          <w:sz w:val="20"/>
          <w:szCs w:val="20"/>
        </w:rPr>
        <w:t>micro grid</w:t>
      </w:r>
      <w:r w:rsidR="002E7EC6" w:rsidRPr="002E7EC6">
        <w:rPr>
          <w:sz w:val="20"/>
          <w:szCs w:val="20"/>
        </w:rPr>
        <w:t xml:space="preserve"> systems</w:t>
      </w:r>
      <w:r w:rsidR="007612EF">
        <w:rPr>
          <w:sz w:val="20"/>
          <w:szCs w:val="20"/>
        </w:rPr>
        <w:t xml:space="preserve"> </w:t>
      </w:r>
      <w:sdt>
        <w:sdtPr>
          <w:rPr>
            <w:sz w:val="20"/>
            <w:szCs w:val="20"/>
          </w:rPr>
          <w:id w:val="297184426"/>
          <w:citation/>
        </w:sdtPr>
        <w:sdtContent>
          <w:r w:rsidR="002E7EC6" w:rsidRPr="002E7EC6">
            <w:rPr>
              <w:sz w:val="20"/>
              <w:szCs w:val="20"/>
            </w:rPr>
            <w:fldChar w:fldCharType="begin"/>
          </w:r>
          <w:r w:rsidR="002E7EC6" w:rsidRPr="002E7EC6">
            <w:rPr>
              <w:sz w:val="20"/>
              <w:szCs w:val="20"/>
            </w:rPr>
            <w:instrText xml:space="preserve"> CITATION Tel17 \l 1033 </w:instrText>
          </w:r>
          <w:r w:rsidR="002E7EC6" w:rsidRPr="002E7EC6">
            <w:rPr>
              <w:sz w:val="20"/>
              <w:szCs w:val="20"/>
            </w:rPr>
            <w:fldChar w:fldCharType="separate"/>
          </w:r>
          <w:r w:rsidR="002E7EC6" w:rsidRPr="002E7EC6">
            <w:rPr>
              <w:sz w:val="20"/>
              <w:szCs w:val="20"/>
            </w:rPr>
            <w:t>[16]</w:t>
          </w:r>
          <w:r w:rsidR="002E7EC6" w:rsidRPr="002E7EC6">
            <w:rPr>
              <w:sz w:val="20"/>
              <w:szCs w:val="20"/>
            </w:rPr>
            <w:fldChar w:fldCharType="end"/>
          </w:r>
        </w:sdtContent>
      </w:sdt>
      <w:r w:rsidR="002E7EC6" w:rsidRPr="002E7EC6">
        <w:rPr>
          <w:sz w:val="20"/>
          <w:szCs w:val="20"/>
        </w:rPr>
        <w:t>. Dynamic dependency on the fault levels and need of adaptive schemes, use of logic-based protections could be beneficial in the future compared to conventional schemes</w:t>
      </w:r>
      <w:r w:rsidR="00B2585A">
        <w:rPr>
          <w:sz w:val="20"/>
          <w:szCs w:val="20"/>
        </w:rPr>
        <w:t xml:space="preserve"> </w:t>
      </w:r>
      <w:sdt>
        <w:sdtPr>
          <w:rPr>
            <w:sz w:val="20"/>
            <w:szCs w:val="20"/>
          </w:rPr>
          <w:id w:val="828716891"/>
          <w:citation/>
        </w:sdtPr>
        <w:sdtContent>
          <w:r w:rsidR="002E7EC6" w:rsidRPr="002E7EC6">
            <w:rPr>
              <w:sz w:val="20"/>
              <w:szCs w:val="20"/>
            </w:rPr>
            <w:fldChar w:fldCharType="begin"/>
          </w:r>
          <w:r w:rsidR="002E7EC6" w:rsidRPr="002E7EC6">
            <w:rPr>
              <w:sz w:val="20"/>
              <w:szCs w:val="20"/>
            </w:rPr>
            <w:instrText xml:space="preserve"> CITATION Ash17 \l 1033 </w:instrText>
          </w:r>
          <w:r w:rsidR="002E7EC6" w:rsidRPr="002E7EC6">
            <w:rPr>
              <w:sz w:val="20"/>
              <w:szCs w:val="20"/>
            </w:rPr>
            <w:fldChar w:fldCharType="separate"/>
          </w:r>
          <w:r w:rsidR="002E7EC6" w:rsidRPr="002E7EC6">
            <w:rPr>
              <w:sz w:val="20"/>
              <w:szCs w:val="20"/>
            </w:rPr>
            <w:t>[17]</w:t>
          </w:r>
          <w:r w:rsidR="002E7EC6" w:rsidRPr="002E7EC6">
            <w:rPr>
              <w:sz w:val="20"/>
              <w:szCs w:val="20"/>
            </w:rPr>
            <w:fldChar w:fldCharType="end"/>
          </w:r>
        </w:sdtContent>
      </w:sdt>
      <w:r w:rsidR="002E7EC6" w:rsidRPr="002E7EC6">
        <w:rPr>
          <w:sz w:val="20"/>
          <w:szCs w:val="20"/>
        </w:rPr>
        <w:t xml:space="preserve">. </w:t>
      </w:r>
    </w:p>
    <w:p w14:paraId="7149A447" w14:textId="1B5D8DE7" w:rsidR="002E7EC6" w:rsidRPr="002E7EC6" w:rsidRDefault="002E7EC6" w:rsidP="00C91248">
      <w:pPr>
        <w:autoSpaceDE w:val="0"/>
        <w:autoSpaceDN w:val="0"/>
        <w:adjustRightInd w:val="0"/>
        <w:ind w:firstLine="567"/>
        <w:jc w:val="both"/>
        <w:rPr>
          <w:sz w:val="20"/>
          <w:szCs w:val="20"/>
        </w:rPr>
      </w:pPr>
      <w:r w:rsidRPr="002E7EC6">
        <w:rPr>
          <w:sz w:val="20"/>
          <w:szCs w:val="20"/>
        </w:rPr>
        <w:t xml:space="preserve">The negative sequence component-based computation philosophies </w:t>
      </w:r>
      <w:r w:rsidR="006D2EC2">
        <w:rPr>
          <w:sz w:val="20"/>
          <w:szCs w:val="20"/>
        </w:rPr>
        <w:t>bec</w:t>
      </w:r>
      <w:r w:rsidR="00CA0A24">
        <w:rPr>
          <w:sz w:val="20"/>
          <w:szCs w:val="20"/>
        </w:rPr>
        <w:t>a</w:t>
      </w:r>
      <w:r w:rsidR="006D2EC2">
        <w:rPr>
          <w:sz w:val="20"/>
          <w:szCs w:val="20"/>
        </w:rPr>
        <w:t xml:space="preserve">me </w:t>
      </w:r>
      <w:r w:rsidR="00CA0A24">
        <w:rPr>
          <w:sz w:val="20"/>
          <w:szCs w:val="20"/>
        </w:rPr>
        <w:t>popular</w:t>
      </w:r>
      <w:r w:rsidRPr="002E7EC6">
        <w:rPr>
          <w:sz w:val="20"/>
          <w:szCs w:val="20"/>
        </w:rPr>
        <w:t xml:space="preserve"> over the years</w:t>
      </w:r>
      <w:sdt>
        <w:sdtPr>
          <w:rPr>
            <w:sz w:val="20"/>
            <w:szCs w:val="20"/>
          </w:rPr>
          <w:id w:val="847069385"/>
          <w:citation/>
        </w:sdtPr>
        <w:sdtContent>
          <w:r w:rsidRPr="002E7EC6">
            <w:rPr>
              <w:sz w:val="20"/>
              <w:szCs w:val="20"/>
            </w:rPr>
            <w:fldChar w:fldCharType="begin"/>
          </w:r>
          <w:r w:rsidRPr="002E7EC6">
            <w:rPr>
              <w:sz w:val="20"/>
              <w:szCs w:val="20"/>
            </w:rPr>
            <w:instrText xml:space="preserve"> CITATION AlS18 \l 1033 </w:instrText>
          </w:r>
          <w:r w:rsidRPr="002E7EC6">
            <w:rPr>
              <w:sz w:val="20"/>
              <w:szCs w:val="20"/>
            </w:rPr>
            <w:fldChar w:fldCharType="separate"/>
          </w:r>
          <w:r w:rsidRPr="002E7EC6">
            <w:rPr>
              <w:sz w:val="20"/>
              <w:szCs w:val="20"/>
            </w:rPr>
            <w:t xml:space="preserve"> [18]</w:t>
          </w:r>
          <w:r w:rsidRPr="002E7EC6">
            <w:rPr>
              <w:sz w:val="20"/>
              <w:szCs w:val="20"/>
            </w:rPr>
            <w:fldChar w:fldCharType="end"/>
          </w:r>
        </w:sdtContent>
      </w:sdt>
      <w:r w:rsidR="00DF6B15">
        <w:rPr>
          <w:sz w:val="20"/>
          <w:szCs w:val="20"/>
        </w:rPr>
        <w:t xml:space="preserve"> </w:t>
      </w:r>
      <w:r w:rsidR="00DF6B15" w:rsidRPr="00FF6B03">
        <w:rPr>
          <w:sz w:val="20"/>
          <w:szCs w:val="20"/>
        </w:rPr>
        <w:t>and handled</w:t>
      </w:r>
      <w:r w:rsidRPr="00FF6B03">
        <w:rPr>
          <w:sz w:val="20"/>
          <w:szCs w:val="20"/>
        </w:rPr>
        <w:t xml:space="preserve"> challenges faced in different </w:t>
      </w:r>
      <w:r w:rsidR="007D72D5" w:rsidRPr="00FF6B03">
        <w:rPr>
          <w:sz w:val="20"/>
          <w:szCs w:val="20"/>
        </w:rPr>
        <w:t>system configurations. The distance relay near IBR might not operate correctly whereas, the relay near external system ac grid will operate correctly and the zero-sequence current protection operates correctly without any impact</w:t>
      </w:r>
      <w:r w:rsidRPr="00FF6B03">
        <w:rPr>
          <w:sz w:val="20"/>
          <w:szCs w:val="20"/>
        </w:rPr>
        <w:t xml:space="preserve"> </w:t>
      </w:r>
      <w:sdt>
        <w:sdtPr>
          <w:rPr>
            <w:sz w:val="20"/>
            <w:szCs w:val="20"/>
          </w:rPr>
          <w:id w:val="590739250"/>
          <w:citation/>
        </w:sdtPr>
        <w:sdtContent>
          <w:r w:rsidRPr="00FF6B03">
            <w:rPr>
              <w:sz w:val="20"/>
              <w:szCs w:val="20"/>
            </w:rPr>
            <w:fldChar w:fldCharType="begin"/>
          </w:r>
          <w:r w:rsidRPr="00FF6B03">
            <w:rPr>
              <w:sz w:val="20"/>
              <w:szCs w:val="20"/>
            </w:rPr>
            <w:instrText xml:space="preserve">CITATION Han19 \l 1033 </w:instrText>
          </w:r>
          <w:r w:rsidRPr="00FF6B03">
            <w:rPr>
              <w:sz w:val="20"/>
              <w:szCs w:val="20"/>
            </w:rPr>
            <w:fldChar w:fldCharType="separate"/>
          </w:r>
          <w:r w:rsidRPr="00FF6B03">
            <w:rPr>
              <w:sz w:val="20"/>
              <w:szCs w:val="20"/>
            </w:rPr>
            <w:t>[19]</w:t>
          </w:r>
          <w:r w:rsidRPr="00FF6B03">
            <w:rPr>
              <w:sz w:val="20"/>
              <w:szCs w:val="20"/>
            </w:rPr>
            <w:fldChar w:fldCharType="end"/>
          </w:r>
        </w:sdtContent>
      </w:sdt>
      <w:r w:rsidR="007D72D5" w:rsidRPr="00FF6B03">
        <w:rPr>
          <w:sz w:val="20"/>
          <w:szCs w:val="20"/>
        </w:rPr>
        <w:t xml:space="preserve">. </w:t>
      </w:r>
      <w:r w:rsidRPr="00FF6B03">
        <w:rPr>
          <w:sz w:val="20"/>
          <w:szCs w:val="20"/>
        </w:rPr>
        <w:t xml:space="preserve">Reliable ground protection, largely independent of the converter source </w:t>
      </w:r>
      <w:r w:rsidR="00056278" w:rsidRPr="00FF6B03">
        <w:rPr>
          <w:sz w:val="20"/>
          <w:szCs w:val="20"/>
        </w:rPr>
        <w:t>behaviour</w:t>
      </w:r>
      <w:r w:rsidRPr="00FF6B03">
        <w:rPr>
          <w:sz w:val="20"/>
          <w:szCs w:val="20"/>
        </w:rPr>
        <w:t>, can be designed using zero</w:t>
      </w:r>
      <w:r w:rsidRPr="002E7EC6">
        <w:rPr>
          <w:sz w:val="20"/>
          <w:szCs w:val="20"/>
        </w:rPr>
        <w:t xml:space="preserve"> sequence relaying if the interconnecting transformer to the line is a source of zero sequence current in case of Type-3 wind turbines together with STATCOM </w:t>
      </w:r>
      <w:sdt>
        <w:sdtPr>
          <w:rPr>
            <w:sz w:val="20"/>
            <w:szCs w:val="20"/>
          </w:rPr>
          <w:id w:val="-384948446"/>
          <w:citation/>
        </w:sdtPr>
        <w:sdtContent>
          <w:r w:rsidRPr="002E7EC6">
            <w:rPr>
              <w:sz w:val="20"/>
              <w:szCs w:val="20"/>
            </w:rPr>
            <w:fldChar w:fldCharType="begin"/>
          </w:r>
          <w:r w:rsidRPr="002E7EC6">
            <w:rPr>
              <w:sz w:val="20"/>
              <w:szCs w:val="20"/>
            </w:rPr>
            <w:instrText xml:space="preserve">CITATION MNa18 \l 1033 </w:instrText>
          </w:r>
          <w:r w:rsidRPr="002E7EC6">
            <w:rPr>
              <w:sz w:val="20"/>
              <w:szCs w:val="20"/>
            </w:rPr>
            <w:fldChar w:fldCharType="separate"/>
          </w:r>
          <w:r w:rsidRPr="002E7EC6">
            <w:rPr>
              <w:sz w:val="20"/>
              <w:szCs w:val="20"/>
            </w:rPr>
            <w:t>[20]</w:t>
          </w:r>
          <w:r w:rsidRPr="002E7EC6">
            <w:rPr>
              <w:sz w:val="20"/>
              <w:szCs w:val="20"/>
            </w:rPr>
            <w:fldChar w:fldCharType="end"/>
          </w:r>
        </w:sdtContent>
      </w:sdt>
      <w:r w:rsidR="00705AF2">
        <w:rPr>
          <w:sz w:val="20"/>
          <w:szCs w:val="20"/>
        </w:rPr>
        <w:t xml:space="preserve"> showing that t</w:t>
      </w:r>
      <w:r w:rsidRPr="002E7EC6">
        <w:rPr>
          <w:sz w:val="20"/>
          <w:szCs w:val="20"/>
        </w:rPr>
        <w:t xml:space="preserve">he negative sequence relaying is not reliable to protect the lines connecting power electronic sources. </w:t>
      </w:r>
    </w:p>
    <w:p w14:paraId="31302005" w14:textId="556568F5" w:rsidR="002E7EC6" w:rsidRPr="002E7EC6" w:rsidRDefault="002E7EC6" w:rsidP="00C91248">
      <w:pPr>
        <w:autoSpaceDE w:val="0"/>
        <w:autoSpaceDN w:val="0"/>
        <w:adjustRightInd w:val="0"/>
        <w:ind w:firstLine="567"/>
        <w:jc w:val="both"/>
        <w:rPr>
          <w:sz w:val="20"/>
          <w:szCs w:val="20"/>
        </w:rPr>
      </w:pPr>
      <w:r w:rsidRPr="002E7EC6">
        <w:rPr>
          <w:sz w:val="20"/>
          <w:szCs w:val="20"/>
        </w:rPr>
        <w:t xml:space="preserve">The characteristics of IBR compared to SGs are different and would impact various protection schemes on the fault response </w:t>
      </w:r>
      <w:sdt>
        <w:sdtPr>
          <w:rPr>
            <w:sz w:val="20"/>
            <w:szCs w:val="20"/>
          </w:rPr>
          <w:id w:val="-834139590"/>
          <w:citation/>
        </w:sdtPr>
        <w:sdtContent>
          <w:r w:rsidRPr="002E7EC6">
            <w:rPr>
              <w:sz w:val="20"/>
              <w:szCs w:val="20"/>
            </w:rPr>
            <w:fldChar w:fldCharType="begin"/>
          </w:r>
          <w:r w:rsidRPr="002E7EC6">
            <w:rPr>
              <w:sz w:val="20"/>
              <w:szCs w:val="20"/>
            </w:rPr>
            <w:instrText xml:space="preserve"> CITATION Had21 \l 1033 </w:instrText>
          </w:r>
          <w:r w:rsidRPr="002E7EC6">
            <w:rPr>
              <w:sz w:val="20"/>
              <w:szCs w:val="20"/>
            </w:rPr>
            <w:fldChar w:fldCharType="separate"/>
          </w:r>
          <w:r w:rsidRPr="002E7EC6">
            <w:rPr>
              <w:sz w:val="20"/>
              <w:szCs w:val="20"/>
            </w:rPr>
            <w:t>[3]</w:t>
          </w:r>
          <w:r w:rsidRPr="002E7EC6">
            <w:rPr>
              <w:sz w:val="20"/>
              <w:szCs w:val="20"/>
            </w:rPr>
            <w:fldChar w:fldCharType="end"/>
          </w:r>
        </w:sdtContent>
      </w:sdt>
      <w:r w:rsidRPr="002E7EC6">
        <w:rPr>
          <w:sz w:val="20"/>
          <w:szCs w:val="20"/>
        </w:rPr>
        <w:t xml:space="preserve">, </w:t>
      </w:r>
      <w:sdt>
        <w:sdtPr>
          <w:rPr>
            <w:sz w:val="20"/>
            <w:szCs w:val="20"/>
          </w:rPr>
          <w:id w:val="279465863"/>
          <w:citation/>
        </w:sdtPr>
        <w:sdtContent>
          <w:r w:rsidRPr="002E7EC6">
            <w:rPr>
              <w:sz w:val="20"/>
              <w:szCs w:val="20"/>
            </w:rPr>
            <w:fldChar w:fldCharType="begin"/>
          </w:r>
          <w:r w:rsidRPr="002E7EC6">
            <w:rPr>
              <w:sz w:val="20"/>
              <w:szCs w:val="20"/>
            </w:rPr>
            <w:instrText xml:space="preserve"> CITATION IEE20 \l 1033 </w:instrText>
          </w:r>
          <w:r w:rsidRPr="002E7EC6">
            <w:rPr>
              <w:sz w:val="20"/>
              <w:szCs w:val="20"/>
            </w:rPr>
            <w:fldChar w:fldCharType="separate"/>
          </w:r>
          <w:r w:rsidRPr="002E7EC6">
            <w:rPr>
              <w:sz w:val="20"/>
              <w:szCs w:val="20"/>
            </w:rPr>
            <w:t>[21]</w:t>
          </w:r>
          <w:r w:rsidRPr="002E7EC6">
            <w:rPr>
              <w:sz w:val="20"/>
              <w:szCs w:val="20"/>
            </w:rPr>
            <w:fldChar w:fldCharType="end"/>
          </w:r>
        </w:sdtContent>
      </w:sdt>
      <w:r w:rsidRPr="002E7EC6">
        <w:rPr>
          <w:sz w:val="20"/>
          <w:szCs w:val="20"/>
        </w:rPr>
        <w:t>.</w:t>
      </w:r>
      <w:r w:rsidR="00D61433">
        <w:rPr>
          <w:sz w:val="20"/>
          <w:szCs w:val="20"/>
        </w:rPr>
        <w:t xml:space="preserve"> </w:t>
      </w:r>
      <w:r w:rsidRPr="002E7EC6">
        <w:rPr>
          <w:sz w:val="20"/>
          <w:szCs w:val="20"/>
        </w:rPr>
        <w:t xml:space="preserve">Even the sequence components show different </w:t>
      </w:r>
      <w:r w:rsidR="00056278" w:rsidRPr="002E7EC6">
        <w:rPr>
          <w:sz w:val="20"/>
          <w:szCs w:val="20"/>
        </w:rPr>
        <w:t>behaviour</w:t>
      </w:r>
      <w:r w:rsidRPr="002E7EC6">
        <w:rPr>
          <w:sz w:val="20"/>
          <w:szCs w:val="20"/>
        </w:rPr>
        <w:t>. The positive sequence current is controlled and limited in magnitude. Negative sequence quantities are absent in most of the cases except in few cases</w:t>
      </w:r>
      <w:r w:rsidR="00B50335">
        <w:rPr>
          <w:sz w:val="20"/>
          <w:szCs w:val="20"/>
        </w:rPr>
        <w:t>,</w:t>
      </w:r>
      <w:r w:rsidRPr="002E7EC6">
        <w:rPr>
          <w:sz w:val="20"/>
          <w:szCs w:val="20"/>
        </w:rPr>
        <w:t xml:space="preserve"> </w:t>
      </w:r>
      <w:r w:rsidRPr="0067305F">
        <w:rPr>
          <w:sz w:val="20"/>
          <w:szCs w:val="20"/>
        </w:rPr>
        <w:t>where Grid Codes mandate negative</w:t>
      </w:r>
      <w:r w:rsidRPr="002E7EC6">
        <w:rPr>
          <w:sz w:val="20"/>
          <w:szCs w:val="20"/>
        </w:rPr>
        <w:t xml:space="preserve"> sequence current injection. The negative sequence current increases with the increased gain of IBR and in that case positive sequence current decreases since the total amplitude of the converter current is limited. Inverter also suppresses zero sequence currents to maintain balanced current. However, owing to transformer configuration, zero sequence current might be available at point of common coupling in cases where faults involve ground path. The positive-sequence current (I</w:t>
      </w:r>
      <w:r w:rsidRPr="002E7EC6">
        <w:rPr>
          <w:sz w:val="20"/>
          <w:szCs w:val="20"/>
          <w:vertAlign w:val="subscript"/>
        </w:rPr>
        <w:t>1</w:t>
      </w:r>
      <w:r w:rsidRPr="002E7EC6">
        <w:rPr>
          <w:sz w:val="20"/>
          <w:szCs w:val="20"/>
        </w:rPr>
        <w:t>) and negative sequence current (I</w:t>
      </w:r>
      <w:r w:rsidRPr="002E7EC6">
        <w:rPr>
          <w:sz w:val="20"/>
          <w:szCs w:val="20"/>
          <w:vertAlign w:val="subscript"/>
        </w:rPr>
        <w:t>2</w:t>
      </w:r>
      <w:r w:rsidRPr="002E7EC6">
        <w:rPr>
          <w:sz w:val="20"/>
          <w:szCs w:val="20"/>
        </w:rPr>
        <w:t xml:space="preserve">) contributed by a Type-4 IBR will result in a current amplitude close to nominal load current.  </w:t>
      </w:r>
    </w:p>
    <w:p w14:paraId="1E492CC5" w14:textId="7CD78FC0" w:rsidR="002E7EC6" w:rsidRPr="002E7EC6" w:rsidRDefault="002E7EC6" w:rsidP="00C91248">
      <w:pPr>
        <w:autoSpaceDE w:val="0"/>
        <w:autoSpaceDN w:val="0"/>
        <w:adjustRightInd w:val="0"/>
        <w:ind w:firstLine="567"/>
        <w:jc w:val="both"/>
        <w:rPr>
          <w:sz w:val="20"/>
          <w:szCs w:val="20"/>
        </w:rPr>
      </w:pPr>
      <w:r w:rsidRPr="002E7EC6">
        <w:rPr>
          <w:sz w:val="20"/>
          <w:szCs w:val="20"/>
        </w:rPr>
        <w:t>The impact due to negative sequence-based method on directional</w:t>
      </w:r>
      <w:r w:rsidR="000D5677">
        <w:rPr>
          <w:sz w:val="20"/>
          <w:szCs w:val="20"/>
        </w:rPr>
        <w:t xml:space="preserve"> </w:t>
      </w:r>
      <w:r w:rsidRPr="002E7EC6">
        <w:rPr>
          <w:sz w:val="20"/>
          <w:szCs w:val="20"/>
        </w:rPr>
        <w:t xml:space="preserve">detection in line faults might result in </w:t>
      </w:r>
      <w:r w:rsidR="00056278" w:rsidRPr="002E7EC6">
        <w:rPr>
          <w:sz w:val="20"/>
          <w:szCs w:val="20"/>
        </w:rPr>
        <w:t xml:space="preserve">maloperation </w:t>
      </w:r>
      <w:sdt>
        <w:sdtPr>
          <w:rPr>
            <w:sz w:val="20"/>
            <w:szCs w:val="20"/>
          </w:rPr>
          <w:id w:val="1052276221"/>
          <w:citation/>
        </w:sdtPr>
        <w:sdtContent>
          <w:r w:rsidRPr="002E7EC6">
            <w:rPr>
              <w:sz w:val="20"/>
              <w:szCs w:val="20"/>
            </w:rPr>
            <w:fldChar w:fldCharType="begin"/>
          </w:r>
          <w:r w:rsidRPr="002E7EC6">
            <w:rPr>
              <w:sz w:val="20"/>
              <w:szCs w:val="20"/>
            </w:rPr>
            <w:instrText xml:space="preserve"> CITATION Adh21 \l 1033 </w:instrText>
          </w:r>
          <w:r w:rsidRPr="002E7EC6">
            <w:rPr>
              <w:sz w:val="20"/>
              <w:szCs w:val="20"/>
            </w:rPr>
            <w:fldChar w:fldCharType="separate"/>
          </w:r>
          <w:r w:rsidRPr="002E7EC6">
            <w:rPr>
              <w:sz w:val="20"/>
              <w:szCs w:val="20"/>
            </w:rPr>
            <w:t>[22]</w:t>
          </w:r>
          <w:r w:rsidRPr="002E7EC6">
            <w:rPr>
              <w:sz w:val="20"/>
              <w:szCs w:val="20"/>
            </w:rPr>
            <w:fldChar w:fldCharType="end"/>
          </w:r>
        </w:sdtContent>
      </w:sdt>
      <w:r w:rsidRPr="002E7EC6">
        <w:rPr>
          <w:sz w:val="20"/>
          <w:szCs w:val="20"/>
        </w:rPr>
        <w:t xml:space="preserve">. Emulation of the </w:t>
      </w:r>
      <w:r w:rsidR="00056278" w:rsidRPr="002E7EC6">
        <w:rPr>
          <w:sz w:val="20"/>
          <w:szCs w:val="20"/>
        </w:rPr>
        <w:t>behaviour</w:t>
      </w:r>
      <w:r w:rsidRPr="002E7EC6">
        <w:rPr>
          <w:sz w:val="20"/>
          <w:szCs w:val="20"/>
        </w:rPr>
        <w:t xml:space="preserve"> of electromechanical relays could help in changing the angular characteristics between negative sequence voltage and current and change the fault response of inverters. </w:t>
      </w:r>
    </w:p>
    <w:p w14:paraId="784749F2" w14:textId="0D1DFCC4" w:rsidR="002E7EC6" w:rsidRPr="002E7EC6" w:rsidRDefault="002E7EC6" w:rsidP="000541B2">
      <w:pPr>
        <w:autoSpaceDE w:val="0"/>
        <w:autoSpaceDN w:val="0"/>
        <w:adjustRightInd w:val="0"/>
        <w:ind w:firstLine="567"/>
        <w:jc w:val="both"/>
        <w:rPr>
          <w:sz w:val="20"/>
          <w:szCs w:val="20"/>
        </w:rPr>
      </w:pPr>
      <w:r w:rsidRPr="002E7EC6">
        <w:rPr>
          <w:sz w:val="20"/>
          <w:szCs w:val="20"/>
        </w:rPr>
        <w:t xml:space="preserve">The fault current of an IBR has a dynamically changing phase angle depending on IBR control scheme and the amplitude of inverter terminal voltage. Further, in contrast to a SG whose fault current is a factor of physical network, inductive or resistive depending on nature of fault, the fault current of an IBR is influenced by inverter controls </w:t>
      </w:r>
      <w:r w:rsidRPr="002E7EC6">
        <w:rPr>
          <w:sz w:val="20"/>
          <w:szCs w:val="20"/>
        </w:rPr>
        <w:lastRenderedPageBreak/>
        <w:t>and may result in resistive, capacitive, or inductive fault current</w:t>
      </w:r>
      <w:r w:rsidRPr="002E7EC6">
        <w:rPr>
          <w:i/>
          <w:iCs/>
          <w:sz w:val="20"/>
          <w:szCs w:val="20"/>
          <w:lang w:val="x-none"/>
        </w:rPr>
        <w:t xml:space="preserve"> </w:t>
      </w:r>
      <w:sdt>
        <w:sdtPr>
          <w:rPr>
            <w:sz w:val="20"/>
            <w:szCs w:val="20"/>
            <w:lang w:val="x-none"/>
          </w:rPr>
          <w:id w:val="-77441327"/>
          <w:citation/>
        </w:sdtPr>
        <w:sdtContent>
          <w:r w:rsidRPr="002E7EC6">
            <w:rPr>
              <w:sz w:val="20"/>
              <w:szCs w:val="20"/>
              <w:lang w:val="x-none"/>
            </w:rPr>
            <w:fldChar w:fldCharType="begin"/>
          </w:r>
          <w:r w:rsidRPr="002E7EC6">
            <w:rPr>
              <w:sz w:val="20"/>
              <w:szCs w:val="20"/>
              <w:lang w:val="x-none"/>
            </w:rPr>
            <w:instrText xml:space="preserve"> CITATION VAa23 \l 1033 </w:instrText>
          </w:r>
          <w:r w:rsidRPr="002E7EC6">
            <w:rPr>
              <w:sz w:val="20"/>
              <w:szCs w:val="20"/>
              <w:lang w:val="x-none"/>
            </w:rPr>
            <w:fldChar w:fldCharType="separate"/>
          </w:r>
          <w:r w:rsidRPr="002E7EC6">
            <w:rPr>
              <w:sz w:val="20"/>
              <w:szCs w:val="20"/>
              <w:lang w:val="x-none"/>
            </w:rPr>
            <w:t>[24]</w:t>
          </w:r>
          <w:r w:rsidRPr="002E7EC6">
            <w:rPr>
              <w:sz w:val="20"/>
              <w:szCs w:val="20"/>
            </w:rPr>
            <w:fldChar w:fldCharType="end"/>
          </w:r>
        </w:sdtContent>
      </w:sdt>
      <w:r w:rsidRPr="002E7EC6">
        <w:rPr>
          <w:sz w:val="20"/>
          <w:szCs w:val="20"/>
        </w:rPr>
        <w:t xml:space="preserve"> . </w:t>
      </w:r>
    </w:p>
    <w:p w14:paraId="61ECB496" w14:textId="11F0905A" w:rsidR="002E7EC6" w:rsidRPr="002E7EC6" w:rsidRDefault="00C91248" w:rsidP="00C91248">
      <w:pPr>
        <w:autoSpaceDE w:val="0"/>
        <w:autoSpaceDN w:val="0"/>
        <w:adjustRightInd w:val="0"/>
        <w:ind w:firstLine="567"/>
        <w:jc w:val="both"/>
        <w:rPr>
          <w:sz w:val="20"/>
          <w:szCs w:val="20"/>
        </w:rPr>
      </w:pPr>
      <w:bookmarkStart w:id="2" w:name="_Hlk145275243"/>
      <w:r>
        <w:rPr>
          <w:sz w:val="20"/>
          <w:szCs w:val="20"/>
        </w:rPr>
        <w:t xml:space="preserve">In case of </w:t>
      </w:r>
      <w:r w:rsidR="002E7EC6" w:rsidRPr="002E7EC6">
        <w:rPr>
          <w:sz w:val="20"/>
          <w:szCs w:val="20"/>
        </w:rPr>
        <w:t xml:space="preserve">overcurrent protection, the current magnitude, during fault is different value when fault is detected and after fault detection is done </w:t>
      </w:r>
      <w:sdt>
        <w:sdtPr>
          <w:rPr>
            <w:sz w:val="20"/>
            <w:szCs w:val="20"/>
          </w:rPr>
          <w:id w:val="-431129054"/>
          <w:citation/>
        </w:sdtPr>
        <w:sdtContent>
          <w:r w:rsidR="002E7EC6" w:rsidRPr="002E7EC6">
            <w:rPr>
              <w:sz w:val="20"/>
              <w:szCs w:val="20"/>
            </w:rPr>
            <w:fldChar w:fldCharType="begin"/>
          </w:r>
          <w:r w:rsidR="002E7EC6" w:rsidRPr="002E7EC6">
            <w:rPr>
              <w:sz w:val="20"/>
              <w:szCs w:val="20"/>
            </w:rPr>
            <w:instrText xml:space="preserve"> CITATION IEE \l 1033 </w:instrText>
          </w:r>
          <w:r w:rsidR="002E7EC6" w:rsidRPr="002E7EC6">
            <w:rPr>
              <w:sz w:val="20"/>
              <w:szCs w:val="20"/>
            </w:rPr>
            <w:fldChar w:fldCharType="separate"/>
          </w:r>
          <w:r w:rsidR="002E7EC6" w:rsidRPr="002E7EC6">
            <w:rPr>
              <w:sz w:val="20"/>
              <w:szCs w:val="20"/>
            </w:rPr>
            <w:t>[25]</w:t>
          </w:r>
          <w:r w:rsidR="002E7EC6" w:rsidRPr="002E7EC6">
            <w:rPr>
              <w:sz w:val="20"/>
              <w:szCs w:val="20"/>
            </w:rPr>
            <w:fldChar w:fldCharType="end"/>
          </w:r>
        </w:sdtContent>
      </w:sdt>
      <w:r w:rsidR="002E7EC6" w:rsidRPr="002E7EC6">
        <w:rPr>
          <w:sz w:val="20"/>
          <w:szCs w:val="20"/>
        </w:rPr>
        <w:t xml:space="preserve">. </w:t>
      </w:r>
      <w:bookmarkEnd w:id="2"/>
      <w:r w:rsidR="002E7EC6" w:rsidRPr="002E7EC6">
        <w:rPr>
          <w:sz w:val="20"/>
          <w:szCs w:val="20"/>
        </w:rPr>
        <w:t xml:space="preserve">This means IBR fault currents show an initial inception current with a duration from a quarter to two cycles </w:t>
      </w:r>
      <w:r w:rsidR="00245F0E">
        <w:rPr>
          <w:sz w:val="20"/>
          <w:szCs w:val="20"/>
        </w:rPr>
        <w:t xml:space="preserve">with </w:t>
      </w:r>
      <w:r w:rsidR="002E7EC6" w:rsidRPr="002E7EC6">
        <w:rPr>
          <w:sz w:val="20"/>
          <w:szCs w:val="20"/>
        </w:rPr>
        <w:t xml:space="preserve">a magnitude that can be as high as 2.5 </w:t>
      </w:r>
      <w:proofErr w:type="spellStart"/>
      <w:r w:rsidR="002E7EC6" w:rsidRPr="002E7EC6">
        <w:rPr>
          <w:sz w:val="20"/>
          <w:szCs w:val="20"/>
        </w:rPr>
        <w:t>p</w:t>
      </w:r>
      <w:r w:rsidR="00FB0829">
        <w:rPr>
          <w:sz w:val="20"/>
          <w:szCs w:val="20"/>
        </w:rPr>
        <w:t>.</w:t>
      </w:r>
      <w:r w:rsidR="002E7EC6" w:rsidRPr="002E7EC6">
        <w:rPr>
          <w:sz w:val="20"/>
          <w:szCs w:val="20"/>
        </w:rPr>
        <w:t>u</w:t>
      </w:r>
      <w:proofErr w:type="spellEnd"/>
      <w:r w:rsidR="002E7EC6" w:rsidRPr="002E7EC6">
        <w:rPr>
          <w:sz w:val="20"/>
          <w:szCs w:val="20"/>
        </w:rPr>
        <w:t xml:space="preserve"> </w:t>
      </w:r>
      <w:r w:rsidR="0045283A">
        <w:rPr>
          <w:sz w:val="20"/>
          <w:szCs w:val="20"/>
        </w:rPr>
        <w:t>followed by</w:t>
      </w:r>
      <w:r w:rsidR="002E7EC6" w:rsidRPr="002E7EC6">
        <w:rPr>
          <w:sz w:val="20"/>
          <w:szCs w:val="20"/>
        </w:rPr>
        <w:t xml:space="preserve"> a </w:t>
      </w:r>
      <w:r w:rsidR="0045283A">
        <w:rPr>
          <w:sz w:val="20"/>
          <w:szCs w:val="20"/>
        </w:rPr>
        <w:t xml:space="preserve">relatively </w:t>
      </w:r>
      <w:r w:rsidR="002E7EC6" w:rsidRPr="002E7EC6">
        <w:rPr>
          <w:sz w:val="20"/>
          <w:szCs w:val="20"/>
        </w:rPr>
        <w:t>low magnitude fault current</w:t>
      </w:r>
      <w:r w:rsidR="00E46EDC">
        <w:rPr>
          <w:sz w:val="20"/>
          <w:szCs w:val="20"/>
        </w:rPr>
        <w:t xml:space="preserve"> with</w:t>
      </w:r>
      <w:r w:rsidR="002E7EC6" w:rsidRPr="002E7EC6">
        <w:rPr>
          <w:sz w:val="20"/>
          <w:szCs w:val="20"/>
        </w:rPr>
        <w:t xml:space="preserve">  </w:t>
      </w:r>
      <w:r w:rsidR="00E46EDC">
        <w:rPr>
          <w:sz w:val="20"/>
          <w:szCs w:val="20"/>
        </w:rPr>
        <w:t xml:space="preserve">a </w:t>
      </w:r>
      <w:r w:rsidR="00E46EDC" w:rsidRPr="002E7EC6">
        <w:rPr>
          <w:sz w:val="20"/>
          <w:szCs w:val="20"/>
        </w:rPr>
        <w:t xml:space="preserve">short duration (100 </w:t>
      </w:r>
      <w:proofErr w:type="spellStart"/>
      <w:r w:rsidR="00E46EDC" w:rsidRPr="002E7EC6">
        <w:rPr>
          <w:sz w:val="20"/>
          <w:szCs w:val="20"/>
        </w:rPr>
        <w:t>ms</w:t>
      </w:r>
      <w:proofErr w:type="spellEnd"/>
      <w:r w:rsidR="00E46EDC" w:rsidRPr="002E7EC6">
        <w:rPr>
          <w:sz w:val="20"/>
          <w:szCs w:val="20"/>
        </w:rPr>
        <w:t>)</w:t>
      </w:r>
      <w:r w:rsidR="00F408EC">
        <w:rPr>
          <w:sz w:val="20"/>
          <w:szCs w:val="20"/>
        </w:rPr>
        <w:t>,</w:t>
      </w:r>
      <w:r w:rsidR="00E46EDC" w:rsidRPr="002E7EC6">
        <w:rPr>
          <w:sz w:val="20"/>
          <w:szCs w:val="20"/>
        </w:rPr>
        <w:t xml:space="preserve"> </w:t>
      </w:r>
      <w:r w:rsidR="002E7EC6" w:rsidRPr="002E7EC6">
        <w:rPr>
          <w:sz w:val="20"/>
          <w:szCs w:val="20"/>
        </w:rPr>
        <w:t xml:space="preserve">limited by the inverter controls </w:t>
      </w:r>
      <w:r w:rsidR="00245F0E">
        <w:rPr>
          <w:sz w:val="20"/>
          <w:szCs w:val="20"/>
        </w:rPr>
        <w:t>to</w:t>
      </w:r>
      <w:r w:rsidR="002E7EC6" w:rsidRPr="002E7EC6">
        <w:rPr>
          <w:sz w:val="20"/>
          <w:szCs w:val="20"/>
        </w:rPr>
        <w:t xml:space="preserve"> protect the IBR power electronics. </w:t>
      </w:r>
    </w:p>
    <w:p w14:paraId="50D8B914" w14:textId="52BE6B62" w:rsidR="002E7EC6" w:rsidRPr="002E7EC6" w:rsidRDefault="002E7EC6" w:rsidP="00C91248">
      <w:pPr>
        <w:autoSpaceDE w:val="0"/>
        <w:autoSpaceDN w:val="0"/>
        <w:adjustRightInd w:val="0"/>
        <w:ind w:firstLine="567"/>
        <w:jc w:val="both"/>
        <w:rPr>
          <w:sz w:val="20"/>
          <w:szCs w:val="20"/>
        </w:rPr>
      </w:pPr>
      <w:r w:rsidRPr="002E7EC6">
        <w:rPr>
          <w:sz w:val="20"/>
          <w:szCs w:val="20"/>
        </w:rPr>
        <w:t xml:space="preserve">The protection elements which work based on negative sequence quantities also have </w:t>
      </w:r>
      <w:r w:rsidRPr="0067305F">
        <w:rPr>
          <w:sz w:val="20"/>
          <w:szCs w:val="20"/>
        </w:rPr>
        <w:t>performance impact due to wind generation</w:t>
      </w:r>
      <w:sdt>
        <w:sdtPr>
          <w:rPr>
            <w:sz w:val="20"/>
            <w:szCs w:val="20"/>
          </w:rPr>
          <w:id w:val="1149168390"/>
          <w:citation/>
        </w:sdtPr>
        <w:sdtContent>
          <w:r w:rsidRPr="0067305F">
            <w:rPr>
              <w:sz w:val="20"/>
              <w:szCs w:val="20"/>
            </w:rPr>
            <w:fldChar w:fldCharType="begin"/>
          </w:r>
          <w:r w:rsidRPr="0067305F">
            <w:rPr>
              <w:sz w:val="20"/>
              <w:szCs w:val="20"/>
            </w:rPr>
            <w:instrText xml:space="preserve"> CITATION Had211 \l 1033 </w:instrText>
          </w:r>
          <w:r w:rsidRPr="0067305F">
            <w:rPr>
              <w:sz w:val="20"/>
              <w:szCs w:val="20"/>
            </w:rPr>
            <w:fldChar w:fldCharType="separate"/>
          </w:r>
          <w:r w:rsidRPr="0067305F">
            <w:rPr>
              <w:sz w:val="20"/>
              <w:szCs w:val="20"/>
            </w:rPr>
            <w:t xml:space="preserve"> [26]</w:t>
          </w:r>
          <w:r w:rsidRPr="0067305F">
            <w:rPr>
              <w:sz w:val="20"/>
              <w:szCs w:val="20"/>
            </w:rPr>
            <w:fldChar w:fldCharType="end"/>
          </w:r>
        </w:sdtContent>
      </w:sdt>
      <w:r w:rsidRPr="0067305F">
        <w:rPr>
          <w:sz w:val="20"/>
          <w:szCs w:val="20"/>
        </w:rPr>
        <w:t xml:space="preserve">, </w:t>
      </w:r>
      <w:r w:rsidR="00A46FD3" w:rsidRPr="0067305F">
        <w:rPr>
          <w:sz w:val="20"/>
          <w:szCs w:val="20"/>
        </w:rPr>
        <w:t>[27</w:t>
      </w:r>
      <w:r w:rsidR="00230B83" w:rsidRPr="0067305F">
        <w:rPr>
          <w:sz w:val="20"/>
          <w:szCs w:val="20"/>
        </w:rPr>
        <w:t xml:space="preserve">], </w:t>
      </w:r>
      <w:sdt>
        <w:sdtPr>
          <w:rPr>
            <w:sz w:val="20"/>
            <w:szCs w:val="20"/>
          </w:rPr>
          <w:id w:val="-824663590"/>
          <w:citation/>
        </w:sdtPr>
        <w:sdtContent>
          <w:r w:rsidRPr="0067305F">
            <w:rPr>
              <w:sz w:val="20"/>
              <w:szCs w:val="20"/>
            </w:rPr>
            <w:fldChar w:fldCharType="begin"/>
          </w:r>
          <w:r w:rsidRPr="0067305F">
            <w:rPr>
              <w:sz w:val="20"/>
              <w:szCs w:val="20"/>
            </w:rPr>
            <w:instrText xml:space="preserve"> CITATION Cho211 \l 1033 </w:instrText>
          </w:r>
          <w:r w:rsidRPr="0067305F">
            <w:rPr>
              <w:sz w:val="20"/>
              <w:szCs w:val="20"/>
            </w:rPr>
            <w:fldChar w:fldCharType="separate"/>
          </w:r>
          <w:r w:rsidRPr="0067305F">
            <w:rPr>
              <w:sz w:val="20"/>
              <w:szCs w:val="20"/>
            </w:rPr>
            <w:t>[28]</w:t>
          </w:r>
          <w:r w:rsidRPr="0067305F">
            <w:rPr>
              <w:sz w:val="20"/>
              <w:szCs w:val="20"/>
            </w:rPr>
            <w:fldChar w:fldCharType="end"/>
          </w:r>
        </w:sdtContent>
      </w:sdt>
      <w:r w:rsidRPr="0067305F">
        <w:rPr>
          <w:sz w:val="20"/>
          <w:szCs w:val="20"/>
        </w:rPr>
        <w:t>.  The potential protection mis-operation issues and possible solutions considering different types of wind energy resources with German grid codes were discussed and use of gain characteristics as design parameter, adjusting</w:t>
      </w:r>
      <w:r w:rsidRPr="002E7EC6">
        <w:rPr>
          <w:sz w:val="20"/>
          <w:szCs w:val="20"/>
        </w:rPr>
        <w:t xml:space="preserve"> the relay settings in a smart way were also highlighted to reduce mal operations. They don’t consider </w:t>
      </w:r>
      <w:r w:rsidR="00056278" w:rsidRPr="002E7EC6">
        <w:rPr>
          <w:sz w:val="20"/>
          <w:szCs w:val="20"/>
        </w:rPr>
        <w:t>behaviour</w:t>
      </w:r>
      <w:r w:rsidRPr="002E7EC6">
        <w:rPr>
          <w:sz w:val="20"/>
          <w:szCs w:val="20"/>
        </w:rPr>
        <w:t xml:space="preserve"> with solar energy resources which was more elaborated in article </w:t>
      </w:r>
      <w:sdt>
        <w:sdtPr>
          <w:rPr>
            <w:sz w:val="20"/>
            <w:szCs w:val="20"/>
          </w:rPr>
          <w:id w:val="-1545215143"/>
          <w:citation/>
        </w:sdtPr>
        <w:sdtContent>
          <w:r w:rsidRPr="002E7EC6">
            <w:rPr>
              <w:sz w:val="20"/>
              <w:szCs w:val="20"/>
            </w:rPr>
            <w:fldChar w:fldCharType="begin"/>
          </w:r>
          <w:r w:rsidRPr="002E7EC6">
            <w:rPr>
              <w:sz w:val="20"/>
              <w:szCs w:val="20"/>
            </w:rPr>
            <w:instrText xml:space="preserve"> CITATION Kou20 \l 1033 </w:instrText>
          </w:r>
          <w:r w:rsidRPr="002E7EC6">
            <w:rPr>
              <w:sz w:val="20"/>
              <w:szCs w:val="20"/>
            </w:rPr>
            <w:fldChar w:fldCharType="separate"/>
          </w:r>
          <w:r w:rsidRPr="002E7EC6">
            <w:rPr>
              <w:sz w:val="20"/>
              <w:szCs w:val="20"/>
            </w:rPr>
            <w:t>[29]</w:t>
          </w:r>
          <w:r w:rsidRPr="002E7EC6">
            <w:rPr>
              <w:sz w:val="20"/>
              <w:szCs w:val="20"/>
            </w:rPr>
            <w:fldChar w:fldCharType="end"/>
          </w:r>
        </w:sdtContent>
      </w:sdt>
      <w:r w:rsidRPr="002E7EC6">
        <w:rPr>
          <w:sz w:val="20"/>
          <w:szCs w:val="20"/>
        </w:rPr>
        <w:t xml:space="preserve">. </w:t>
      </w:r>
    </w:p>
    <w:p w14:paraId="25412542" w14:textId="69E15304" w:rsidR="002E7EC6" w:rsidRPr="002E7EC6" w:rsidRDefault="002E7EC6" w:rsidP="00C91248">
      <w:pPr>
        <w:autoSpaceDE w:val="0"/>
        <w:autoSpaceDN w:val="0"/>
        <w:adjustRightInd w:val="0"/>
        <w:ind w:firstLine="567"/>
        <w:jc w:val="both"/>
        <w:rPr>
          <w:sz w:val="20"/>
          <w:szCs w:val="20"/>
        </w:rPr>
      </w:pPr>
      <w:r w:rsidRPr="0067305F">
        <w:rPr>
          <w:sz w:val="20"/>
          <w:szCs w:val="20"/>
        </w:rPr>
        <w:t>The experience of Sandia Lab with IBR</w:t>
      </w:r>
      <w:r w:rsidRPr="002E7EC6">
        <w:rPr>
          <w:sz w:val="20"/>
          <w:szCs w:val="20"/>
        </w:rPr>
        <w:t xml:space="preserve"> together with few utilities in the US based on practical installation was discussed in </w:t>
      </w:r>
      <w:sdt>
        <w:sdtPr>
          <w:rPr>
            <w:sz w:val="20"/>
            <w:szCs w:val="20"/>
          </w:rPr>
          <w:id w:val="-564028307"/>
          <w:citation/>
        </w:sdtPr>
        <w:sdtContent>
          <w:r w:rsidRPr="002E7EC6">
            <w:rPr>
              <w:sz w:val="20"/>
              <w:szCs w:val="20"/>
            </w:rPr>
            <w:fldChar w:fldCharType="begin"/>
          </w:r>
          <w:r w:rsidRPr="002E7EC6">
            <w:rPr>
              <w:sz w:val="20"/>
              <w:szCs w:val="20"/>
            </w:rPr>
            <w:instrText xml:space="preserve"> CITATION Cho21 \l 1033 </w:instrText>
          </w:r>
          <w:r w:rsidRPr="002E7EC6">
            <w:rPr>
              <w:sz w:val="20"/>
              <w:szCs w:val="20"/>
            </w:rPr>
            <w:fldChar w:fldCharType="separate"/>
          </w:r>
          <w:r w:rsidRPr="002E7EC6">
            <w:rPr>
              <w:sz w:val="20"/>
              <w:szCs w:val="20"/>
            </w:rPr>
            <w:t>[30]</w:t>
          </w:r>
          <w:r w:rsidRPr="002E7EC6">
            <w:rPr>
              <w:sz w:val="20"/>
              <w:szCs w:val="20"/>
            </w:rPr>
            <w:fldChar w:fldCharType="end"/>
          </w:r>
        </w:sdtContent>
      </w:sdt>
      <w:r w:rsidRPr="002E7EC6">
        <w:rPr>
          <w:sz w:val="20"/>
          <w:szCs w:val="20"/>
        </w:rPr>
        <w:t xml:space="preserve">. Some of the maloperation scenarios linked with the negative-sequence directional element and phase selection were attributed to the currents injected by the IBR. The directional element could be considered as dependable for double line to ground faults as well as two phase faults, but not for 3 phase faults. The results from the simulation showed that phase directional element may misbehave when a three-phase fault disconnects the IBR from the power system.  </w:t>
      </w:r>
    </w:p>
    <w:p w14:paraId="4F3F2B85" w14:textId="5A95E47B" w:rsidR="002E7EC6" w:rsidRPr="002E7EC6" w:rsidRDefault="002E7EC6" w:rsidP="00C91248">
      <w:pPr>
        <w:autoSpaceDE w:val="0"/>
        <w:autoSpaceDN w:val="0"/>
        <w:adjustRightInd w:val="0"/>
        <w:ind w:firstLine="567"/>
        <w:jc w:val="both"/>
        <w:rPr>
          <w:sz w:val="20"/>
          <w:szCs w:val="20"/>
        </w:rPr>
      </w:pPr>
      <w:r w:rsidRPr="002E7EC6">
        <w:rPr>
          <w:sz w:val="20"/>
          <w:szCs w:val="20"/>
        </w:rPr>
        <w:t>A new method to enhance the integration of utility-scale IBRs by eliminating any costs related to protective equipment upgrades is preferred way to go</w:t>
      </w:r>
      <w:sdt>
        <w:sdtPr>
          <w:rPr>
            <w:sz w:val="20"/>
            <w:szCs w:val="20"/>
          </w:rPr>
          <w:id w:val="260579397"/>
          <w:citation/>
        </w:sdtPr>
        <w:sdtContent>
          <w:r w:rsidRPr="002E7EC6">
            <w:rPr>
              <w:sz w:val="20"/>
              <w:szCs w:val="20"/>
            </w:rPr>
            <w:fldChar w:fldCharType="begin"/>
          </w:r>
          <w:r w:rsidRPr="002E7EC6">
            <w:rPr>
              <w:sz w:val="20"/>
              <w:szCs w:val="20"/>
            </w:rPr>
            <w:instrText xml:space="preserve"> CITATION Kel21 \l 1033 </w:instrText>
          </w:r>
          <w:r w:rsidRPr="002E7EC6">
            <w:rPr>
              <w:sz w:val="20"/>
              <w:szCs w:val="20"/>
            </w:rPr>
            <w:fldChar w:fldCharType="separate"/>
          </w:r>
          <w:r w:rsidRPr="002E7EC6">
            <w:rPr>
              <w:sz w:val="20"/>
              <w:szCs w:val="20"/>
            </w:rPr>
            <w:t xml:space="preserve"> [31]</w:t>
          </w:r>
          <w:r w:rsidRPr="002E7EC6">
            <w:rPr>
              <w:sz w:val="20"/>
              <w:szCs w:val="20"/>
            </w:rPr>
            <w:fldChar w:fldCharType="end"/>
          </w:r>
        </w:sdtContent>
      </w:sdt>
      <w:r w:rsidRPr="002E7EC6">
        <w:rPr>
          <w:sz w:val="20"/>
          <w:szCs w:val="20"/>
        </w:rPr>
        <w:t xml:space="preserve">. Managing inverter control scheme by altering the currents once the fault type is identified to produce unbalanced currents which emulate synchronous generator fault </w:t>
      </w:r>
      <w:r w:rsidR="00056278" w:rsidRPr="002E7EC6">
        <w:rPr>
          <w:sz w:val="20"/>
          <w:szCs w:val="20"/>
        </w:rPr>
        <w:t>behaviour</w:t>
      </w:r>
      <w:r w:rsidRPr="002E7EC6">
        <w:rPr>
          <w:sz w:val="20"/>
          <w:szCs w:val="20"/>
        </w:rPr>
        <w:t xml:space="preserve"> is evaluated. The negative-sequence directional relay function and the phase selection is not adaptive because of the complex features of the converter in case of protection for offshore wind farm </w:t>
      </w:r>
      <w:sdt>
        <w:sdtPr>
          <w:rPr>
            <w:sz w:val="20"/>
            <w:szCs w:val="20"/>
          </w:rPr>
          <w:id w:val="1416983298"/>
          <w:citation/>
        </w:sdtPr>
        <w:sdtContent>
          <w:r w:rsidRPr="002E7EC6">
            <w:rPr>
              <w:sz w:val="20"/>
              <w:szCs w:val="20"/>
            </w:rPr>
            <w:fldChar w:fldCharType="begin"/>
          </w:r>
          <w:r w:rsidRPr="002E7EC6">
            <w:rPr>
              <w:sz w:val="20"/>
              <w:szCs w:val="20"/>
            </w:rPr>
            <w:instrText xml:space="preserve"> CITATION Liu22 \l 1033 </w:instrText>
          </w:r>
          <w:r w:rsidRPr="002E7EC6">
            <w:rPr>
              <w:sz w:val="20"/>
              <w:szCs w:val="20"/>
            </w:rPr>
            <w:fldChar w:fldCharType="separate"/>
          </w:r>
          <w:r w:rsidRPr="002E7EC6">
            <w:rPr>
              <w:sz w:val="20"/>
              <w:szCs w:val="20"/>
            </w:rPr>
            <w:t>[32]</w:t>
          </w:r>
          <w:r w:rsidRPr="002E7EC6">
            <w:rPr>
              <w:sz w:val="20"/>
              <w:szCs w:val="20"/>
            </w:rPr>
            <w:fldChar w:fldCharType="end"/>
          </w:r>
        </w:sdtContent>
      </w:sdt>
      <w:r w:rsidRPr="002E7EC6">
        <w:rPr>
          <w:sz w:val="20"/>
          <w:szCs w:val="20"/>
        </w:rPr>
        <w:t xml:space="preserve">. </w:t>
      </w:r>
    </w:p>
    <w:p w14:paraId="45755F4A" w14:textId="3AEADDBE" w:rsidR="002E7EC6" w:rsidRPr="002E7EC6" w:rsidRDefault="002E7EC6" w:rsidP="00C91248">
      <w:pPr>
        <w:autoSpaceDE w:val="0"/>
        <w:autoSpaceDN w:val="0"/>
        <w:adjustRightInd w:val="0"/>
        <w:ind w:firstLine="567"/>
        <w:jc w:val="both"/>
        <w:rPr>
          <w:sz w:val="20"/>
          <w:szCs w:val="20"/>
        </w:rPr>
      </w:pPr>
      <w:r w:rsidRPr="002E7EC6">
        <w:rPr>
          <w:sz w:val="20"/>
          <w:szCs w:val="20"/>
        </w:rPr>
        <w:t xml:space="preserve">The lessons learnt after detailed analysis of real cases from the field were published during 2021 by rerunning the fault waveforms in the relay especially on </w:t>
      </w:r>
      <w:r w:rsidR="00056278" w:rsidRPr="002E7EC6">
        <w:rPr>
          <w:sz w:val="20"/>
          <w:szCs w:val="20"/>
        </w:rPr>
        <w:t>behaviour</w:t>
      </w:r>
      <w:r w:rsidRPr="002E7EC6">
        <w:rPr>
          <w:sz w:val="20"/>
          <w:szCs w:val="20"/>
        </w:rPr>
        <w:t xml:space="preserve"> of the directional relays </w:t>
      </w:r>
      <w:sdt>
        <w:sdtPr>
          <w:rPr>
            <w:sz w:val="20"/>
            <w:szCs w:val="20"/>
          </w:rPr>
          <w:id w:val="-1617818792"/>
          <w:citation/>
        </w:sdtPr>
        <w:sdtContent>
          <w:r w:rsidRPr="002E7EC6">
            <w:rPr>
              <w:sz w:val="20"/>
              <w:szCs w:val="20"/>
            </w:rPr>
            <w:fldChar w:fldCharType="begin"/>
          </w:r>
          <w:r w:rsidRPr="002E7EC6">
            <w:rPr>
              <w:sz w:val="20"/>
              <w:szCs w:val="20"/>
            </w:rPr>
            <w:instrText xml:space="preserve"> CITATION IEE20 \l 1033 </w:instrText>
          </w:r>
          <w:r w:rsidRPr="002E7EC6">
            <w:rPr>
              <w:sz w:val="20"/>
              <w:szCs w:val="20"/>
            </w:rPr>
            <w:fldChar w:fldCharType="separate"/>
          </w:r>
          <w:r w:rsidRPr="002E7EC6">
            <w:rPr>
              <w:sz w:val="20"/>
              <w:szCs w:val="20"/>
            </w:rPr>
            <w:t>[21]</w:t>
          </w:r>
          <w:r w:rsidRPr="002E7EC6">
            <w:rPr>
              <w:sz w:val="20"/>
              <w:szCs w:val="20"/>
            </w:rPr>
            <w:fldChar w:fldCharType="end"/>
          </w:r>
        </w:sdtContent>
      </w:sdt>
      <w:r w:rsidRPr="002E7EC6">
        <w:rPr>
          <w:sz w:val="20"/>
          <w:szCs w:val="20"/>
        </w:rPr>
        <w:t xml:space="preserve">: </w:t>
      </w:r>
    </w:p>
    <w:p w14:paraId="42D568C8" w14:textId="77777777" w:rsidR="002E7EC6" w:rsidRPr="002E7EC6" w:rsidRDefault="002E7EC6" w:rsidP="00C03E5D">
      <w:pPr>
        <w:numPr>
          <w:ilvl w:val="0"/>
          <w:numId w:val="5"/>
        </w:numPr>
        <w:autoSpaceDE w:val="0"/>
        <w:autoSpaceDN w:val="0"/>
        <w:adjustRightInd w:val="0"/>
        <w:jc w:val="both"/>
        <w:rPr>
          <w:sz w:val="20"/>
          <w:szCs w:val="20"/>
        </w:rPr>
      </w:pPr>
      <w:r w:rsidRPr="002E7EC6">
        <w:rPr>
          <w:sz w:val="20"/>
          <w:szCs w:val="20"/>
        </w:rPr>
        <w:t xml:space="preserve">The relationship of negative sequence current phase angle with negative sequence voltage for a Type-3 wind plant cannot be estimated unlike that of conventional synchronous sources. Therefore, a conventional relay based on negative sequence current will not be able to provide reliable directional detection against ground faults during high penetrations of IBR. However, if plants are connected through a transformer which could act like a source of zero sequence current, then earth fault detection can be achieved by measuring zero sequence current. </w:t>
      </w:r>
    </w:p>
    <w:p w14:paraId="1021A4C4" w14:textId="77777777" w:rsidR="002E7EC6" w:rsidRPr="002E7EC6" w:rsidRDefault="002E7EC6" w:rsidP="00C03E5D">
      <w:pPr>
        <w:numPr>
          <w:ilvl w:val="0"/>
          <w:numId w:val="5"/>
        </w:numPr>
        <w:autoSpaceDE w:val="0"/>
        <w:autoSpaceDN w:val="0"/>
        <w:adjustRightInd w:val="0"/>
        <w:jc w:val="both"/>
        <w:rPr>
          <w:sz w:val="20"/>
          <w:szCs w:val="20"/>
        </w:rPr>
      </w:pPr>
      <w:r w:rsidRPr="002E7EC6">
        <w:rPr>
          <w:sz w:val="20"/>
          <w:szCs w:val="20"/>
        </w:rPr>
        <w:t>The protection could also be independent of type of wind turbine generator, or the control algorithm used due to the use of interconnecting transformer.</w:t>
      </w:r>
    </w:p>
    <w:p w14:paraId="75BA9A17" w14:textId="439E483E" w:rsidR="002E7EC6" w:rsidRPr="002E7EC6" w:rsidRDefault="002E7EC6" w:rsidP="00C03E5D">
      <w:pPr>
        <w:numPr>
          <w:ilvl w:val="0"/>
          <w:numId w:val="5"/>
        </w:numPr>
        <w:autoSpaceDE w:val="0"/>
        <w:autoSpaceDN w:val="0"/>
        <w:adjustRightInd w:val="0"/>
        <w:jc w:val="both"/>
        <w:rPr>
          <w:sz w:val="20"/>
          <w:szCs w:val="20"/>
        </w:rPr>
      </w:pPr>
      <w:r w:rsidRPr="002E7EC6">
        <w:rPr>
          <w:sz w:val="20"/>
          <w:szCs w:val="20"/>
        </w:rPr>
        <w:t xml:space="preserve">In case of Type-4 wind turbine plant the </w:t>
      </w:r>
      <w:r w:rsidR="00056278" w:rsidRPr="002E7EC6">
        <w:rPr>
          <w:sz w:val="20"/>
          <w:szCs w:val="20"/>
        </w:rPr>
        <w:t>behaviour</w:t>
      </w:r>
      <w:r w:rsidRPr="002E7EC6">
        <w:rPr>
          <w:sz w:val="20"/>
          <w:szCs w:val="20"/>
        </w:rPr>
        <w:t xml:space="preserve"> is different compared to Type-3 wind plant. When the plant has limited capability to inject negative sequence current it would negatively impact the performance of negative-sequence directional relay because the fault current is not able to meet the minimum threshold limit of operation.  This means that relay </w:t>
      </w:r>
      <w:r w:rsidR="00056278" w:rsidRPr="002E7EC6">
        <w:rPr>
          <w:sz w:val="20"/>
          <w:szCs w:val="20"/>
        </w:rPr>
        <w:t>behaviour</w:t>
      </w:r>
      <w:r w:rsidRPr="002E7EC6">
        <w:rPr>
          <w:sz w:val="20"/>
          <w:szCs w:val="20"/>
        </w:rPr>
        <w:t xml:space="preserve"> is unpredictable. </w:t>
      </w:r>
    </w:p>
    <w:p w14:paraId="12B6489D" w14:textId="77777777" w:rsidR="002E7EC6" w:rsidRDefault="002E7EC6" w:rsidP="00C03E5D">
      <w:pPr>
        <w:numPr>
          <w:ilvl w:val="0"/>
          <w:numId w:val="5"/>
        </w:numPr>
        <w:autoSpaceDE w:val="0"/>
        <w:autoSpaceDN w:val="0"/>
        <w:adjustRightInd w:val="0"/>
        <w:jc w:val="both"/>
        <w:rPr>
          <w:sz w:val="20"/>
          <w:szCs w:val="20"/>
        </w:rPr>
      </w:pPr>
      <w:r w:rsidRPr="002E7EC6">
        <w:rPr>
          <w:sz w:val="20"/>
          <w:szCs w:val="20"/>
        </w:rPr>
        <w:t>When it comes to solar plant, the control algorithm restricts the magnitude of negative sequence current during unbalanced faults and hence, the negative sequence based directional relaying cannot be reliably applied on a line connecting a solar facility.</w:t>
      </w:r>
    </w:p>
    <w:p w14:paraId="760C6402" w14:textId="2B4DDFCB" w:rsidR="002E7EC6" w:rsidRPr="002E7EC6" w:rsidRDefault="002E7EC6" w:rsidP="000541B2">
      <w:pPr>
        <w:autoSpaceDE w:val="0"/>
        <w:autoSpaceDN w:val="0"/>
        <w:adjustRightInd w:val="0"/>
        <w:ind w:firstLine="567"/>
        <w:jc w:val="both"/>
        <w:rPr>
          <w:sz w:val="20"/>
          <w:szCs w:val="20"/>
        </w:rPr>
      </w:pPr>
      <w:r w:rsidRPr="002E7EC6">
        <w:rPr>
          <w:sz w:val="20"/>
          <w:szCs w:val="20"/>
        </w:rPr>
        <w:t xml:space="preserve">To overcome the issues faced </w:t>
      </w:r>
      <w:r w:rsidR="00D817D3" w:rsidRPr="002E7EC6">
        <w:rPr>
          <w:sz w:val="20"/>
          <w:szCs w:val="20"/>
        </w:rPr>
        <w:t>using</w:t>
      </w:r>
      <w:r w:rsidRPr="002E7EC6">
        <w:rPr>
          <w:sz w:val="20"/>
          <w:szCs w:val="20"/>
        </w:rPr>
        <w:t xml:space="preserve"> superimposed </w:t>
      </w:r>
      <w:r w:rsidR="00037F18">
        <w:rPr>
          <w:sz w:val="20"/>
          <w:szCs w:val="20"/>
        </w:rPr>
        <w:t>q</w:t>
      </w:r>
      <w:r w:rsidRPr="002E7EC6">
        <w:rPr>
          <w:sz w:val="20"/>
          <w:szCs w:val="20"/>
        </w:rPr>
        <w:t xml:space="preserve">uantities </w:t>
      </w:r>
      <w:r w:rsidR="00A37433">
        <w:rPr>
          <w:sz w:val="20"/>
          <w:szCs w:val="20"/>
        </w:rPr>
        <w:t>t</w:t>
      </w:r>
      <w:r w:rsidRPr="002E7EC6">
        <w:rPr>
          <w:sz w:val="20"/>
          <w:szCs w:val="20"/>
        </w:rPr>
        <w:t>heory</w:t>
      </w:r>
      <w:r w:rsidR="00251E27">
        <w:rPr>
          <w:sz w:val="20"/>
          <w:szCs w:val="20"/>
        </w:rPr>
        <w:t>,</w:t>
      </w:r>
      <w:r w:rsidRPr="002E7EC6">
        <w:rPr>
          <w:sz w:val="20"/>
          <w:szCs w:val="20"/>
        </w:rPr>
        <w:t xml:space="preserve"> to derive phase selection and directionality in most of the relays in the market</w:t>
      </w:r>
      <w:r w:rsidR="00251E27">
        <w:rPr>
          <w:sz w:val="20"/>
          <w:szCs w:val="20"/>
        </w:rPr>
        <w:t>,</w:t>
      </w:r>
      <w:r w:rsidRPr="002E7EC6">
        <w:rPr>
          <w:sz w:val="20"/>
          <w:szCs w:val="20"/>
        </w:rPr>
        <w:t xml:space="preserve"> a new adaptive window method is proposed </w:t>
      </w:r>
      <w:sdt>
        <w:sdtPr>
          <w:rPr>
            <w:sz w:val="20"/>
            <w:szCs w:val="20"/>
          </w:rPr>
          <w:id w:val="-2090996790"/>
          <w:citation/>
        </w:sdtPr>
        <w:sdtContent>
          <w:r w:rsidRPr="002E7EC6">
            <w:rPr>
              <w:sz w:val="20"/>
              <w:szCs w:val="20"/>
            </w:rPr>
            <w:fldChar w:fldCharType="begin"/>
          </w:r>
          <w:r w:rsidRPr="002E7EC6">
            <w:rPr>
              <w:sz w:val="20"/>
              <w:szCs w:val="20"/>
            </w:rPr>
            <w:instrText xml:space="preserve"> CITATION Car20 \l 1033 </w:instrText>
          </w:r>
          <w:r w:rsidRPr="002E7EC6">
            <w:rPr>
              <w:sz w:val="20"/>
              <w:szCs w:val="20"/>
            </w:rPr>
            <w:fldChar w:fldCharType="separate"/>
          </w:r>
          <w:r w:rsidRPr="002E7EC6">
            <w:rPr>
              <w:sz w:val="20"/>
              <w:szCs w:val="20"/>
            </w:rPr>
            <w:t>[33]</w:t>
          </w:r>
          <w:r w:rsidRPr="002E7EC6">
            <w:rPr>
              <w:sz w:val="20"/>
              <w:szCs w:val="20"/>
            </w:rPr>
            <w:fldChar w:fldCharType="end"/>
          </w:r>
        </w:sdtContent>
      </w:sdt>
      <w:r w:rsidRPr="002E7EC6">
        <w:rPr>
          <w:sz w:val="20"/>
          <w:szCs w:val="20"/>
        </w:rPr>
        <w:t xml:space="preserve">. A dual current controller (DCC) method </w:t>
      </w:r>
      <w:r w:rsidR="00AA41B2" w:rsidRPr="002E7EC6">
        <w:rPr>
          <w:sz w:val="20"/>
          <w:szCs w:val="20"/>
        </w:rPr>
        <w:t>could ensure enhanced grid reliability by enabling right phase selection</w:t>
      </w:r>
      <w:sdt>
        <w:sdtPr>
          <w:rPr>
            <w:sz w:val="20"/>
            <w:szCs w:val="20"/>
          </w:rPr>
          <w:id w:val="1137530116"/>
          <w:citation/>
        </w:sdtPr>
        <w:sdtContent>
          <w:r w:rsidR="00AA41B2" w:rsidRPr="002E7EC6">
            <w:rPr>
              <w:sz w:val="20"/>
              <w:szCs w:val="20"/>
            </w:rPr>
            <w:fldChar w:fldCharType="begin"/>
          </w:r>
          <w:r w:rsidR="00AA41B2" w:rsidRPr="002E7EC6">
            <w:rPr>
              <w:sz w:val="20"/>
              <w:szCs w:val="20"/>
            </w:rPr>
            <w:instrText xml:space="preserve"> CITATION Abo22 \l 1033 </w:instrText>
          </w:r>
          <w:r w:rsidR="00AA41B2" w:rsidRPr="002E7EC6">
            <w:rPr>
              <w:sz w:val="20"/>
              <w:szCs w:val="20"/>
            </w:rPr>
            <w:fldChar w:fldCharType="separate"/>
          </w:r>
          <w:r w:rsidR="00AA41B2" w:rsidRPr="002E7EC6">
            <w:rPr>
              <w:sz w:val="20"/>
              <w:szCs w:val="20"/>
            </w:rPr>
            <w:t xml:space="preserve"> [34]</w:t>
          </w:r>
          <w:r w:rsidR="00AA41B2" w:rsidRPr="002E7EC6">
            <w:rPr>
              <w:sz w:val="20"/>
              <w:szCs w:val="20"/>
            </w:rPr>
            <w:fldChar w:fldCharType="end"/>
          </w:r>
        </w:sdtContent>
      </w:sdt>
      <w:r w:rsidR="00AA41B2" w:rsidRPr="002E7EC6">
        <w:rPr>
          <w:sz w:val="20"/>
          <w:szCs w:val="20"/>
        </w:rPr>
        <w:t xml:space="preserve"> </w:t>
      </w:r>
      <w:r w:rsidRPr="002E7EC6">
        <w:rPr>
          <w:sz w:val="20"/>
          <w:szCs w:val="20"/>
        </w:rPr>
        <w:t>that regulates the inverter’s negative-</w:t>
      </w:r>
      <w:r w:rsidR="00251E27">
        <w:rPr>
          <w:sz w:val="20"/>
          <w:szCs w:val="20"/>
        </w:rPr>
        <w:t>sequence</w:t>
      </w:r>
      <w:r w:rsidRPr="002E7EC6">
        <w:rPr>
          <w:sz w:val="20"/>
          <w:szCs w:val="20"/>
        </w:rPr>
        <w:t xml:space="preserve"> and positive-sequence currents to simultaneously meet phase selection and grid code requirements</w:t>
      </w:r>
      <w:r w:rsidR="008006C3">
        <w:rPr>
          <w:sz w:val="20"/>
          <w:szCs w:val="20"/>
        </w:rPr>
        <w:t>.</w:t>
      </w:r>
    </w:p>
    <w:p w14:paraId="54658AAD" w14:textId="6586F571" w:rsidR="002E7EC6" w:rsidRPr="002E7EC6" w:rsidRDefault="002E7EC6" w:rsidP="000541B2">
      <w:pPr>
        <w:autoSpaceDE w:val="0"/>
        <w:autoSpaceDN w:val="0"/>
        <w:adjustRightInd w:val="0"/>
        <w:ind w:firstLine="567"/>
        <w:jc w:val="both"/>
        <w:rPr>
          <w:sz w:val="20"/>
          <w:szCs w:val="20"/>
        </w:rPr>
      </w:pPr>
      <w:r w:rsidRPr="002E7EC6">
        <w:rPr>
          <w:sz w:val="20"/>
          <w:szCs w:val="20"/>
        </w:rPr>
        <w:t xml:space="preserve">The </w:t>
      </w:r>
      <w:r w:rsidR="00DE536A" w:rsidRPr="002E7EC6">
        <w:rPr>
          <w:sz w:val="20"/>
          <w:szCs w:val="20"/>
        </w:rPr>
        <w:t>directional element</w:t>
      </w:r>
      <w:r w:rsidR="00440CFD">
        <w:rPr>
          <w:sz w:val="20"/>
          <w:szCs w:val="20"/>
        </w:rPr>
        <w:t xml:space="preserve"> and its </w:t>
      </w:r>
      <w:r w:rsidR="006A3981" w:rsidRPr="002E7EC6">
        <w:rPr>
          <w:sz w:val="20"/>
          <w:szCs w:val="20"/>
        </w:rPr>
        <w:t xml:space="preserve">challenges faced due to introduction of IBRs and solutions proposed by researchers across the globe </w:t>
      </w:r>
      <w:r w:rsidR="00F23905">
        <w:rPr>
          <w:sz w:val="20"/>
          <w:szCs w:val="20"/>
        </w:rPr>
        <w:t xml:space="preserve">has been a key research area </w:t>
      </w:r>
      <w:sdt>
        <w:sdtPr>
          <w:rPr>
            <w:sz w:val="20"/>
            <w:szCs w:val="20"/>
          </w:rPr>
          <w:id w:val="-1383479123"/>
          <w:citation/>
        </w:sdtPr>
        <w:sdtContent>
          <w:r w:rsidRPr="002E7EC6">
            <w:rPr>
              <w:sz w:val="20"/>
              <w:szCs w:val="20"/>
            </w:rPr>
            <w:fldChar w:fldCharType="begin"/>
          </w:r>
          <w:r w:rsidRPr="002E7EC6">
            <w:rPr>
              <w:sz w:val="20"/>
              <w:szCs w:val="20"/>
            </w:rPr>
            <w:instrText xml:space="preserve"> CITATION Qui221 \l 1033 </w:instrText>
          </w:r>
          <w:r w:rsidRPr="002E7EC6">
            <w:rPr>
              <w:sz w:val="20"/>
              <w:szCs w:val="20"/>
            </w:rPr>
            <w:fldChar w:fldCharType="separate"/>
          </w:r>
          <w:r w:rsidRPr="002E7EC6">
            <w:rPr>
              <w:sz w:val="20"/>
              <w:szCs w:val="20"/>
            </w:rPr>
            <w:t>[35]</w:t>
          </w:r>
          <w:r w:rsidRPr="002E7EC6">
            <w:rPr>
              <w:sz w:val="20"/>
              <w:szCs w:val="20"/>
            </w:rPr>
            <w:fldChar w:fldCharType="end"/>
          </w:r>
        </w:sdtContent>
      </w:sdt>
      <w:r w:rsidR="005D202C">
        <w:rPr>
          <w:sz w:val="20"/>
          <w:szCs w:val="20"/>
        </w:rPr>
        <w:t>. T</w:t>
      </w:r>
      <w:r w:rsidRPr="002E7EC6">
        <w:rPr>
          <w:sz w:val="20"/>
          <w:szCs w:val="20"/>
        </w:rPr>
        <w:t>he various polarizing and operating quantities</w:t>
      </w:r>
      <w:r w:rsidR="004F2695">
        <w:rPr>
          <w:sz w:val="20"/>
          <w:szCs w:val="20"/>
        </w:rPr>
        <w:t xml:space="preserve">, </w:t>
      </w:r>
      <w:r w:rsidR="00870656" w:rsidRPr="002E7EC6">
        <w:rPr>
          <w:sz w:val="20"/>
          <w:szCs w:val="20"/>
        </w:rPr>
        <w:t>phase selection logic</w:t>
      </w:r>
      <w:r w:rsidR="00870656">
        <w:rPr>
          <w:sz w:val="20"/>
          <w:szCs w:val="20"/>
        </w:rPr>
        <w:t xml:space="preserve"> </w:t>
      </w:r>
      <w:r w:rsidRPr="002E7EC6">
        <w:rPr>
          <w:sz w:val="20"/>
          <w:szCs w:val="20"/>
        </w:rPr>
        <w:t xml:space="preserve">complemented by negative sequence and zero sequence elements </w:t>
      </w:r>
      <w:r w:rsidR="00474920">
        <w:rPr>
          <w:sz w:val="20"/>
          <w:szCs w:val="20"/>
        </w:rPr>
        <w:t xml:space="preserve">become important </w:t>
      </w:r>
      <w:r w:rsidRPr="002E7EC6">
        <w:rPr>
          <w:sz w:val="20"/>
          <w:szCs w:val="20"/>
        </w:rPr>
        <w:t xml:space="preserve">in detecting earth faults in transmission lines. </w:t>
      </w:r>
      <w:r w:rsidR="0088683F">
        <w:rPr>
          <w:sz w:val="20"/>
          <w:szCs w:val="20"/>
        </w:rPr>
        <w:t>The</w:t>
      </w:r>
      <w:r w:rsidRPr="002E7EC6">
        <w:rPr>
          <w:sz w:val="20"/>
          <w:szCs w:val="20"/>
        </w:rPr>
        <w:t xml:space="preserve"> response during lack of negative sequence current and the impact on distance measurement</w:t>
      </w:r>
      <w:r w:rsidR="00AF30C6">
        <w:rPr>
          <w:sz w:val="20"/>
          <w:szCs w:val="20"/>
        </w:rPr>
        <w:t xml:space="preserve"> is </w:t>
      </w:r>
      <w:r w:rsidR="007B18F8">
        <w:rPr>
          <w:sz w:val="20"/>
          <w:szCs w:val="20"/>
        </w:rPr>
        <w:t xml:space="preserve">equally </w:t>
      </w:r>
      <w:r w:rsidR="00E7588D">
        <w:rPr>
          <w:sz w:val="20"/>
          <w:szCs w:val="20"/>
        </w:rPr>
        <w:t>significant.</w:t>
      </w:r>
      <w:r w:rsidRPr="002E7EC6">
        <w:rPr>
          <w:sz w:val="20"/>
          <w:szCs w:val="20"/>
        </w:rPr>
        <w:t xml:space="preserve"> Even after so many years after introduction of IBRs, the review concludes that further in-depth study of protection schemes is still required, as phasor domain-based functions pose more and more challenges and the solutions with modification of the traditional schemes could reach a point where the solutions become very complex to implement or expensive to acquire or even reduce the sensitivity of equipment. </w:t>
      </w:r>
    </w:p>
    <w:p w14:paraId="78C7C6FC" w14:textId="38ADBAA7" w:rsidR="002038DD" w:rsidRDefault="002E7EC6" w:rsidP="000541B2">
      <w:pPr>
        <w:autoSpaceDE w:val="0"/>
        <w:autoSpaceDN w:val="0"/>
        <w:adjustRightInd w:val="0"/>
        <w:ind w:firstLine="567"/>
        <w:jc w:val="both"/>
        <w:rPr>
          <w:sz w:val="20"/>
          <w:szCs w:val="20"/>
        </w:rPr>
      </w:pPr>
      <w:r w:rsidRPr="002E7EC6">
        <w:rPr>
          <w:sz w:val="20"/>
          <w:szCs w:val="20"/>
        </w:rPr>
        <w:t xml:space="preserve">Previous authors have addressed impedance reach and phase selection in distance protection. Directionality in distance protection and its challenges in IBR interface system is not addressed adequately </w:t>
      </w:r>
      <w:sdt>
        <w:sdtPr>
          <w:rPr>
            <w:sz w:val="20"/>
            <w:szCs w:val="20"/>
          </w:rPr>
          <w:id w:val="1129822783"/>
          <w:citation/>
        </w:sdtPr>
        <w:sdtContent>
          <w:r w:rsidRPr="002E7EC6">
            <w:rPr>
              <w:sz w:val="20"/>
              <w:szCs w:val="20"/>
            </w:rPr>
            <w:fldChar w:fldCharType="begin"/>
          </w:r>
          <w:r w:rsidRPr="002E7EC6">
            <w:rPr>
              <w:sz w:val="20"/>
              <w:szCs w:val="20"/>
            </w:rPr>
            <w:instrText xml:space="preserve">CITATION Hoo14 \l 1033 </w:instrText>
          </w:r>
          <w:r w:rsidRPr="002E7EC6">
            <w:rPr>
              <w:sz w:val="20"/>
              <w:szCs w:val="20"/>
            </w:rPr>
            <w:fldChar w:fldCharType="separate"/>
          </w:r>
          <w:r w:rsidRPr="002E7EC6">
            <w:rPr>
              <w:sz w:val="20"/>
              <w:szCs w:val="20"/>
            </w:rPr>
            <w:t>[13]</w:t>
          </w:r>
          <w:r w:rsidRPr="002E7EC6">
            <w:rPr>
              <w:sz w:val="20"/>
              <w:szCs w:val="20"/>
            </w:rPr>
            <w:fldChar w:fldCharType="end"/>
          </w:r>
        </w:sdtContent>
      </w:sdt>
      <w:r w:rsidRPr="002E7EC6">
        <w:rPr>
          <w:sz w:val="20"/>
          <w:szCs w:val="20"/>
        </w:rPr>
        <w:t>,</w:t>
      </w:r>
      <w:sdt>
        <w:sdtPr>
          <w:rPr>
            <w:sz w:val="20"/>
            <w:szCs w:val="20"/>
          </w:rPr>
          <w:id w:val="2055347488"/>
          <w:citation/>
        </w:sdtPr>
        <w:sdtContent>
          <w:r w:rsidRPr="002E7EC6">
            <w:rPr>
              <w:sz w:val="20"/>
              <w:szCs w:val="20"/>
            </w:rPr>
            <w:fldChar w:fldCharType="begin"/>
          </w:r>
          <w:r w:rsidRPr="002E7EC6">
            <w:rPr>
              <w:sz w:val="20"/>
              <w:szCs w:val="20"/>
            </w:rPr>
            <w:instrText xml:space="preserve">CITATION Roy14 \l 1033 </w:instrText>
          </w:r>
          <w:r w:rsidRPr="002E7EC6">
            <w:rPr>
              <w:sz w:val="20"/>
              <w:szCs w:val="20"/>
            </w:rPr>
            <w:fldChar w:fldCharType="separate"/>
          </w:r>
          <w:r w:rsidRPr="002E7EC6">
            <w:rPr>
              <w:sz w:val="20"/>
              <w:szCs w:val="20"/>
            </w:rPr>
            <w:t xml:space="preserve"> [14]</w:t>
          </w:r>
          <w:r w:rsidRPr="002E7EC6">
            <w:rPr>
              <w:sz w:val="20"/>
              <w:szCs w:val="20"/>
            </w:rPr>
            <w:fldChar w:fldCharType="end"/>
          </w:r>
        </w:sdtContent>
      </w:sdt>
      <w:r w:rsidRPr="002E7EC6">
        <w:rPr>
          <w:sz w:val="20"/>
          <w:szCs w:val="20"/>
        </w:rPr>
        <w:t>,</w:t>
      </w:r>
      <w:sdt>
        <w:sdtPr>
          <w:rPr>
            <w:sz w:val="20"/>
            <w:szCs w:val="20"/>
          </w:rPr>
          <w:id w:val="-1519847316"/>
          <w:citation/>
        </w:sdtPr>
        <w:sdtContent>
          <w:r w:rsidRPr="002E7EC6">
            <w:rPr>
              <w:sz w:val="20"/>
              <w:szCs w:val="20"/>
            </w:rPr>
            <w:fldChar w:fldCharType="begin"/>
          </w:r>
          <w:r w:rsidRPr="002E7EC6">
            <w:rPr>
              <w:sz w:val="20"/>
              <w:szCs w:val="20"/>
            </w:rPr>
            <w:instrText xml:space="preserve"> CITATION Che15 \l 1033 </w:instrText>
          </w:r>
          <w:r w:rsidRPr="002E7EC6">
            <w:rPr>
              <w:sz w:val="20"/>
              <w:szCs w:val="20"/>
            </w:rPr>
            <w:fldChar w:fldCharType="separate"/>
          </w:r>
          <w:r w:rsidRPr="002E7EC6">
            <w:rPr>
              <w:sz w:val="20"/>
              <w:szCs w:val="20"/>
            </w:rPr>
            <w:t xml:space="preserve"> [15]</w:t>
          </w:r>
          <w:r w:rsidRPr="002E7EC6">
            <w:rPr>
              <w:sz w:val="20"/>
              <w:szCs w:val="20"/>
            </w:rPr>
            <w:fldChar w:fldCharType="end"/>
          </w:r>
        </w:sdtContent>
      </w:sdt>
      <w:r w:rsidRPr="002E7EC6">
        <w:rPr>
          <w:sz w:val="20"/>
          <w:szCs w:val="20"/>
        </w:rPr>
        <w:t>,</w:t>
      </w:r>
      <w:sdt>
        <w:sdtPr>
          <w:rPr>
            <w:sz w:val="20"/>
            <w:szCs w:val="20"/>
          </w:rPr>
          <w:id w:val="1071317841"/>
          <w:citation/>
        </w:sdtPr>
        <w:sdtContent>
          <w:r w:rsidRPr="002E7EC6">
            <w:rPr>
              <w:sz w:val="20"/>
              <w:szCs w:val="20"/>
            </w:rPr>
            <w:fldChar w:fldCharType="begin"/>
          </w:r>
          <w:r w:rsidRPr="002E7EC6">
            <w:rPr>
              <w:sz w:val="20"/>
              <w:szCs w:val="20"/>
            </w:rPr>
            <w:instrText xml:space="preserve"> CITATION MNa18 \l 1033 </w:instrText>
          </w:r>
          <w:r w:rsidRPr="002E7EC6">
            <w:rPr>
              <w:sz w:val="20"/>
              <w:szCs w:val="20"/>
            </w:rPr>
            <w:fldChar w:fldCharType="separate"/>
          </w:r>
          <w:r w:rsidRPr="002E7EC6">
            <w:rPr>
              <w:sz w:val="20"/>
              <w:szCs w:val="20"/>
            </w:rPr>
            <w:t xml:space="preserve"> [20]</w:t>
          </w:r>
          <w:r w:rsidRPr="002E7EC6">
            <w:rPr>
              <w:sz w:val="20"/>
              <w:szCs w:val="20"/>
            </w:rPr>
            <w:fldChar w:fldCharType="end"/>
          </w:r>
        </w:sdtContent>
      </w:sdt>
      <w:r w:rsidRPr="002E7EC6">
        <w:rPr>
          <w:sz w:val="20"/>
          <w:szCs w:val="20"/>
        </w:rPr>
        <w:t>,</w:t>
      </w:r>
      <w:sdt>
        <w:sdtPr>
          <w:rPr>
            <w:sz w:val="20"/>
            <w:szCs w:val="20"/>
          </w:rPr>
          <w:id w:val="-1567478419"/>
          <w:citation/>
        </w:sdtPr>
        <w:sdtContent>
          <w:r w:rsidRPr="002E7EC6">
            <w:rPr>
              <w:sz w:val="20"/>
              <w:szCs w:val="20"/>
            </w:rPr>
            <w:fldChar w:fldCharType="begin"/>
          </w:r>
          <w:r w:rsidRPr="002E7EC6">
            <w:rPr>
              <w:sz w:val="20"/>
              <w:szCs w:val="20"/>
            </w:rPr>
            <w:instrText xml:space="preserve"> CITATION Cho21 \l 1033 </w:instrText>
          </w:r>
          <w:r w:rsidRPr="002E7EC6">
            <w:rPr>
              <w:sz w:val="20"/>
              <w:szCs w:val="20"/>
            </w:rPr>
            <w:fldChar w:fldCharType="separate"/>
          </w:r>
          <w:r w:rsidRPr="002E7EC6">
            <w:rPr>
              <w:sz w:val="20"/>
              <w:szCs w:val="20"/>
            </w:rPr>
            <w:t xml:space="preserve"> [30]</w:t>
          </w:r>
          <w:r w:rsidRPr="002E7EC6">
            <w:rPr>
              <w:sz w:val="20"/>
              <w:szCs w:val="20"/>
            </w:rPr>
            <w:fldChar w:fldCharType="end"/>
          </w:r>
        </w:sdtContent>
      </w:sdt>
      <w:r w:rsidR="00056278" w:rsidRPr="002E7EC6">
        <w:rPr>
          <w:sz w:val="20"/>
          <w:szCs w:val="20"/>
        </w:rPr>
        <w:t>,</w:t>
      </w:r>
      <w:r w:rsidR="00056278">
        <w:rPr>
          <w:sz w:val="20"/>
          <w:szCs w:val="20"/>
        </w:rPr>
        <w:t xml:space="preserve"> and</w:t>
      </w:r>
      <w:sdt>
        <w:sdtPr>
          <w:rPr>
            <w:sz w:val="20"/>
            <w:szCs w:val="20"/>
          </w:rPr>
          <w:id w:val="-562330468"/>
          <w:citation/>
        </w:sdtPr>
        <w:sdtContent>
          <w:r w:rsidRPr="002E7EC6">
            <w:rPr>
              <w:sz w:val="20"/>
              <w:szCs w:val="20"/>
            </w:rPr>
            <w:fldChar w:fldCharType="begin"/>
          </w:r>
          <w:r w:rsidRPr="002E7EC6">
            <w:rPr>
              <w:sz w:val="20"/>
              <w:szCs w:val="20"/>
            </w:rPr>
            <w:instrText xml:space="preserve"> CITATION Bin21 \l 1033 </w:instrText>
          </w:r>
          <w:r w:rsidRPr="002E7EC6">
            <w:rPr>
              <w:sz w:val="20"/>
              <w:szCs w:val="20"/>
            </w:rPr>
            <w:fldChar w:fldCharType="separate"/>
          </w:r>
          <w:r w:rsidRPr="002E7EC6">
            <w:rPr>
              <w:sz w:val="20"/>
              <w:szCs w:val="20"/>
            </w:rPr>
            <w:t xml:space="preserve"> [36]</w:t>
          </w:r>
          <w:r w:rsidRPr="002E7EC6">
            <w:rPr>
              <w:sz w:val="20"/>
              <w:szCs w:val="20"/>
            </w:rPr>
            <w:fldChar w:fldCharType="end"/>
          </w:r>
        </w:sdtContent>
      </w:sdt>
      <w:r w:rsidR="00E34E2B">
        <w:rPr>
          <w:sz w:val="20"/>
          <w:szCs w:val="20"/>
        </w:rPr>
        <w:t>.</w:t>
      </w:r>
      <w:r w:rsidRPr="002E7EC6">
        <w:rPr>
          <w:sz w:val="20"/>
          <w:szCs w:val="20"/>
        </w:rPr>
        <w:t xml:space="preserve"> In this context, focus has been made to study various Indian grid mal operations especially where IBRs are integrated into main grid. The field data has been </w:t>
      </w:r>
      <w:r w:rsidR="00056278" w:rsidRPr="002E7EC6">
        <w:rPr>
          <w:sz w:val="20"/>
          <w:szCs w:val="20"/>
        </w:rPr>
        <w:t>analysed</w:t>
      </w:r>
      <w:r w:rsidRPr="002E7EC6">
        <w:rPr>
          <w:sz w:val="20"/>
          <w:szCs w:val="20"/>
        </w:rPr>
        <w:t xml:space="preserve"> to understand </w:t>
      </w:r>
      <w:r w:rsidR="0071790E" w:rsidRPr="002E7EC6">
        <w:rPr>
          <w:sz w:val="20"/>
          <w:szCs w:val="20"/>
        </w:rPr>
        <w:t>behaviour</w:t>
      </w:r>
      <w:r w:rsidRPr="002E7EC6">
        <w:rPr>
          <w:sz w:val="20"/>
          <w:szCs w:val="20"/>
        </w:rPr>
        <w:t xml:space="preserve"> of the existing protective relays and its algorithms. The findings will help us to further optimize the settings and algorithms in a way that </w:t>
      </w:r>
      <w:r w:rsidR="00056278" w:rsidRPr="002E7EC6">
        <w:rPr>
          <w:sz w:val="20"/>
          <w:szCs w:val="20"/>
        </w:rPr>
        <w:t>maloperation</w:t>
      </w:r>
      <w:r w:rsidRPr="002E7EC6">
        <w:rPr>
          <w:sz w:val="20"/>
          <w:szCs w:val="20"/>
        </w:rPr>
        <w:t xml:space="preserve"> could further be reduced and could help in improving system reliability and stability</w:t>
      </w:r>
      <w:r>
        <w:rPr>
          <w:sz w:val="20"/>
          <w:szCs w:val="20"/>
        </w:rPr>
        <w:t>.</w:t>
      </w:r>
      <w:r w:rsidR="00031FE6">
        <w:rPr>
          <w:sz w:val="20"/>
          <w:szCs w:val="20"/>
        </w:rPr>
        <w:t xml:space="preserve"> </w:t>
      </w:r>
    </w:p>
    <w:p w14:paraId="3B78ACD4" w14:textId="2B1E5172" w:rsidR="009478EA" w:rsidRPr="00EC14E8" w:rsidRDefault="00C91248" w:rsidP="00EC14E8">
      <w:pPr>
        <w:pStyle w:val="IETHeading1"/>
        <w:ind w:left="567" w:hanging="567"/>
      </w:pPr>
      <w:r w:rsidRPr="00EC14E8">
        <w:t>Directionality Detection Methods</w:t>
      </w:r>
    </w:p>
    <w:p w14:paraId="037F1D39" w14:textId="17294A69" w:rsidR="00F2761A" w:rsidRDefault="00BA67ED" w:rsidP="00C91248">
      <w:pPr>
        <w:spacing w:line="240" w:lineRule="exact"/>
        <w:ind w:firstLine="567"/>
        <w:jc w:val="both"/>
        <w:rPr>
          <w:sz w:val="20"/>
          <w:szCs w:val="20"/>
        </w:rPr>
      </w:pPr>
      <w:r>
        <w:rPr>
          <w:noProof/>
          <w:sz w:val="20"/>
          <w:szCs w:val="20"/>
          <w:lang w:val="en-IN" w:eastAsia="en-IN"/>
        </w:rPr>
        <mc:AlternateContent>
          <mc:Choice Requires="wpc">
            <w:drawing>
              <wp:anchor distT="0" distB="0" distL="114300" distR="114300" simplePos="0" relativeHeight="251657728" behindDoc="0" locked="0" layoutInCell="1" allowOverlap="1" wp14:anchorId="4700F9AD" wp14:editId="103EF892">
                <wp:simplePos x="0" y="0"/>
                <wp:positionH relativeFrom="margin">
                  <wp:posOffset>-2067</wp:posOffset>
                </wp:positionH>
                <wp:positionV relativeFrom="paragraph">
                  <wp:posOffset>3713746</wp:posOffset>
                </wp:positionV>
                <wp:extent cx="3060700" cy="1288415"/>
                <wp:effectExtent l="0" t="0" r="6350" b="6985"/>
                <wp:wrapNone/>
                <wp:docPr id="2125327305"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33159954" name="Picture 433159954"/>
                          <pic:cNvPicPr>
                            <a:picLocks noChangeAspect="1"/>
                          </pic:cNvPicPr>
                        </pic:nvPicPr>
                        <pic:blipFill>
                          <a:blip r:embed="rId9"/>
                          <a:stretch>
                            <a:fillRect/>
                          </a:stretch>
                        </pic:blipFill>
                        <pic:spPr>
                          <a:xfrm>
                            <a:off x="0" y="36021"/>
                            <a:ext cx="3060700" cy="848801"/>
                          </a:xfrm>
                          <a:prstGeom prst="rect">
                            <a:avLst/>
                          </a:prstGeom>
                        </pic:spPr>
                      </pic:pic>
                    </wpc:wpc>
                  </a:graphicData>
                </a:graphic>
                <wp14:sizeRelV relativeFrom="margin">
                  <wp14:pctHeight>0</wp14:pctHeight>
                </wp14:sizeRelV>
              </wp:anchor>
            </w:drawing>
          </mc:Choice>
          <mc:Fallback>
            <w:pict>
              <v:group w14:anchorId="134A07A5" id="Canvas 7" o:spid="_x0000_s1026" editas="canvas" style="position:absolute;margin-left:-.15pt;margin-top:292.4pt;width:241pt;height:101.45pt;z-index:251657728;mso-position-horizontal-relative:margin;mso-height-relative:margin" coordsize="30607,12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0607;height:12884;visibility:visible;mso-wrap-style:square" filled="t">
                  <v:fill o:detectmouseclick="t"/>
                  <v:path o:connecttype="none"/>
                </v:shape>
                <v:shape id="Picture 433159954" o:spid="_x0000_s1028" type="#_x0000_t75" style="position:absolute;top:360;width:30607;height:8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">
                  <v:imagedata r:id="rId10" o:title=""/>
                </v:shape>
                <w10:wrap anchorx="margin"/>
              </v:group>
            </w:pict>
          </mc:Fallback>
        </mc:AlternateContent>
      </w:r>
      <w:r w:rsidR="00663715" w:rsidRPr="00663715">
        <w:rPr>
          <w:sz w:val="20"/>
          <w:szCs w:val="20"/>
        </w:rPr>
        <w:t xml:space="preserve">Distance protection has mainly 3 elements – impedance reach, phase selection and directionality. The </w:t>
      </w:r>
      <w:r w:rsidR="00663715" w:rsidRPr="00663715">
        <w:rPr>
          <w:sz w:val="20"/>
          <w:szCs w:val="20"/>
        </w:rPr>
        <w:lastRenderedPageBreak/>
        <w:t xml:space="preserve">current distance protection relays have independent measurement of impedance for each fault loop for each phase. It would work together with a sensitive and reliable in-built phase selection scheme making the relay suitable for specific applications like auto-reclosing. </w:t>
      </w:r>
      <w:r w:rsidR="003E435F">
        <w:rPr>
          <w:sz w:val="20"/>
          <w:szCs w:val="20"/>
        </w:rPr>
        <w:t>The</w:t>
      </w:r>
      <w:r w:rsidR="00411B8D" w:rsidRPr="00663715">
        <w:rPr>
          <w:sz w:val="20"/>
          <w:szCs w:val="20"/>
        </w:rPr>
        <w:t xml:space="preserve"> directional relays have been used to ascertain the direction of faults which helps in optimally isolate the faulty section. They complement the primary protection and are designed such that a phase change between a polarized quantity (mostly voltage) and an operational quantity (mostly current) determine the direction of fault. </w:t>
      </w:r>
      <w:r w:rsidR="00663715" w:rsidRPr="00663715">
        <w:rPr>
          <w:sz w:val="20"/>
          <w:szCs w:val="20"/>
        </w:rPr>
        <w:t>There are features which make protection zones operate independently of each other in directional (forward or reverse) or non-directional mode. This makes them suitable, together with different communication schemes, for various applications of the system with lines and cables in complex network configurations, such as parallel lines, multi-terminal lines</w:t>
      </w:r>
      <w:r w:rsidR="00CB27D3">
        <w:rPr>
          <w:sz w:val="20"/>
          <w:szCs w:val="20"/>
        </w:rPr>
        <w:t xml:space="preserve"> [37],</w:t>
      </w:r>
      <w:r w:rsidR="00663715" w:rsidRPr="00663715">
        <w:rPr>
          <w:sz w:val="20"/>
          <w:szCs w:val="20"/>
        </w:rPr>
        <w:t xml:space="preserve"> </w:t>
      </w:r>
      <w:sdt>
        <w:sdtPr>
          <w:rPr>
            <w:sz w:val="20"/>
            <w:szCs w:val="20"/>
          </w:rPr>
          <w:id w:val="-2023612153"/>
          <w:citation/>
        </w:sdtPr>
        <w:sdtContent>
          <w:r w:rsidR="00663715" w:rsidRPr="00663715">
            <w:rPr>
              <w:sz w:val="20"/>
              <w:szCs w:val="20"/>
            </w:rPr>
            <w:fldChar w:fldCharType="begin"/>
          </w:r>
          <w:r w:rsidR="00663715" w:rsidRPr="00663715">
            <w:rPr>
              <w:sz w:val="20"/>
              <w:szCs w:val="20"/>
            </w:rPr>
            <w:instrText xml:space="preserve"> CITATION REL22 \l 1033 </w:instrText>
          </w:r>
          <w:r w:rsidR="00663715" w:rsidRPr="00663715">
            <w:rPr>
              <w:sz w:val="20"/>
              <w:szCs w:val="20"/>
            </w:rPr>
            <w:fldChar w:fldCharType="separate"/>
          </w:r>
          <w:r w:rsidR="00663715" w:rsidRPr="00663715">
            <w:rPr>
              <w:sz w:val="20"/>
              <w:szCs w:val="20"/>
            </w:rPr>
            <w:t>[38]</w:t>
          </w:r>
          <w:r w:rsidR="00663715" w:rsidRPr="00663715">
            <w:rPr>
              <w:sz w:val="20"/>
              <w:szCs w:val="20"/>
            </w:rPr>
            <w:fldChar w:fldCharType="end"/>
          </w:r>
        </w:sdtContent>
      </w:sdt>
      <w:r w:rsidR="00BE130D">
        <w:rPr>
          <w:sz w:val="20"/>
          <w:szCs w:val="20"/>
        </w:rPr>
        <w:t>.</w:t>
      </w:r>
      <w:r w:rsidR="00F2761A" w:rsidRPr="00F2761A">
        <w:rPr>
          <w:sz w:val="20"/>
          <w:szCs w:val="20"/>
        </w:rPr>
        <w:t xml:space="preserve"> </w:t>
      </w:r>
    </w:p>
    <w:p w14:paraId="321DADAC" w14:textId="437FFA90" w:rsidR="009E2B60" w:rsidRDefault="00F2761A" w:rsidP="00C91248">
      <w:pPr>
        <w:spacing w:line="240" w:lineRule="exact"/>
        <w:ind w:firstLine="567"/>
        <w:jc w:val="both"/>
        <w:rPr>
          <w:sz w:val="20"/>
          <w:szCs w:val="20"/>
        </w:rPr>
      </w:pPr>
      <w:r w:rsidRPr="002275CA">
        <w:rPr>
          <w:sz w:val="20"/>
          <w:szCs w:val="20"/>
        </w:rPr>
        <w:t xml:space="preserve">Without loss of </w:t>
      </w:r>
      <w:r w:rsidRPr="002275CA">
        <w:rPr>
          <w:sz w:val="20"/>
          <w:szCs w:val="20"/>
          <w:lang w:val="x-none"/>
        </w:rPr>
        <w:t xml:space="preserve">generality, a three-bus </w:t>
      </w:r>
      <w:r w:rsidRPr="002275CA">
        <w:rPr>
          <w:sz w:val="20"/>
          <w:szCs w:val="20"/>
        </w:rPr>
        <w:t xml:space="preserve">equivalent system with </w:t>
      </w:r>
      <w:r w:rsidRPr="002275CA">
        <w:rPr>
          <w:sz w:val="20"/>
          <w:szCs w:val="20"/>
          <w:lang w:val="x-none"/>
        </w:rPr>
        <w:t xml:space="preserve">conventional </w:t>
      </w:r>
      <w:r w:rsidRPr="002275CA">
        <w:rPr>
          <w:sz w:val="20"/>
          <w:szCs w:val="20"/>
        </w:rPr>
        <w:t xml:space="preserve">sources on one end and DER on other end </w:t>
      </w:r>
      <w:r w:rsidRPr="002275CA">
        <w:rPr>
          <w:sz w:val="20"/>
          <w:szCs w:val="20"/>
          <w:lang w:val="x-none"/>
        </w:rPr>
        <w:t>as shown in</w:t>
      </w:r>
      <w:r>
        <w:rPr>
          <w:sz w:val="20"/>
          <w:szCs w:val="20"/>
          <w:lang w:val="en-US"/>
        </w:rPr>
        <w:t xml:space="preserve"> </w:t>
      </w:r>
      <w:r w:rsidR="00D53A57">
        <w:rPr>
          <w:sz w:val="20"/>
          <w:szCs w:val="20"/>
          <w:lang w:val="en-US"/>
        </w:rPr>
        <w:t xml:space="preserve">Fig.1 </w:t>
      </w:r>
      <w:r w:rsidRPr="002275CA">
        <w:rPr>
          <w:sz w:val="20"/>
          <w:szCs w:val="20"/>
          <w:lang w:val="x-none"/>
        </w:rPr>
        <w:t>i</w:t>
      </w:r>
      <w:r w:rsidRPr="002275CA">
        <w:rPr>
          <w:sz w:val="20"/>
          <w:szCs w:val="20"/>
        </w:rPr>
        <w:t>s considered for the study of directional challenges</w:t>
      </w:r>
      <w:r w:rsidR="00DD7DF6">
        <w:rPr>
          <w:sz w:val="20"/>
          <w:szCs w:val="20"/>
        </w:rPr>
        <w:t>.</w:t>
      </w:r>
    </w:p>
    <w:p w14:paraId="5E6F9B90" w14:textId="7AAFD5E0" w:rsidR="005F075E" w:rsidRDefault="005F075E" w:rsidP="00C91248">
      <w:pPr>
        <w:spacing w:line="240" w:lineRule="exact"/>
        <w:ind w:firstLine="567"/>
        <w:jc w:val="both"/>
        <w:rPr>
          <w:sz w:val="20"/>
          <w:szCs w:val="20"/>
        </w:rPr>
      </w:pPr>
      <w:r>
        <w:rPr>
          <w:noProof/>
          <w:sz w:val="20"/>
          <w:szCs w:val="20"/>
          <w:lang w:val="en-IN" w:eastAsia="en-IN"/>
        </w:rPr>
        <mc:AlternateContent>
          <mc:Choice Requires="wpc">
            <w:drawing>
              <wp:anchor distT="0" distB="0" distL="114300" distR="114300" simplePos="0" relativeHeight="251666944" behindDoc="0" locked="0" layoutInCell="1" allowOverlap="1" wp14:anchorId="46ACE82A" wp14:editId="55853D08">
                <wp:simplePos x="0" y="0"/>
                <wp:positionH relativeFrom="margin">
                  <wp:posOffset>0</wp:posOffset>
                </wp:positionH>
                <wp:positionV relativeFrom="paragraph">
                  <wp:posOffset>-635</wp:posOffset>
                </wp:positionV>
                <wp:extent cx="3060700" cy="1288415"/>
                <wp:effectExtent l="0" t="0" r="6350" b="6985"/>
                <wp:wrapNone/>
                <wp:docPr id="289807129"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47294386" name="Picture 247294386"/>
                          <pic:cNvPicPr>
                            <a:picLocks noChangeAspect="1"/>
                          </pic:cNvPicPr>
                        </pic:nvPicPr>
                        <pic:blipFill>
                          <a:blip r:embed="rId9"/>
                          <a:stretch>
                            <a:fillRect/>
                          </a:stretch>
                        </pic:blipFill>
                        <pic:spPr>
                          <a:xfrm>
                            <a:off x="0" y="36021"/>
                            <a:ext cx="3060700" cy="848801"/>
                          </a:xfrm>
                          <a:prstGeom prst="rect">
                            <a:avLst/>
                          </a:prstGeom>
                        </pic:spPr>
                      </pic:pic>
                      <wps:wsp>
                        <wps:cNvPr id="1588809709" name="Text Box 8"/>
                        <wps:cNvSpPr txBox="1"/>
                        <wps:spPr>
                          <a:xfrm>
                            <a:off x="0" y="968829"/>
                            <a:ext cx="3060700" cy="299246"/>
                          </a:xfrm>
                          <a:prstGeom prst="rect">
                            <a:avLst/>
                          </a:prstGeom>
                          <a:solidFill>
                            <a:prstClr val="white"/>
                          </a:solidFill>
                          <a:ln>
                            <a:noFill/>
                          </a:ln>
                          <a:effectLst/>
                        </wps:spPr>
                        <wps:txbx>
                          <w:txbxContent>
                            <w:p w14:paraId="471EC736" w14:textId="15A6307D" w:rsidR="005F075E" w:rsidRDefault="00147500" w:rsidP="005F075E">
                              <w:pPr>
                                <w:rPr>
                                  <w:b/>
                                  <w:bCs/>
                                  <w:i/>
                                  <w:iCs/>
                                  <w:color w:val="0563C1"/>
                                  <w:sz w:val="20"/>
                                  <w:szCs w:val="20"/>
                                </w:rPr>
                              </w:pPr>
                              <w:r>
                                <w:rPr>
                                  <w:b/>
                                  <w:i/>
                                  <w:sz w:val="20"/>
                                </w:rPr>
                                <w:t>Fig.1</w:t>
                              </w:r>
                              <w:r w:rsidR="005F075E" w:rsidRPr="005F075E">
                                <w:rPr>
                                  <w:b/>
                                  <w:i/>
                                  <w:sz w:val="20"/>
                                </w:rPr>
                                <w:t>.</w:t>
                              </w:r>
                              <w:r w:rsidR="005F075E">
                                <w:rPr>
                                  <w:b/>
                                  <w:bCs/>
                                  <w:i/>
                                  <w:iCs/>
                                  <w:color w:val="0563C1"/>
                                  <w:sz w:val="20"/>
                                  <w:szCs w:val="20"/>
                                </w:rPr>
                                <w:t xml:space="preserve"> </w:t>
                              </w:r>
                              <w:r w:rsidR="005F075E" w:rsidRPr="005F075E">
                                <w:rPr>
                                  <w:i/>
                                  <w:sz w:val="20"/>
                                </w:rPr>
                                <w:t>System with one end conventional and other end IBR</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14:sizeRelV relativeFrom="margin">
                  <wp14:pctHeight>0</wp14:pctHeight>
                </wp14:sizeRelV>
              </wp:anchor>
            </w:drawing>
          </mc:Choice>
          <mc:Fallback>
            <w:pict>
              <v:group w14:anchorId="46ACE82A" id="Canvas 7" o:spid="_x0000_s1026" editas="canvas" style="position:absolute;left:0;text-align:left;margin-left:0;margin-top:-.05pt;width:241pt;height:101.45pt;z-index:251666944;mso-position-horizontal-relative:margin;mso-height-relative:margin" coordsize="30607,128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&#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30607;height:12884;visibility:visible;mso-wrap-style:square" filled="t">
                  <v:fill o:detectmouseclick="t"/>
                  <v:path o:connecttype="none"/>
                </v:shape>
                <v:shape id="Picture 247294386" o:spid="_x0000_s1028" type="#_x0000_t75" style="position:absolute;top:360;width:30607;height:84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">
                  <v:imagedata r:id="rId11" o:title=""/>
                </v:shape>
                <v:shapetype id="_x0000_t202" coordsize="21600,21600" o:spt="202" path="m,l,21600r21600,l21600,xe">
                  <v:stroke joinstyle="miter"/>
                  <v:path gradientshapeok="t" o:connecttype="rect"/>
                </v:shapetype>
                <v:shape id="_x0000_s1029" type="#_x0000_t202" style="position:absolute;top:9688;width:30607;height:2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" stroked="f">
                  <v:textbox inset="0,0,0,0">
                    <w:txbxContent>
                      <w:p w14:paraId="471EC736" w14:textId="15A6307D" w:rsidR="005F075E" w:rsidRDefault="00147500" w:rsidP="005F075E">
                        <w:pPr>
                          <w:rPr>
                            <w:b/>
                            <w:bCs/>
                            <w:i/>
                            <w:iCs/>
                            <w:color w:val="0563C1"/>
                            <w:sz w:val="20"/>
                            <w:szCs w:val="20"/>
                          </w:rPr>
                        </w:pPr>
                        <w:r>
                          <w:rPr>
                            <w:b/>
                            <w:i/>
                            <w:sz w:val="20"/>
                          </w:rPr>
                          <w:t>Fig.1</w:t>
                        </w:r>
                        <w:r w:rsidR="005F075E" w:rsidRPr="005F075E">
                          <w:rPr>
                            <w:b/>
                            <w:i/>
                            <w:sz w:val="20"/>
                          </w:rPr>
                          <w:t>.</w:t>
                        </w:r>
                        <w:r w:rsidR="005F075E">
                          <w:rPr>
                            <w:b/>
                            <w:bCs/>
                            <w:i/>
                            <w:iCs/>
                            <w:color w:val="0563C1"/>
                            <w:sz w:val="20"/>
                            <w:szCs w:val="20"/>
                          </w:rPr>
                          <w:t xml:space="preserve"> </w:t>
                        </w:r>
                        <w:r w:rsidR="005F075E" w:rsidRPr="005F075E">
                          <w:rPr>
                            <w:i/>
                            <w:sz w:val="20"/>
                          </w:rPr>
                          <w:t>System with one end conventional and other end IBR</w:t>
                        </w:r>
                      </w:p>
                    </w:txbxContent>
                  </v:textbox>
                </v:shape>
                <w10:wrap anchorx="margin"/>
              </v:group>
            </w:pict>
          </mc:Fallback>
        </mc:AlternateContent>
      </w:r>
    </w:p>
    <w:p w14:paraId="14A8B544" w14:textId="7CD5BC7B" w:rsidR="002275CA" w:rsidRDefault="002275CA" w:rsidP="001276B1">
      <w:pPr>
        <w:spacing w:line="240" w:lineRule="exact"/>
        <w:ind w:firstLine="567"/>
        <w:jc w:val="both"/>
        <w:rPr>
          <w:sz w:val="20"/>
          <w:szCs w:val="20"/>
        </w:rPr>
      </w:pPr>
      <w:r w:rsidRPr="002275CA">
        <w:rPr>
          <w:sz w:val="20"/>
          <w:szCs w:val="20"/>
          <w:lang w:val="x-none"/>
        </w:rPr>
        <w:t xml:space="preserve">Two </w:t>
      </w:r>
      <w:r w:rsidRPr="002275CA">
        <w:rPr>
          <w:sz w:val="20"/>
          <w:szCs w:val="20"/>
        </w:rPr>
        <w:t xml:space="preserve">distance </w:t>
      </w:r>
      <w:r w:rsidRPr="002275CA">
        <w:rPr>
          <w:sz w:val="20"/>
          <w:szCs w:val="20"/>
          <w:lang w:val="x-none"/>
        </w:rPr>
        <w:t xml:space="preserve">relays </w:t>
      </w:r>
      <w:r w:rsidRPr="002275CA">
        <w:rPr>
          <w:rFonts w:ascii="Cambria Math" w:hAnsi="Cambria Math" w:cs="Cambria Math"/>
          <w:sz w:val="20"/>
          <w:szCs w:val="20"/>
          <w:lang w:val="x-none"/>
        </w:rPr>
        <w:t>𝑅</w:t>
      </w:r>
      <w:r w:rsidRPr="002275CA">
        <w:rPr>
          <w:sz w:val="20"/>
          <w:szCs w:val="20"/>
          <w:vertAlign w:val="subscript"/>
          <w:lang w:val="x-none"/>
        </w:rPr>
        <w:t>1</w:t>
      </w:r>
      <w:r w:rsidRPr="002275CA">
        <w:rPr>
          <w:sz w:val="20"/>
          <w:szCs w:val="20"/>
          <w:lang w:val="x-none"/>
        </w:rPr>
        <w:t xml:space="preserve"> and </w:t>
      </w:r>
      <w:r w:rsidRPr="002275CA">
        <w:rPr>
          <w:rFonts w:ascii="Cambria Math" w:hAnsi="Cambria Math" w:cs="Cambria Math"/>
          <w:sz w:val="20"/>
          <w:szCs w:val="20"/>
          <w:lang w:val="x-none"/>
        </w:rPr>
        <w:t>𝑅</w:t>
      </w:r>
      <w:r w:rsidRPr="002275CA">
        <w:rPr>
          <w:sz w:val="20"/>
          <w:szCs w:val="20"/>
          <w:vertAlign w:val="subscript"/>
          <w:lang w:val="x-none"/>
        </w:rPr>
        <w:t>2</w:t>
      </w:r>
      <w:r w:rsidRPr="002275CA">
        <w:rPr>
          <w:sz w:val="20"/>
          <w:szCs w:val="20"/>
          <w:lang w:val="x-none"/>
        </w:rPr>
        <w:t xml:space="preserve"> are placed on bus M and bus N </w:t>
      </w:r>
      <w:r w:rsidRPr="002275CA">
        <w:rPr>
          <w:sz w:val="20"/>
          <w:szCs w:val="20"/>
        </w:rPr>
        <w:t>respectively. Zones 1</w:t>
      </w:r>
      <w:r w:rsidR="00EC14E8" w:rsidRPr="002275CA">
        <w:rPr>
          <w:sz w:val="20"/>
          <w:szCs w:val="20"/>
        </w:rPr>
        <w:t>, 2</w:t>
      </w:r>
      <w:r w:rsidRPr="002275CA">
        <w:rPr>
          <w:sz w:val="20"/>
          <w:szCs w:val="20"/>
        </w:rPr>
        <w:t>, and 3 are set in</w:t>
      </w:r>
      <w:r w:rsidRPr="002275CA">
        <w:rPr>
          <w:sz w:val="20"/>
          <w:szCs w:val="20"/>
          <w:lang w:val="x-none"/>
        </w:rPr>
        <w:t xml:space="preserve"> forward </w:t>
      </w:r>
      <w:r w:rsidRPr="002275CA">
        <w:rPr>
          <w:sz w:val="20"/>
          <w:szCs w:val="20"/>
        </w:rPr>
        <w:t>direction and Zone 4 is set in reverse</w:t>
      </w:r>
      <w:r w:rsidRPr="002275CA">
        <w:rPr>
          <w:sz w:val="20"/>
          <w:szCs w:val="20"/>
          <w:lang w:val="x-none"/>
        </w:rPr>
        <w:t xml:space="preserve"> </w:t>
      </w:r>
      <w:r w:rsidRPr="002275CA">
        <w:rPr>
          <w:sz w:val="20"/>
          <w:szCs w:val="20"/>
        </w:rPr>
        <w:t xml:space="preserve">direction for the </w:t>
      </w:r>
      <w:r w:rsidRPr="002275CA">
        <w:rPr>
          <w:sz w:val="20"/>
          <w:szCs w:val="20"/>
          <w:lang w:val="x-none"/>
        </w:rPr>
        <w:t>line section MN</w:t>
      </w:r>
      <w:r w:rsidRPr="002275CA">
        <w:rPr>
          <w:sz w:val="20"/>
          <w:szCs w:val="20"/>
        </w:rPr>
        <w:t xml:space="preserve"> </w:t>
      </w:r>
      <w:sdt>
        <w:sdtPr>
          <w:rPr>
            <w:sz w:val="20"/>
            <w:szCs w:val="20"/>
          </w:rPr>
          <w:id w:val="1049962569"/>
          <w:citation/>
        </w:sdtPr>
        <w:sdtContent>
          <w:r w:rsidRPr="002275CA">
            <w:rPr>
              <w:sz w:val="20"/>
              <w:szCs w:val="20"/>
            </w:rPr>
            <w:fldChar w:fldCharType="begin"/>
          </w:r>
          <w:r w:rsidRPr="002275CA">
            <w:rPr>
              <w:sz w:val="20"/>
              <w:szCs w:val="20"/>
            </w:rPr>
            <w:instrText xml:space="preserve"> CITATION IEE20 \l 1033 </w:instrText>
          </w:r>
          <w:r w:rsidRPr="002275CA">
            <w:rPr>
              <w:sz w:val="20"/>
              <w:szCs w:val="20"/>
            </w:rPr>
            <w:fldChar w:fldCharType="separate"/>
          </w:r>
          <w:r w:rsidRPr="002275CA">
            <w:rPr>
              <w:sz w:val="20"/>
              <w:szCs w:val="20"/>
            </w:rPr>
            <w:t>[21]</w:t>
          </w:r>
          <w:r w:rsidRPr="002275CA">
            <w:rPr>
              <w:sz w:val="20"/>
              <w:szCs w:val="20"/>
            </w:rPr>
            <w:fldChar w:fldCharType="end"/>
          </w:r>
        </w:sdtContent>
      </w:sdt>
      <w:r>
        <w:rPr>
          <w:sz w:val="20"/>
          <w:szCs w:val="20"/>
        </w:rPr>
        <w:t>.</w:t>
      </w:r>
      <w:r w:rsidRPr="002275CA">
        <w:rPr>
          <w:sz w:val="20"/>
          <w:szCs w:val="20"/>
        </w:rPr>
        <w:t xml:space="preserve"> The directionality is determined based </w:t>
      </w:r>
      <w:r w:rsidR="00056278" w:rsidRPr="002275CA">
        <w:rPr>
          <w:sz w:val="20"/>
          <w:szCs w:val="20"/>
        </w:rPr>
        <w:t>upon criteria</w:t>
      </w:r>
      <w:r w:rsidRPr="002275CA">
        <w:rPr>
          <w:sz w:val="20"/>
          <w:szCs w:val="20"/>
        </w:rPr>
        <w:t xml:space="preserve"> as discussed in the further sections.</w:t>
      </w:r>
    </w:p>
    <w:p w14:paraId="3A6AAB2F" w14:textId="3727C03A" w:rsidR="001276B1" w:rsidRDefault="001276B1" w:rsidP="001276B1">
      <w:pPr>
        <w:spacing w:line="240" w:lineRule="exact"/>
        <w:ind w:firstLine="567"/>
        <w:jc w:val="both"/>
        <w:rPr>
          <w:sz w:val="20"/>
          <w:szCs w:val="20"/>
        </w:rPr>
      </w:pPr>
    </w:p>
    <w:p w14:paraId="60404F13" w14:textId="425F5F82" w:rsidR="001276B1" w:rsidRPr="001276B1" w:rsidRDefault="004D4423" w:rsidP="00C03E5D">
      <w:pPr>
        <w:pStyle w:val="IETHeading2"/>
        <w:numPr>
          <w:ilvl w:val="1"/>
          <w:numId w:val="14"/>
        </w:numPr>
        <w:tabs>
          <w:tab w:val="left" w:pos="851"/>
        </w:tabs>
      </w:pPr>
      <w:r>
        <w:rPr>
          <w:noProof/>
          <w:lang w:val="en-IN" w:eastAsia="en-IN"/>
        </w:rPr>
        <mc:AlternateContent>
          <mc:Choice Requires="wps">
            <w:drawing>
              <wp:anchor distT="0" distB="0" distL="114300" distR="114300" simplePos="0" relativeHeight="251663872" behindDoc="0" locked="0" layoutInCell="1" allowOverlap="1" wp14:anchorId="3804C55A" wp14:editId="53D181AA">
                <wp:simplePos x="0" y="0"/>
                <wp:positionH relativeFrom="column">
                  <wp:posOffset>3421698</wp:posOffset>
                </wp:positionH>
                <wp:positionV relativeFrom="paragraph">
                  <wp:posOffset>164465</wp:posOffset>
                </wp:positionV>
                <wp:extent cx="3060700" cy="298450"/>
                <wp:effectExtent l="0" t="0" r="6350" b="6350"/>
                <wp:wrapNone/>
                <wp:docPr id="11" name="Text Box 11"/>
                <wp:cNvGraphicFramePr/>
                <a:graphic xmlns:a="http://schemas.openxmlformats.org/drawingml/2006/main">
                  <a:graphicData uri="http://schemas.microsoft.com/office/word/2010/wordprocessingShape">
                    <wps:wsp>
                      <wps:cNvSpPr txBox="1"/>
                      <wps:spPr>
                        <a:xfrm>
                          <a:off x="0" y="0"/>
                          <a:ext cx="3060700" cy="298450"/>
                        </a:xfrm>
                        <a:prstGeom prst="rect">
                          <a:avLst/>
                        </a:prstGeom>
                        <a:solidFill>
                          <a:prstClr val="white"/>
                        </a:solidFill>
                        <a:ln>
                          <a:noFill/>
                        </a:ln>
                        <a:effectLst/>
                      </wps:spPr>
                      <wps:txbx>
                        <w:txbxContent>
                          <w:p w14:paraId="43DBE0A2" w14:textId="68546752" w:rsidR="00053D4A" w:rsidRPr="003F694E" w:rsidRDefault="00147500" w:rsidP="009F2F53">
                            <w:pPr>
                              <w:pStyle w:val="FigureCaption"/>
                              <w:rPr>
                                <w:iCs/>
                                <w:noProof/>
                              </w:rPr>
                            </w:pPr>
                            <w:bookmarkStart w:id="3" w:name="_Ref170586603"/>
                            <w:r>
                              <w:rPr>
                                <w:b/>
                              </w:rPr>
                              <w:t>Fig.3</w:t>
                            </w:r>
                            <w:r w:rsidR="00053D4A">
                              <w:rPr>
                                <w:b/>
                              </w:rPr>
                              <w:t>.</w:t>
                            </w:r>
                            <w:r w:rsidR="00053D4A" w:rsidRPr="003F694E">
                              <w:t xml:space="preserve"> Negative Sequence Diagram</w:t>
                            </w:r>
                            <w:bookmarkEnd w:id="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04C55A" id="Text Box 11" o:spid="_x0000_s1030" type="#_x0000_t202" style="position:absolute;left:0;text-align:left;margin-left:269.45pt;margin-top:12.95pt;width:241pt;height:23.5pt;z-index:251663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" stroked="f">
                <v:textbox style="mso-fit-shape-to-text:t" inset="0,0,0,0">
                  <w:txbxContent>
                    <w:p w14:paraId="43DBE0A2" w14:textId="68546752" w:rsidR="00053D4A" w:rsidRPr="003F694E" w:rsidRDefault="00147500" w:rsidP="009F2F53">
                      <w:pPr>
                        <w:pStyle w:val="FigureCaption"/>
                        <w:rPr>
                          <w:iCs/>
                          <w:noProof/>
                        </w:rPr>
                      </w:pPr>
                      <w:bookmarkStart w:id="4" w:name="_Ref170586603"/>
                      <w:r>
                        <w:rPr>
                          <w:b/>
                        </w:rPr>
                        <w:t>Fig.3</w:t>
                      </w:r>
                      <w:r w:rsidR="00053D4A">
                        <w:rPr>
                          <w:b/>
                        </w:rPr>
                        <w:t>.</w:t>
                      </w:r>
                      <w:r w:rsidR="00053D4A" w:rsidRPr="003F694E">
                        <w:t xml:space="preserve"> Negative Sequence Diagram</w:t>
                      </w:r>
                      <w:bookmarkEnd w:id="4"/>
                    </w:p>
                  </w:txbxContent>
                </v:textbox>
              </v:shape>
            </w:pict>
          </mc:Fallback>
        </mc:AlternateContent>
      </w:r>
      <w:r w:rsidR="001276B1">
        <w:t>Positive sequence based method:</w:t>
      </w:r>
    </w:p>
    <w:p w14:paraId="7E3321FB" w14:textId="2C363D77" w:rsidR="00224E77" w:rsidRDefault="00224E77" w:rsidP="002275CA">
      <w:pPr>
        <w:spacing w:line="240" w:lineRule="exact"/>
        <w:ind w:firstLine="284"/>
        <w:jc w:val="both"/>
        <w:rPr>
          <w:sz w:val="20"/>
          <w:szCs w:val="20"/>
        </w:rPr>
      </w:pPr>
    </w:p>
    <w:p w14:paraId="68D2D2D4" w14:textId="3CFD9B7C" w:rsidR="002B6E58" w:rsidRPr="00986192" w:rsidRDefault="002B6E58" w:rsidP="00782491">
      <w:pPr>
        <w:spacing w:line="240" w:lineRule="exact"/>
        <w:ind w:firstLine="567"/>
        <w:jc w:val="both"/>
        <w:rPr>
          <w:iCs/>
          <w:sz w:val="20"/>
          <w:szCs w:val="20"/>
        </w:rPr>
      </w:pPr>
      <w:r>
        <w:rPr>
          <w:iCs/>
          <w:noProof/>
          <w:sz w:val="20"/>
          <w:szCs w:val="20"/>
          <w:lang w:val="en-IN" w:eastAsia="en-IN"/>
        </w:rPr>
        <mc:AlternateContent>
          <mc:Choice Requires="wpc">
            <w:drawing>
              <wp:anchor distT="0" distB="0" distL="114300" distR="114300" simplePos="0" relativeHeight="251653632" behindDoc="1" locked="0" layoutInCell="1" allowOverlap="1" wp14:anchorId="78802E58" wp14:editId="6D5FD267">
                <wp:simplePos x="0" y="0"/>
                <wp:positionH relativeFrom="margin">
                  <wp:posOffset>-60325</wp:posOffset>
                </wp:positionH>
                <wp:positionV relativeFrom="paragraph">
                  <wp:posOffset>407035</wp:posOffset>
                </wp:positionV>
                <wp:extent cx="3060700" cy="1316355"/>
                <wp:effectExtent l="0" t="0" r="6350" b="0"/>
                <wp:wrapTight wrapText="bothSides">
                  <wp:wrapPolygon edited="0">
                    <wp:start x="0" y="0"/>
                    <wp:lineTo x="0" y="21256"/>
                    <wp:lineTo x="21510" y="21256"/>
                    <wp:lineTo x="21510" y="0"/>
                    <wp:lineTo x="0" y="0"/>
                  </wp:wrapPolygon>
                </wp:wrapTight>
                <wp:docPr id="228123846" name="Canvas 5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65832151" name="Picture 2065832151"/>
                          <pic:cNvPicPr>
                            <a:picLocks noChangeAspect="1"/>
                          </pic:cNvPicPr>
                        </pic:nvPicPr>
                        <pic:blipFill>
                          <a:blip r:embed="rId12"/>
                          <a:stretch>
                            <a:fillRect/>
                          </a:stretch>
                        </pic:blipFill>
                        <pic:spPr>
                          <a:xfrm>
                            <a:off x="0" y="5080"/>
                            <a:ext cx="3060700" cy="950755"/>
                          </a:xfrm>
                          <a:prstGeom prst="rect">
                            <a:avLst/>
                          </a:prstGeom>
                        </pic:spPr>
                      </pic:pic>
                    </wpc:wpc>
                  </a:graphicData>
                </a:graphic>
                <wp14:sizeRelV relativeFrom="margin">
                  <wp14:pctHeight>0</wp14:pctHeight>
                </wp14:sizeRelV>
              </wp:anchor>
            </w:drawing>
          </mc:Choice>
          <mc:Fallback>
            <w:pict>
              <v:group w14:anchorId="2A6470C5" id="Canvas 52" o:spid="_x0000_s1026" editas="canvas" style="position:absolute;margin-left:-4.75pt;margin-top:32.05pt;width:241pt;height:103.65pt;z-index:-251662848;mso-position-horizontal-relative:margin;mso-height-relative:margin" coordsize="30607,13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">
                <v:shape id="_x0000_s1027" type="#_x0000_t75" style="position:absolute;width:30607;height:13163;visibility:visible;mso-wrap-style:square" filled="t">
                  <v:fill o:detectmouseclick="t"/>
                  <v:path o:connecttype="none"/>
                </v:shape>
                <v:shape id="Picture 2065832151" o:spid="_x0000_s1028" type="#_x0000_t75" style="position:absolute;top:50;width:30607;height:95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">
                  <v:imagedata r:id="rId13" o:title=""/>
                </v:shape>
                <w10:wrap type="tight" anchorx="margin"/>
              </v:group>
            </w:pict>
          </mc:Fallback>
        </mc:AlternateContent>
      </w:r>
      <w:r>
        <w:rPr>
          <w:noProof/>
          <w:lang w:val="en-IN" w:eastAsia="en-IN"/>
        </w:rPr>
        <mc:AlternateContent>
          <mc:Choice Requires="wps">
            <w:drawing>
              <wp:anchor distT="0" distB="0" distL="114300" distR="114300" simplePos="0" relativeHeight="251661824" behindDoc="0" locked="0" layoutInCell="1" allowOverlap="1" wp14:anchorId="37F0FCE9" wp14:editId="6563F3AF">
                <wp:simplePos x="0" y="0"/>
                <wp:positionH relativeFrom="column">
                  <wp:posOffset>151638</wp:posOffset>
                </wp:positionH>
                <wp:positionV relativeFrom="paragraph">
                  <wp:posOffset>1465022</wp:posOffset>
                </wp:positionV>
                <wp:extent cx="2774950" cy="152400"/>
                <wp:effectExtent l="0" t="0" r="6350" b="0"/>
                <wp:wrapNone/>
                <wp:docPr id="7" name="Text Box 7"/>
                <wp:cNvGraphicFramePr/>
                <a:graphic xmlns:a="http://schemas.openxmlformats.org/drawingml/2006/main">
                  <a:graphicData uri="http://schemas.microsoft.com/office/word/2010/wordprocessingShape">
                    <wps:wsp>
                      <wps:cNvSpPr txBox="1"/>
                      <wps:spPr>
                        <a:xfrm>
                          <a:off x="0" y="0"/>
                          <a:ext cx="2774950" cy="152400"/>
                        </a:xfrm>
                        <a:prstGeom prst="rect">
                          <a:avLst/>
                        </a:prstGeom>
                        <a:solidFill>
                          <a:prstClr val="white"/>
                        </a:solidFill>
                        <a:ln>
                          <a:noFill/>
                        </a:ln>
                        <a:effectLst/>
                      </wps:spPr>
                      <wps:txbx>
                        <w:txbxContent>
                          <w:p w14:paraId="0F5C031E" w14:textId="2FCFB386" w:rsidR="00053D4A" w:rsidRPr="00CA4DEC" w:rsidRDefault="00147500" w:rsidP="00CA4DEC">
                            <w:pPr>
                              <w:pStyle w:val="FigureCaption"/>
                              <w:rPr>
                                <w:b/>
                              </w:rPr>
                            </w:pPr>
                            <w:r>
                              <w:rPr>
                                <w:b/>
                              </w:rPr>
                              <w:t>Fig.2</w:t>
                            </w:r>
                            <w:r w:rsidR="00053D4A">
                              <w:rPr>
                                <w:b/>
                              </w:rPr>
                              <w:t>.</w:t>
                            </w:r>
                            <w:r w:rsidR="00053D4A" w:rsidRPr="00CA4DEC">
                              <w:t xml:space="preserve"> Positive Sequence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F0FCE9" id="Text Box 7" o:spid="_x0000_s1031" type="#_x0000_t202" style="position:absolute;left:0;text-align:left;margin-left:11.95pt;margin-top:115.35pt;width:218.5pt;height:12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" stroked="f">
                <v:textbox inset="0,0,0,0">
                  <w:txbxContent>
                    <w:p w14:paraId="0F5C031E" w14:textId="2FCFB386" w:rsidR="00053D4A" w:rsidRPr="00CA4DEC" w:rsidRDefault="00147500" w:rsidP="00CA4DEC">
                      <w:pPr>
                        <w:pStyle w:val="FigureCaption"/>
                        <w:rPr>
                          <w:b/>
                        </w:rPr>
                      </w:pPr>
                      <w:r>
                        <w:rPr>
                          <w:b/>
                        </w:rPr>
                        <w:t>Fig.2</w:t>
                      </w:r>
                      <w:r w:rsidR="00053D4A">
                        <w:rPr>
                          <w:b/>
                        </w:rPr>
                        <w:t>.</w:t>
                      </w:r>
                      <w:r w:rsidR="00053D4A" w:rsidRPr="00CA4DEC">
                        <w:t xml:space="preserve"> Positive Sequence Diagram</w:t>
                      </w:r>
                    </w:p>
                  </w:txbxContent>
                </v:textbox>
              </v:shape>
            </w:pict>
          </mc:Fallback>
        </mc:AlternateContent>
      </w:r>
      <w:r w:rsidR="004D57C9" w:rsidRPr="00B9790C">
        <w:rPr>
          <w:iCs/>
          <w:sz w:val="20"/>
          <w:szCs w:val="20"/>
          <w:lang w:val="x-none"/>
        </w:rPr>
        <w:t>The positive sequence diagram of the system could be written as in</w:t>
      </w:r>
      <w:r w:rsidR="00D53A57">
        <w:rPr>
          <w:iCs/>
          <w:sz w:val="20"/>
          <w:szCs w:val="20"/>
          <w:lang w:val="en-US"/>
        </w:rPr>
        <w:t xml:space="preserve"> Fig.2</w:t>
      </w:r>
      <w:r w:rsidR="004D57C9" w:rsidRPr="00ED6672">
        <w:rPr>
          <w:iCs/>
          <w:sz w:val="20"/>
          <w:szCs w:val="20"/>
        </w:rPr>
        <w:t>.</w:t>
      </w:r>
    </w:p>
    <w:p w14:paraId="04387B9D" w14:textId="456FE60D" w:rsidR="00B9790C" w:rsidRPr="00B9790C" w:rsidRDefault="00B9790C" w:rsidP="00B9790C">
      <w:pPr>
        <w:spacing w:line="240" w:lineRule="exact"/>
        <w:jc w:val="both"/>
        <w:rPr>
          <w:iCs/>
          <w:sz w:val="20"/>
          <w:szCs w:val="20"/>
          <w:lang w:val="x-none"/>
        </w:rPr>
      </w:pPr>
      <w:r w:rsidRPr="00B9790C">
        <w:rPr>
          <w:iCs/>
          <w:sz w:val="20"/>
          <w:szCs w:val="20"/>
          <w:lang w:val="x-none"/>
        </w:rPr>
        <w:t xml:space="preserve">The positive sequence voltage </w:t>
      </w:r>
      <w:r w:rsidRPr="00B9790C">
        <w:rPr>
          <w:rFonts w:ascii="Cambria Math" w:hAnsi="Cambria Math" w:cs="Cambria Math"/>
          <w:iCs/>
          <w:sz w:val="20"/>
          <w:szCs w:val="20"/>
          <w:lang w:val="x-none"/>
        </w:rPr>
        <w:t>𝑉</w:t>
      </w:r>
      <w:r w:rsidRPr="00B9790C">
        <w:rPr>
          <w:iCs/>
          <w:sz w:val="20"/>
          <w:szCs w:val="20"/>
          <w:vertAlign w:val="subscript"/>
          <w:lang w:val="x-none"/>
        </w:rPr>
        <w:t>1</w:t>
      </w:r>
      <w:r w:rsidRPr="00B9790C">
        <w:rPr>
          <w:rFonts w:ascii="Cambria Math" w:hAnsi="Cambria Math" w:cs="Cambria Math"/>
          <w:iCs/>
          <w:sz w:val="20"/>
          <w:szCs w:val="20"/>
          <w:vertAlign w:val="subscript"/>
          <w:lang w:val="x-none"/>
        </w:rPr>
        <w:t>𝑀</w:t>
      </w:r>
      <w:r w:rsidRPr="00B9790C">
        <w:rPr>
          <w:iCs/>
          <w:sz w:val="20"/>
          <w:szCs w:val="20"/>
          <w:lang w:val="x-none"/>
        </w:rPr>
        <w:t xml:space="preserve"> can be expressed 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723"/>
        <w:gridCol w:w="1955"/>
      </w:tblGrid>
      <w:tr w:rsidR="00B9790C" w:rsidRPr="00B9790C" w14:paraId="64ECB435" w14:textId="77777777" w:rsidTr="00E2513A">
        <w:trPr>
          <w:trHeight w:val="355"/>
        </w:trPr>
        <w:tc>
          <w:tcPr>
            <w:tcW w:w="2723" w:type="dxa"/>
          </w:tcPr>
          <w:p w14:paraId="05EADCDA" w14:textId="46E6D7DF" w:rsidR="00B9790C" w:rsidRPr="00B9790C" w:rsidRDefault="00000000" w:rsidP="00BD6EB6">
            <w:pPr>
              <w:spacing w:before="120" w:after="120" w:line="120" w:lineRule="exact"/>
              <w:jc w:val="both"/>
              <w:rPr>
                <w:iCs/>
                <w:sz w:val="20"/>
                <w:szCs w:val="20"/>
                <w:lang w:val="x-none"/>
              </w:rPr>
            </w:pP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 xml:space="preserve">1M </m:t>
                  </m:r>
                </m:sub>
              </m:sSub>
              <m:r>
                <w:rPr>
                  <w:rFonts w:ascii="Cambria Math" w:hAnsi="Cambria Math"/>
                  <w:sz w:val="20"/>
                  <w:szCs w:val="20"/>
                  <w:lang w:val="x-none"/>
                </w:rPr>
                <m:t xml:space="preserve"> = </m:t>
              </m:r>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1MN</m:t>
                  </m:r>
                </m:sub>
              </m:sSub>
              <m:r>
                <w:rPr>
                  <w:rFonts w:ascii="Cambria Math" w:hAnsi="Cambria Math"/>
                  <w:sz w:val="20"/>
                  <w:szCs w:val="20"/>
                  <w:lang w:val="x-none"/>
                </w:rPr>
                <m:t xml:space="preserve"> </m:t>
              </m:r>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MF1</m:t>
                  </m:r>
                </m:sub>
              </m:sSub>
            </m:oMath>
            <w:r w:rsidR="002B3FEB">
              <w:rPr>
                <w:iCs/>
                <w:sz w:val="20"/>
                <w:szCs w:val="20"/>
                <w:lang w:val="x-none"/>
              </w:rPr>
              <w:tab/>
            </w:r>
          </w:p>
        </w:tc>
        <w:tc>
          <w:tcPr>
            <w:tcW w:w="1955" w:type="dxa"/>
          </w:tcPr>
          <w:p w14:paraId="1E274E1F" w14:textId="2C1C97EF" w:rsidR="00B9790C" w:rsidRPr="00B9790C" w:rsidRDefault="00FE3BF8" w:rsidP="00E76AC5">
            <w:pPr>
              <w:spacing w:line="240" w:lineRule="exact"/>
              <w:jc w:val="right"/>
              <w:rPr>
                <w:iCs/>
                <w:sz w:val="20"/>
                <w:szCs w:val="20"/>
                <w:lang w:val="en-IN"/>
              </w:rPr>
            </w:pPr>
            <w:r>
              <w:rPr>
                <w:iCs/>
                <w:sz w:val="20"/>
                <w:szCs w:val="20"/>
                <w:lang w:val="en-IN"/>
              </w:rPr>
              <w:t>(1)</w:t>
            </w:r>
          </w:p>
        </w:tc>
      </w:tr>
      <w:tr w:rsidR="00B9790C" w:rsidRPr="00B9790C" w14:paraId="09DA2C19" w14:textId="77777777" w:rsidTr="00E2513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59"/>
        </w:trPr>
        <w:tc>
          <w:tcPr>
            <w:tcW w:w="2723" w:type="dxa"/>
            <w:tcBorders>
              <w:top w:val="nil"/>
              <w:left w:val="nil"/>
              <w:bottom w:val="nil"/>
              <w:right w:val="nil"/>
            </w:tcBorders>
          </w:tcPr>
          <w:p w14:paraId="67CA30E4" w14:textId="299B1CF9" w:rsidR="00B9790C" w:rsidRPr="00B9790C" w:rsidRDefault="00AF1AA1" w:rsidP="00FE3BF8">
            <w:pPr>
              <w:spacing w:before="120" w:after="120" w:line="240" w:lineRule="exact"/>
              <w:jc w:val="both"/>
              <w:rPr>
                <w:iCs/>
                <w:sz w:val="20"/>
                <w:szCs w:val="20"/>
                <w:lang w:val="x-none"/>
              </w:rPr>
            </w:pPr>
            <w:r>
              <w:rPr>
                <w:iCs/>
                <w:sz w:val="20"/>
                <w:szCs w:val="20"/>
              </w:rPr>
              <w:t xml:space="preserve">Hence, </w:t>
            </w:r>
            <m:oMath>
              <m:f>
                <m:fPr>
                  <m:ctrlPr>
                    <w:rPr>
                      <w:rFonts w:ascii="Cambria Math" w:hAnsi="Cambria Math"/>
                      <w:i/>
                      <w:iCs/>
                      <w:sz w:val="20"/>
                      <w:szCs w:val="20"/>
                      <w:lang w:val="x-none"/>
                    </w:rPr>
                  </m:ctrlPr>
                </m:fPr>
                <m:num>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1MN</m:t>
                      </m:r>
                    </m:sub>
                  </m:sSub>
                </m:num>
                <m:den>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1M</m:t>
                      </m:r>
                    </m:sub>
                  </m:sSub>
                </m:den>
              </m:f>
              <m:r>
                <w:rPr>
                  <w:rFonts w:ascii="Cambria Math" w:hAnsi="Cambria Math"/>
                  <w:sz w:val="20"/>
                  <w:szCs w:val="20"/>
                  <w:lang w:val="x-none"/>
                </w:rPr>
                <m:t>= </m:t>
              </m:r>
              <m:f>
                <m:fPr>
                  <m:ctrlPr>
                    <w:rPr>
                      <w:rFonts w:ascii="Cambria Math" w:hAnsi="Cambria Math"/>
                      <w:i/>
                      <w:iCs/>
                      <w:sz w:val="20"/>
                      <w:szCs w:val="20"/>
                      <w:lang w:val="x-none"/>
                    </w:rPr>
                  </m:ctrlPr>
                </m:fPr>
                <m:num>
                  <m:r>
                    <w:rPr>
                      <w:rFonts w:ascii="Cambria Math" w:hAnsi="Cambria Math"/>
                      <w:sz w:val="20"/>
                      <w:szCs w:val="20"/>
                      <w:lang w:val="x-none"/>
                    </w:rPr>
                    <m:t>1</m:t>
                  </m:r>
                </m:num>
                <m:den>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MF1</m:t>
                      </m:r>
                    </m:sub>
                  </m:sSub>
                </m:den>
              </m:f>
            </m:oMath>
            <w:r w:rsidR="00AB463F" w:rsidRPr="00D24BCF">
              <w:rPr>
                <w:iCs/>
                <w:sz w:val="20"/>
                <w:szCs w:val="20"/>
                <w:lang w:val="x-none"/>
              </w:rPr>
              <w:t xml:space="preserve"> </w:t>
            </w:r>
          </w:p>
        </w:tc>
        <w:tc>
          <w:tcPr>
            <w:tcW w:w="1955" w:type="dxa"/>
            <w:tcBorders>
              <w:top w:val="nil"/>
              <w:left w:val="nil"/>
              <w:bottom w:val="nil"/>
              <w:right w:val="nil"/>
            </w:tcBorders>
          </w:tcPr>
          <w:p w14:paraId="52C27A49" w14:textId="48FEDAC8" w:rsidR="00B9790C" w:rsidRPr="00B9790C" w:rsidRDefault="00B9790C" w:rsidP="00E76AC5">
            <w:pPr>
              <w:spacing w:line="240" w:lineRule="exact"/>
              <w:jc w:val="right"/>
              <w:rPr>
                <w:iCs/>
                <w:sz w:val="20"/>
                <w:szCs w:val="20"/>
                <w:lang w:val="en-IN"/>
              </w:rPr>
            </w:pPr>
            <w:r w:rsidRPr="00B9790C">
              <w:rPr>
                <w:iCs/>
                <w:sz w:val="20"/>
                <w:szCs w:val="20"/>
                <w:lang w:val="en-IN"/>
              </w:rPr>
              <w:t>(2)</w:t>
            </w:r>
          </w:p>
        </w:tc>
      </w:tr>
    </w:tbl>
    <w:p w14:paraId="11DA6BF0" w14:textId="060F365E" w:rsidR="00B9790C" w:rsidRDefault="00B9790C" w:rsidP="002F43F5">
      <w:pPr>
        <w:spacing w:line="240" w:lineRule="exact"/>
        <w:ind w:firstLine="567"/>
        <w:jc w:val="both"/>
        <w:rPr>
          <w:iCs/>
          <w:sz w:val="20"/>
          <w:szCs w:val="20"/>
          <w:lang w:val="x-none"/>
        </w:rPr>
      </w:pPr>
      <w:r w:rsidRPr="00B9790C">
        <w:rPr>
          <w:iCs/>
          <w:sz w:val="20"/>
          <w:szCs w:val="20"/>
          <w:lang w:val="x-none"/>
        </w:rPr>
        <w:t xml:space="preserve">The positive sequence angle </w:t>
      </w:r>
      <m:oMath>
        <m:sSub>
          <m:sSubPr>
            <m:ctrlPr>
              <w:rPr>
                <w:rFonts w:ascii="Cambria Math" w:hAnsi="Cambria Math"/>
                <w:i/>
                <w:iCs/>
                <w:sz w:val="20"/>
                <w:szCs w:val="20"/>
                <w:lang w:val="x-none"/>
              </w:rPr>
            </m:ctrlPr>
          </m:sSubPr>
          <m:e>
            <m:r>
              <w:rPr>
                <w:rFonts w:ascii="Cambria Math" w:hAnsi="Cambria Math"/>
                <w:sz w:val="20"/>
                <w:szCs w:val="20"/>
                <w:lang w:val="x-none"/>
              </w:rPr>
              <m:t>∅</m:t>
            </m:r>
          </m:e>
          <m:sub>
            <m:r>
              <w:rPr>
                <w:rFonts w:ascii="Cambria Math" w:hAnsi="Cambria Math"/>
                <w:sz w:val="20"/>
                <w:szCs w:val="20"/>
                <w:lang w:val="x-none"/>
              </w:rPr>
              <m:t>1</m:t>
            </m:r>
          </m:sub>
        </m:sSub>
      </m:oMath>
      <w:r w:rsidRPr="00B9790C">
        <w:rPr>
          <w:iCs/>
          <w:sz w:val="20"/>
          <w:szCs w:val="20"/>
          <w:lang w:val="x-none"/>
        </w:rPr>
        <w:t xml:space="preserve"> in terms of </w:t>
      </w: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1M</m:t>
            </m:r>
          </m:sub>
        </m:sSub>
        <m:r>
          <w:rPr>
            <w:rFonts w:ascii="Cambria Math" w:hAnsi="Cambria Math"/>
            <w:sz w:val="20"/>
            <w:szCs w:val="20"/>
            <w:lang w:val="x-none"/>
          </w:rPr>
          <m:t> </m:t>
        </m:r>
      </m:oMath>
      <w:r w:rsidRPr="00B9790C">
        <w:rPr>
          <w:iCs/>
          <w:sz w:val="20"/>
          <w:szCs w:val="20"/>
          <w:lang w:val="x-none"/>
        </w:rPr>
        <w:t xml:space="preserve"> and </w:t>
      </w:r>
      <m:oMath>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1MN</m:t>
            </m:r>
          </m:sub>
        </m:sSub>
        <m:r>
          <w:rPr>
            <w:rFonts w:ascii="Cambria Math" w:hAnsi="Cambria Math"/>
            <w:sz w:val="20"/>
            <w:szCs w:val="20"/>
            <w:lang w:val="x-none"/>
          </w:rPr>
          <m:t> </m:t>
        </m:r>
      </m:oMath>
      <w:r w:rsidRPr="00B9790C">
        <w:rPr>
          <w:iCs/>
          <w:sz w:val="20"/>
          <w:szCs w:val="20"/>
          <w:lang w:val="x-none"/>
        </w:rPr>
        <w:t>can be expressed as</w:t>
      </w:r>
    </w:p>
    <w:p w14:paraId="7588FE08" w14:textId="416BDC89" w:rsidR="004547DA" w:rsidRDefault="00000000" w:rsidP="004E545D">
      <w:pPr>
        <w:spacing w:before="120" w:after="120" w:line="240" w:lineRule="exact"/>
        <w:rPr>
          <w:iCs/>
          <w:sz w:val="20"/>
          <w:szCs w:val="20"/>
        </w:rPr>
      </w:pPr>
      <m:oMath>
        <m:sSub>
          <m:sSubPr>
            <m:ctrlPr>
              <w:rPr>
                <w:rFonts w:ascii="Cambria Math" w:hAnsi="Cambria Math"/>
                <w:i/>
                <w:iCs/>
                <w:sz w:val="20"/>
                <w:szCs w:val="20"/>
                <w:lang w:val="x-none"/>
              </w:rPr>
            </m:ctrlPr>
          </m:sSubPr>
          <m:e>
            <m:r>
              <w:rPr>
                <w:rFonts w:ascii="Cambria Math" w:hAnsi="Cambria Math"/>
                <w:sz w:val="20"/>
                <w:szCs w:val="20"/>
                <w:lang w:val="x-none"/>
              </w:rPr>
              <m:t>∅</m:t>
            </m:r>
          </m:e>
          <m:sub>
            <m:r>
              <w:rPr>
                <w:rFonts w:ascii="Cambria Math" w:hAnsi="Cambria Math"/>
                <w:sz w:val="20"/>
                <w:szCs w:val="20"/>
                <w:lang w:val="x-none"/>
              </w:rPr>
              <m:t xml:space="preserve">1 </m:t>
            </m:r>
          </m:sub>
        </m:sSub>
        <m:r>
          <w:rPr>
            <w:rFonts w:ascii="Cambria Math" w:hAnsi="Cambria Math"/>
            <w:sz w:val="20"/>
            <w:szCs w:val="20"/>
            <w:lang w:val="x-none"/>
          </w:rPr>
          <m:t xml:space="preserve"> = </m:t>
        </m:r>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1MN</m:t>
            </m:r>
          </m:sub>
        </m:sSub>
        <m:r>
          <w:rPr>
            <w:rFonts w:ascii="Cambria Math" w:hAnsi="Cambria Math"/>
            <w:sz w:val="20"/>
            <w:szCs w:val="20"/>
            <w:lang w:val="x-none"/>
          </w:rPr>
          <m:t xml:space="preserve">-∠ </m:t>
        </m:r>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1M</m:t>
            </m:r>
          </m:sub>
        </m:sSub>
      </m:oMath>
      <w:r w:rsidR="00E76AC5">
        <w:rPr>
          <w:iCs/>
          <w:sz w:val="20"/>
          <w:szCs w:val="20"/>
          <w:lang w:val="x-none"/>
        </w:rPr>
        <w:t xml:space="preserve"> </w:t>
      </w:r>
      <w:r w:rsidR="00C90D6B">
        <w:rPr>
          <w:iCs/>
          <w:sz w:val="20"/>
          <w:szCs w:val="20"/>
          <w:lang w:val="x-none"/>
        </w:rPr>
        <w:tab/>
      </w:r>
      <w:r w:rsidR="005D1FCD">
        <w:rPr>
          <w:iCs/>
          <w:sz w:val="20"/>
          <w:szCs w:val="20"/>
          <w:lang w:val="x-none"/>
        </w:rPr>
        <w:tab/>
      </w:r>
      <w:r w:rsidR="00084FCD">
        <w:rPr>
          <w:iCs/>
          <w:sz w:val="20"/>
          <w:szCs w:val="20"/>
          <w:lang w:val="x-none"/>
        </w:rPr>
        <w:tab/>
      </w:r>
      <w:r w:rsidR="00084FCD">
        <w:rPr>
          <w:iCs/>
          <w:sz w:val="20"/>
          <w:szCs w:val="20"/>
          <w:lang w:val="x-none"/>
        </w:rPr>
        <w:tab/>
      </w:r>
    </w:p>
    <w:p w14:paraId="643FF426" w14:textId="0CBD8210" w:rsidR="006B6AFC" w:rsidRDefault="006B6AFC" w:rsidP="00B9790C">
      <w:pPr>
        <w:spacing w:line="240" w:lineRule="exact"/>
        <w:jc w:val="both"/>
        <w:rPr>
          <w:iCs/>
          <w:sz w:val="20"/>
          <w:szCs w:val="20"/>
        </w:rPr>
      </w:pPr>
      <w:r>
        <w:rPr>
          <w:iCs/>
          <w:sz w:val="20"/>
          <w:szCs w:val="20"/>
        </w:rPr>
        <w:t xml:space="preserve">Hence, </w:t>
      </w:r>
    </w:p>
    <w:p w14:paraId="549F03CE" w14:textId="18223A7A" w:rsidR="004547DA" w:rsidRPr="00B9790C" w:rsidRDefault="00000000" w:rsidP="004E545D">
      <w:pPr>
        <w:spacing w:before="120" w:after="120" w:line="240" w:lineRule="exact"/>
        <w:jc w:val="both"/>
        <w:rPr>
          <w:iCs/>
          <w:sz w:val="20"/>
          <w:szCs w:val="20"/>
        </w:rPr>
      </w:pPr>
      <m:oMath>
        <m:sSub>
          <m:sSubPr>
            <m:ctrlPr>
              <w:rPr>
                <w:rFonts w:ascii="Cambria Math" w:hAnsi="Cambria Math"/>
                <w:i/>
                <w:iCs/>
                <w:sz w:val="20"/>
                <w:szCs w:val="20"/>
                <w:lang w:val="x-none"/>
              </w:rPr>
            </m:ctrlPr>
          </m:sSubPr>
          <m:e>
            <m:r>
              <w:rPr>
                <w:rFonts w:ascii="Cambria Math" w:hAnsi="Cambria Math"/>
                <w:sz w:val="20"/>
                <w:szCs w:val="20"/>
                <w:lang w:val="x-none"/>
              </w:rPr>
              <m:t>∅</m:t>
            </m:r>
          </m:e>
          <m:sub>
            <m:r>
              <w:rPr>
                <w:rFonts w:ascii="Cambria Math" w:hAnsi="Cambria Math"/>
                <w:sz w:val="20"/>
                <w:szCs w:val="20"/>
                <w:lang w:val="x-none"/>
              </w:rPr>
              <m:t xml:space="preserve">1 </m:t>
            </m:r>
          </m:sub>
        </m:sSub>
        <m:r>
          <w:rPr>
            <w:rFonts w:ascii="Cambria Math" w:hAnsi="Cambria Math"/>
            <w:sz w:val="20"/>
            <w:szCs w:val="20"/>
            <w:lang w:val="x-none"/>
          </w:rPr>
          <m:t>=-∠</m:t>
        </m:r>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MF1</m:t>
            </m:r>
          </m:sub>
        </m:sSub>
      </m:oMath>
      <w:r w:rsidR="004547DA">
        <w:rPr>
          <w:iCs/>
          <w:sz w:val="20"/>
          <w:szCs w:val="20"/>
        </w:rPr>
        <w:t xml:space="preserve"> </w:t>
      </w:r>
      <w:r w:rsidR="004547DA">
        <w:rPr>
          <w:iCs/>
          <w:sz w:val="20"/>
          <w:szCs w:val="20"/>
        </w:rPr>
        <w:tab/>
      </w:r>
      <w:r w:rsidR="004547DA">
        <w:rPr>
          <w:iCs/>
          <w:sz w:val="20"/>
          <w:szCs w:val="20"/>
        </w:rPr>
        <w:tab/>
      </w:r>
      <w:r w:rsidR="004547DA">
        <w:rPr>
          <w:iCs/>
          <w:sz w:val="20"/>
          <w:szCs w:val="20"/>
        </w:rPr>
        <w:tab/>
      </w:r>
      <w:r w:rsidR="00084FCD">
        <w:rPr>
          <w:iCs/>
          <w:sz w:val="20"/>
          <w:szCs w:val="20"/>
        </w:rPr>
        <w:tab/>
      </w:r>
      <w:r w:rsidR="00084FCD">
        <w:rPr>
          <w:iCs/>
          <w:sz w:val="20"/>
          <w:szCs w:val="20"/>
        </w:rPr>
        <w:tab/>
      </w:r>
      <w:r w:rsidR="004547DA">
        <w:rPr>
          <w:iCs/>
          <w:sz w:val="20"/>
          <w:szCs w:val="20"/>
        </w:rPr>
        <w:t>(</w:t>
      </w:r>
      <w:r w:rsidR="00DD638D">
        <w:rPr>
          <w:iCs/>
          <w:sz w:val="20"/>
          <w:szCs w:val="20"/>
        </w:rPr>
        <w:t>3</w:t>
      </w:r>
      <w:r w:rsidR="004547DA">
        <w:rPr>
          <w:iCs/>
          <w:sz w:val="20"/>
          <w:szCs w:val="20"/>
        </w:rPr>
        <w:t>)</w:t>
      </w:r>
    </w:p>
    <w:p w14:paraId="61EF479D" w14:textId="17534711" w:rsidR="004D4423" w:rsidRDefault="00B9790C" w:rsidP="00B9790C">
      <w:pPr>
        <w:spacing w:line="240" w:lineRule="exact"/>
        <w:jc w:val="both"/>
        <w:rPr>
          <w:iCs/>
          <w:sz w:val="20"/>
          <w:szCs w:val="20"/>
        </w:rPr>
      </w:pPr>
      <w:r w:rsidRPr="00B9790C">
        <w:rPr>
          <w:iCs/>
          <w:sz w:val="20"/>
          <w:szCs w:val="20"/>
          <w:lang w:val="x-none"/>
        </w:rPr>
        <w:t xml:space="preserve">where, </w:t>
      </w:r>
      <m:oMath>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MF1</m:t>
            </m:r>
          </m:sub>
        </m:sSub>
      </m:oMath>
      <w:r w:rsidRPr="00B9790C">
        <w:rPr>
          <w:iCs/>
          <w:sz w:val="20"/>
          <w:szCs w:val="20"/>
          <w:lang w:val="x-none"/>
        </w:rPr>
        <w:t xml:space="preserve"> is the positive sequence impedance of line section MN till fault point. Now the direction of the fault can be determined with criteria</w:t>
      </w:r>
      <w:r w:rsidR="0099390B">
        <w:rPr>
          <w:iCs/>
          <w:sz w:val="20"/>
          <w:szCs w:val="20"/>
        </w:rPr>
        <w:t xml:space="preserve"> in</w:t>
      </w:r>
      <w:r w:rsidR="00942A93">
        <w:rPr>
          <w:iCs/>
          <w:sz w:val="20"/>
          <w:szCs w:val="16"/>
        </w:rPr>
        <w:t xml:space="preserve"> Table 1.</w:t>
      </w:r>
    </w:p>
    <w:p w14:paraId="6E34DD6B" w14:textId="38EB81EB" w:rsidR="00564572" w:rsidRDefault="00564572" w:rsidP="00D41B3F">
      <w:pPr>
        <w:pStyle w:val="TableHeading"/>
      </w:pPr>
      <w:bookmarkStart w:id="5" w:name="_Ref170586135"/>
      <w:r w:rsidRPr="00D41B3F">
        <w:rPr>
          <w:b/>
        </w:rPr>
        <w:t xml:space="preserve">Table </w:t>
      </w:r>
      <w:r w:rsidRPr="00D41B3F">
        <w:rPr>
          <w:b/>
        </w:rPr>
        <w:fldChar w:fldCharType="begin"/>
      </w:r>
      <w:r w:rsidRPr="00D41B3F">
        <w:rPr>
          <w:b/>
        </w:rPr>
        <w:instrText xml:space="preserve"> SEQ Table \* ARABIC </w:instrText>
      </w:r>
      <w:r w:rsidRPr="00D41B3F">
        <w:rPr>
          <w:b/>
        </w:rPr>
        <w:fldChar w:fldCharType="separate"/>
      </w:r>
      <w:r w:rsidR="00ED6A51">
        <w:rPr>
          <w:b/>
          <w:noProof/>
        </w:rPr>
        <w:t>1</w:t>
      </w:r>
      <w:r w:rsidRPr="00D41B3F">
        <w:rPr>
          <w:b/>
        </w:rPr>
        <w:fldChar w:fldCharType="end"/>
      </w:r>
      <w:bookmarkEnd w:id="5"/>
      <w:r w:rsidR="007F6C31">
        <w:t xml:space="preserve"> </w:t>
      </w:r>
      <w:r w:rsidR="007F6C31" w:rsidRPr="0099390B">
        <w:t>Positive Sequence directionality criteria [38]</w:t>
      </w:r>
    </w:p>
    <w:tbl>
      <w:tblPr>
        <w:tblStyle w:val="PlainTable2"/>
        <w:tblW w:w="0" w:type="auto"/>
        <w:tblLook w:val="04A0" w:firstRow="1" w:lastRow="0" w:firstColumn="1" w:lastColumn="0" w:noHBand="0" w:noVBand="1"/>
      </w:tblPr>
      <w:tblGrid>
        <w:gridCol w:w="1134"/>
        <w:gridCol w:w="2072"/>
        <w:gridCol w:w="1604"/>
      </w:tblGrid>
      <w:tr w:rsidR="00564572" w14:paraId="5DB63E7C" w14:textId="77777777" w:rsidTr="007F6C3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462F85E7" w14:textId="2086F6B6" w:rsidR="00564572" w:rsidRPr="007F6C31" w:rsidRDefault="00564572" w:rsidP="007F6C31">
            <w:pPr>
              <w:spacing w:line="240" w:lineRule="exact"/>
              <w:jc w:val="center"/>
              <w:rPr>
                <w:iCs/>
                <w:sz w:val="16"/>
                <w:szCs w:val="20"/>
              </w:rPr>
            </w:pPr>
            <w:r w:rsidRPr="007F6C31">
              <w:rPr>
                <w:iCs/>
                <w:sz w:val="16"/>
                <w:szCs w:val="20"/>
              </w:rPr>
              <w:t>Angle</w:t>
            </w:r>
          </w:p>
        </w:tc>
        <w:tc>
          <w:tcPr>
            <w:tcW w:w="2072" w:type="dxa"/>
          </w:tcPr>
          <w:p w14:paraId="2830C264" w14:textId="1D8A172A" w:rsidR="00564572" w:rsidRPr="007F6C31" w:rsidRDefault="00564572" w:rsidP="007F6C31">
            <w:pPr>
              <w:spacing w:line="240" w:lineRule="exact"/>
              <w:jc w:val="center"/>
              <w:cnfStyle w:val="100000000000" w:firstRow="1" w:lastRow="0" w:firstColumn="0" w:lastColumn="0" w:oddVBand="0" w:evenVBand="0" w:oddHBand="0" w:evenHBand="0" w:firstRowFirstColumn="0" w:firstRowLastColumn="0" w:lastRowFirstColumn="0" w:lastRowLastColumn="0"/>
              <w:rPr>
                <w:iCs/>
                <w:sz w:val="16"/>
                <w:szCs w:val="20"/>
              </w:rPr>
            </w:pPr>
            <w:r w:rsidRPr="007F6C31">
              <w:rPr>
                <w:iCs/>
                <w:sz w:val="16"/>
                <w:szCs w:val="20"/>
              </w:rPr>
              <w:t>Condition</w:t>
            </w:r>
          </w:p>
        </w:tc>
        <w:tc>
          <w:tcPr>
            <w:tcW w:w="1604" w:type="dxa"/>
          </w:tcPr>
          <w:p w14:paraId="719E3723" w14:textId="55D980B9" w:rsidR="00564572" w:rsidRPr="007F6C31" w:rsidRDefault="00564572" w:rsidP="007F6C31">
            <w:pPr>
              <w:spacing w:line="240" w:lineRule="exact"/>
              <w:jc w:val="center"/>
              <w:cnfStyle w:val="100000000000" w:firstRow="1" w:lastRow="0" w:firstColumn="0" w:lastColumn="0" w:oddVBand="0" w:evenVBand="0" w:oddHBand="0" w:evenHBand="0" w:firstRowFirstColumn="0" w:firstRowLastColumn="0" w:lastRowFirstColumn="0" w:lastRowLastColumn="0"/>
              <w:rPr>
                <w:iCs/>
                <w:sz w:val="16"/>
                <w:szCs w:val="20"/>
              </w:rPr>
            </w:pPr>
            <w:r w:rsidRPr="007F6C31">
              <w:rPr>
                <w:iCs/>
                <w:sz w:val="16"/>
                <w:szCs w:val="20"/>
              </w:rPr>
              <w:t>Direction</w:t>
            </w:r>
          </w:p>
        </w:tc>
      </w:tr>
      <w:tr w:rsidR="00564572" w14:paraId="429A7610" w14:textId="77777777" w:rsidTr="007F6C3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34" w:type="dxa"/>
          </w:tcPr>
          <w:p w14:paraId="33881628" w14:textId="79D60DCC" w:rsidR="00564572" w:rsidRPr="007F6C31" w:rsidRDefault="00000000" w:rsidP="007F6C31">
            <w:pPr>
              <w:spacing w:line="240" w:lineRule="exact"/>
              <w:jc w:val="center"/>
              <w:rPr>
                <w:iCs/>
                <w:sz w:val="20"/>
                <w:szCs w:val="20"/>
              </w:rPr>
            </w:pPr>
            <m:oMathPara>
              <m:oMathParaPr>
                <m:jc m:val="center"/>
              </m:oMathParaPr>
              <m:oMath>
                <m:sSub>
                  <m:sSubPr>
                    <m:ctrlPr>
                      <w:rPr>
                        <w:rFonts w:ascii="Cambria Math" w:hAnsi="Cambria Math"/>
                        <w:i/>
                        <w:iCs/>
                        <w:sz w:val="16"/>
                        <w:szCs w:val="16"/>
                        <w:lang w:val="x-none"/>
                      </w:rPr>
                    </m:ctrlPr>
                  </m:sSubPr>
                  <m:e>
                    <m:r>
                      <m:rPr>
                        <m:sty m:val="bi"/>
                      </m:rPr>
                      <w:rPr>
                        <w:rFonts w:ascii="Cambria Math" w:hAnsi="Cambria Math"/>
                        <w:sz w:val="16"/>
                        <w:szCs w:val="16"/>
                        <w:lang w:val="x-none"/>
                      </w:rPr>
                      <m:t>∅</m:t>
                    </m:r>
                  </m:e>
                  <m:sub>
                    <m:r>
                      <m:rPr>
                        <m:sty m:val="bi"/>
                      </m:rPr>
                      <w:rPr>
                        <w:rFonts w:ascii="Cambria Math" w:hAnsi="Cambria Math"/>
                        <w:sz w:val="16"/>
                        <w:szCs w:val="16"/>
                        <w:lang w:val="x-none"/>
                      </w:rPr>
                      <m:t>1</m:t>
                    </m:r>
                  </m:sub>
                </m:sSub>
              </m:oMath>
            </m:oMathPara>
          </w:p>
        </w:tc>
        <w:tc>
          <w:tcPr>
            <w:tcW w:w="2072" w:type="dxa"/>
          </w:tcPr>
          <w:p w14:paraId="06C6C0B8" w14:textId="60E94C20" w:rsidR="00564572" w:rsidRDefault="00000000" w:rsidP="00E37538">
            <w:pPr>
              <w:spacing w:line="240" w:lineRule="exact"/>
              <w:jc w:val="both"/>
              <w:cnfStyle w:val="000000100000" w:firstRow="0" w:lastRow="0" w:firstColumn="0" w:lastColumn="0" w:oddVBand="0" w:evenVBand="0" w:oddHBand="1" w:evenHBand="0" w:firstRowFirstColumn="0" w:firstRowLastColumn="0" w:lastRowFirstColumn="0" w:lastRowLastColumn="0"/>
              <w:rPr>
                <w:iCs/>
                <w:sz w:val="20"/>
                <w:szCs w:val="20"/>
              </w:rPr>
            </w:pPr>
            <m:oMathPara>
              <m:oMath>
                <m:sSub>
                  <m:sSubPr>
                    <m:ctrlPr>
                      <w:rPr>
                        <w:rFonts w:ascii="Cambria Math" w:hAnsi="Cambria Math"/>
                        <w:iCs/>
                        <w:sz w:val="16"/>
                        <w:szCs w:val="16"/>
                        <w:lang w:val="x-none"/>
                      </w:rPr>
                    </m:ctrlPr>
                  </m:sSubPr>
                  <m:e>
                    <m:r>
                      <m:rPr>
                        <m:sty m:val="p"/>
                      </m:rPr>
                      <w:rPr>
                        <w:rFonts w:ascii="Cambria Math" w:hAnsi="Cambria Math"/>
                        <w:sz w:val="16"/>
                        <w:szCs w:val="16"/>
                        <w:lang w:val="x-none"/>
                      </w:rPr>
                      <m:t>-15 deg</m:t>
                    </m:r>
                    <m:r>
                      <m:rPr>
                        <m:sty m:val="b"/>
                      </m:rPr>
                      <w:rPr>
                        <w:rFonts w:ascii="Cambria Math" w:hAnsi="Cambria Math"/>
                        <w:sz w:val="16"/>
                        <w:szCs w:val="16"/>
                        <w:lang w:val="x-none"/>
                      </w:rPr>
                      <m:t>&lt;∅</m:t>
                    </m:r>
                  </m:e>
                  <m:sub>
                    <m:r>
                      <m:rPr>
                        <m:sty m:val="p"/>
                      </m:rPr>
                      <w:rPr>
                        <w:rFonts w:ascii="Cambria Math" w:hAnsi="Cambria Math"/>
                        <w:sz w:val="16"/>
                        <w:szCs w:val="16"/>
                        <w:lang w:val="x-none"/>
                      </w:rPr>
                      <m:t>1</m:t>
                    </m:r>
                  </m:sub>
                </m:sSub>
                <m:r>
                  <m:rPr>
                    <m:sty m:val="p"/>
                  </m:rPr>
                  <w:rPr>
                    <w:rFonts w:ascii="Cambria Math" w:hAnsi="Cambria Math"/>
                    <w:sz w:val="16"/>
                    <w:szCs w:val="16"/>
                    <w:lang w:val="x-none"/>
                  </w:rPr>
                  <m:t>&lt;115 deg</m:t>
                </m:r>
              </m:oMath>
            </m:oMathPara>
          </w:p>
        </w:tc>
        <w:tc>
          <w:tcPr>
            <w:tcW w:w="1604" w:type="dxa"/>
          </w:tcPr>
          <w:p w14:paraId="11DC1190" w14:textId="35312EED" w:rsidR="00564572" w:rsidRPr="007F6C31" w:rsidRDefault="007F6C31" w:rsidP="007F6C31">
            <w:pPr>
              <w:spacing w:line="240" w:lineRule="exact"/>
              <w:jc w:val="center"/>
              <w:cnfStyle w:val="000000100000" w:firstRow="0" w:lastRow="0" w:firstColumn="0" w:lastColumn="0" w:oddVBand="0" w:evenVBand="0" w:oddHBand="1" w:evenHBand="0" w:firstRowFirstColumn="0" w:firstRowLastColumn="0" w:lastRowFirstColumn="0" w:lastRowLastColumn="0"/>
              <w:rPr>
                <w:iCs/>
                <w:sz w:val="16"/>
                <w:szCs w:val="20"/>
              </w:rPr>
            </w:pPr>
            <w:r w:rsidRPr="007F6C31">
              <w:rPr>
                <w:iCs/>
                <w:sz w:val="16"/>
                <w:szCs w:val="20"/>
              </w:rPr>
              <w:t>Forward</w:t>
            </w:r>
          </w:p>
        </w:tc>
      </w:tr>
      <w:tr w:rsidR="00564572" w14:paraId="04593AE4" w14:textId="77777777" w:rsidTr="007F6C31">
        <w:tc>
          <w:tcPr>
            <w:cnfStyle w:val="001000000000" w:firstRow="0" w:lastRow="0" w:firstColumn="1" w:lastColumn="0" w:oddVBand="0" w:evenVBand="0" w:oddHBand="0" w:evenHBand="0" w:firstRowFirstColumn="0" w:firstRowLastColumn="0" w:lastRowFirstColumn="0" w:lastRowLastColumn="0"/>
            <w:tcW w:w="1134" w:type="dxa"/>
          </w:tcPr>
          <w:p w14:paraId="3AB018DB" w14:textId="3239EB52" w:rsidR="00564572" w:rsidRDefault="00000000" w:rsidP="007F6C31">
            <w:pPr>
              <w:spacing w:line="240" w:lineRule="exact"/>
              <w:rPr>
                <w:iCs/>
                <w:sz w:val="20"/>
                <w:szCs w:val="20"/>
              </w:rPr>
            </w:pPr>
            <m:oMathPara>
              <m:oMath>
                <m:sSub>
                  <m:sSubPr>
                    <m:ctrlPr>
                      <w:rPr>
                        <w:rFonts w:ascii="Cambria Math" w:hAnsi="Cambria Math"/>
                        <w:i/>
                        <w:iCs/>
                        <w:sz w:val="16"/>
                        <w:szCs w:val="16"/>
                        <w:lang w:val="x-none"/>
                      </w:rPr>
                    </m:ctrlPr>
                  </m:sSubPr>
                  <m:e>
                    <m:r>
                      <m:rPr>
                        <m:sty m:val="bi"/>
                      </m:rPr>
                      <w:rPr>
                        <w:rFonts w:ascii="Cambria Math" w:hAnsi="Cambria Math"/>
                        <w:sz w:val="16"/>
                        <w:szCs w:val="16"/>
                        <w:lang w:val="x-none"/>
                      </w:rPr>
                      <m:t>∅</m:t>
                    </m:r>
                  </m:e>
                  <m:sub>
                    <m:r>
                      <m:rPr>
                        <m:sty m:val="bi"/>
                      </m:rPr>
                      <w:rPr>
                        <w:rFonts w:ascii="Cambria Math" w:hAnsi="Cambria Math"/>
                        <w:sz w:val="16"/>
                        <w:szCs w:val="16"/>
                        <w:lang w:val="x-none"/>
                      </w:rPr>
                      <m:t>1</m:t>
                    </m:r>
                  </m:sub>
                </m:sSub>
              </m:oMath>
            </m:oMathPara>
          </w:p>
        </w:tc>
        <w:tc>
          <w:tcPr>
            <w:tcW w:w="2072" w:type="dxa"/>
          </w:tcPr>
          <w:p w14:paraId="10B6699F" w14:textId="0D0608C2" w:rsidR="00564572" w:rsidRDefault="007F6C31" w:rsidP="007F6C31">
            <w:pPr>
              <w:spacing w:line="240" w:lineRule="exact"/>
              <w:jc w:val="center"/>
              <w:cnfStyle w:val="000000000000" w:firstRow="0" w:lastRow="0" w:firstColumn="0" w:lastColumn="0" w:oddVBand="0" w:evenVBand="0" w:oddHBand="0" w:evenHBand="0" w:firstRowFirstColumn="0" w:firstRowLastColumn="0" w:lastRowFirstColumn="0" w:lastRowLastColumn="0"/>
              <w:rPr>
                <w:iCs/>
                <w:sz w:val="20"/>
                <w:szCs w:val="20"/>
              </w:rPr>
            </w:pPr>
            <w:r w:rsidRPr="007F6C31">
              <w:rPr>
                <w:iCs/>
                <w:sz w:val="16"/>
                <w:szCs w:val="20"/>
              </w:rPr>
              <w:t>Otherwise</w:t>
            </w:r>
          </w:p>
        </w:tc>
        <w:tc>
          <w:tcPr>
            <w:tcW w:w="1604" w:type="dxa"/>
          </w:tcPr>
          <w:p w14:paraId="40FEA6FE" w14:textId="6FBD4965" w:rsidR="00564572" w:rsidRDefault="007F6C31" w:rsidP="007F6C31">
            <w:pPr>
              <w:spacing w:line="240" w:lineRule="exact"/>
              <w:jc w:val="center"/>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Reverse</w:t>
            </w:r>
          </w:p>
        </w:tc>
      </w:tr>
    </w:tbl>
    <w:p w14:paraId="43E91FC8" w14:textId="7F819B30" w:rsidR="00C401FC" w:rsidRDefault="004D4423" w:rsidP="004D4423">
      <w:pPr>
        <w:spacing w:line="240" w:lineRule="exact"/>
        <w:jc w:val="both"/>
        <w:rPr>
          <w:iCs/>
          <w:sz w:val="20"/>
          <w:szCs w:val="20"/>
        </w:rPr>
      </w:pPr>
      <w:r>
        <w:rPr>
          <w:iCs/>
          <w:sz w:val="20"/>
          <w:szCs w:val="20"/>
        </w:rPr>
        <w:t xml:space="preserve">     </w:t>
      </w:r>
      <w:r w:rsidR="00B9790C" w:rsidRPr="00B9790C">
        <w:rPr>
          <w:iCs/>
          <w:sz w:val="20"/>
          <w:szCs w:val="20"/>
        </w:rPr>
        <w:t xml:space="preserve">The angle is considered based on general application consideration of transmission lines considering compensated and non-compensated lines as well as eliminating effects of load encroachment problems in some cases as discussed in </w:t>
      </w:r>
      <w:sdt>
        <w:sdtPr>
          <w:rPr>
            <w:iCs/>
            <w:sz w:val="20"/>
            <w:szCs w:val="20"/>
          </w:rPr>
          <w:id w:val="1879508446"/>
          <w:citation/>
        </w:sdtPr>
        <w:sdtContent>
          <w:r w:rsidR="00B9790C" w:rsidRPr="00B9790C">
            <w:rPr>
              <w:iCs/>
              <w:sz w:val="20"/>
              <w:szCs w:val="20"/>
            </w:rPr>
            <w:fldChar w:fldCharType="begin"/>
          </w:r>
          <w:r w:rsidR="00B9790C" w:rsidRPr="00B9790C">
            <w:rPr>
              <w:iCs/>
              <w:sz w:val="20"/>
              <w:szCs w:val="20"/>
            </w:rPr>
            <w:instrText xml:space="preserve"> CITATION REL22 \l 1033 </w:instrText>
          </w:r>
          <w:r w:rsidR="00B9790C" w:rsidRPr="00B9790C">
            <w:rPr>
              <w:iCs/>
              <w:sz w:val="20"/>
              <w:szCs w:val="20"/>
            </w:rPr>
            <w:fldChar w:fldCharType="separate"/>
          </w:r>
          <w:r w:rsidR="00B9790C" w:rsidRPr="00B9790C">
            <w:rPr>
              <w:iCs/>
              <w:sz w:val="20"/>
              <w:szCs w:val="20"/>
            </w:rPr>
            <w:t>[38]</w:t>
          </w:r>
          <w:r w:rsidR="00B9790C" w:rsidRPr="00B9790C">
            <w:rPr>
              <w:iCs/>
              <w:sz w:val="20"/>
              <w:szCs w:val="20"/>
            </w:rPr>
            <w:fldChar w:fldCharType="end"/>
          </w:r>
        </w:sdtContent>
      </w:sdt>
      <w:r w:rsidR="00154466">
        <w:rPr>
          <w:iCs/>
          <w:sz w:val="20"/>
          <w:szCs w:val="20"/>
        </w:rPr>
        <w:t>.</w:t>
      </w:r>
    </w:p>
    <w:p w14:paraId="20F638AD" w14:textId="77777777" w:rsidR="004D4423" w:rsidRDefault="004D4423" w:rsidP="004D4423">
      <w:pPr>
        <w:spacing w:line="240" w:lineRule="exact"/>
        <w:jc w:val="both"/>
        <w:rPr>
          <w:iCs/>
          <w:sz w:val="20"/>
          <w:szCs w:val="20"/>
        </w:rPr>
      </w:pPr>
    </w:p>
    <w:p w14:paraId="6E281536" w14:textId="35130A40" w:rsidR="0099390B" w:rsidRPr="001276B1" w:rsidRDefault="0099390B" w:rsidP="00C03E5D">
      <w:pPr>
        <w:pStyle w:val="IETHeading2"/>
        <w:numPr>
          <w:ilvl w:val="1"/>
          <w:numId w:val="14"/>
        </w:numPr>
        <w:tabs>
          <w:tab w:val="left" w:pos="851"/>
        </w:tabs>
      </w:pPr>
      <w:r>
        <w:t>Negative sequence based method:</w:t>
      </w:r>
    </w:p>
    <w:p w14:paraId="6E44A1DA" w14:textId="77777777" w:rsidR="00EE77EB" w:rsidRDefault="00EE77EB" w:rsidP="00685A9E">
      <w:pPr>
        <w:spacing w:line="240" w:lineRule="exact"/>
        <w:jc w:val="both"/>
        <w:rPr>
          <w:iCs/>
          <w:sz w:val="20"/>
          <w:szCs w:val="20"/>
          <w:lang w:val="x-none"/>
        </w:rPr>
      </w:pPr>
    </w:p>
    <w:p w14:paraId="0E95DC56" w14:textId="467AF21D" w:rsidR="00911BE8" w:rsidRPr="00C401FC" w:rsidRDefault="00FF021E" w:rsidP="002F43F5">
      <w:pPr>
        <w:spacing w:line="240" w:lineRule="exact"/>
        <w:ind w:firstLine="567"/>
        <w:jc w:val="both"/>
        <w:rPr>
          <w:sz w:val="20"/>
          <w:szCs w:val="20"/>
          <w:lang w:val="en-US"/>
        </w:rPr>
      </w:pPr>
      <w:r w:rsidRPr="00FF021E">
        <w:rPr>
          <w:iCs/>
          <w:sz w:val="20"/>
          <w:szCs w:val="20"/>
          <w:lang w:val="x-none"/>
        </w:rPr>
        <w:t>In case of detection using negative sequence method for the same figure we can draw the sequence network as in</w:t>
      </w:r>
      <w:r w:rsidR="00C401FC">
        <w:rPr>
          <w:iCs/>
          <w:sz w:val="20"/>
          <w:szCs w:val="20"/>
          <w:lang w:val="en-US"/>
        </w:rPr>
        <w:t xml:space="preserve"> </w:t>
      </w:r>
      <w:r w:rsidR="00D53A57">
        <w:rPr>
          <w:iCs/>
          <w:sz w:val="20"/>
          <w:szCs w:val="20"/>
          <w:lang w:val="en-US"/>
        </w:rPr>
        <w:t>Fig.3.</w:t>
      </w:r>
    </w:p>
    <w:p w14:paraId="622ABBB8" w14:textId="30E48364" w:rsidR="00210FE5" w:rsidRDefault="003F694E" w:rsidP="00210FE5">
      <w:pPr>
        <w:spacing w:line="240" w:lineRule="exact"/>
        <w:jc w:val="both"/>
        <w:rPr>
          <w:iCs/>
          <w:sz w:val="20"/>
          <w:szCs w:val="20"/>
          <w:lang w:val="x-none"/>
        </w:rPr>
      </w:pPr>
      <w:r>
        <w:rPr>
          <w:iCs/>
          <w:noProof/>
          <w:sz w:val="20"/>
          <w:szCs w:val="20"/>
          <w:lang w:val="en-IN" w:eastAsia="en-IN"/>
        </w:rPr>
        <mc:AlternateContent>
          <mc:Choice Requires="wpc">
            <w:drawing>
              <wp:anchor distT="0" distB="0" distL="114300" distR="114300" simplePos="0" relativeHeight="251651584" behindDoc="0" locked="0" layoutInCell="1" allowOverlap="1" wp14:anchorId="01E2BA1E" wp14:editId="75942FFD">
                <wp:simplePos x="0" y="0"/>
                <wp:positionH relativeFrom="column">
                  <wp:posOffset>71755</wp:posOffset>
                </wp:positionH>
                <wp:positionV relativeFrom="paragraph">
                  <wp:posOffset>393700</wp:posOffset>
                </wp:positionV>
                <wp:extent cx="3060700" cy="1367155"/>
                <wp:effectExtent l="0" t="0" r="6350" b="4445"/>
                <wp:wrapThrough wrapText="bothSides">
                  <wp:wrapPolygon edited="0">
                    <wp:start x="0" y="0"/>
                    <wp:lineTo x="0" y="21369"/>
                    <wp:lineTo x="21510" y="21369"/>
                    <wp:lineTo x="21510" y="0"/>
                    <wp:lineTo x="0" y="0"/>
                  </wp:wrapPolygon>
                </wp:wrapThrough>
                <wp:docPr id="2010298343"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15714060" name="Picture 615714060"/>
                          <pic:cNvPicPr>
                            <a:picLocks noChangeAspect="1"/>
                          </pic:cNvPicPr>
                        </pic:nvPicPr>
                        <pic:blipFill>
                          <a:blip r:embed="rId14"/>
                          <a:stretch>
                            <a:fillRect/>
                          </a:stretch>
                        </pic:blipFill>
                        <pic:spPr>
                          <a:xfrm>
                            <a:off x="0" y="0"/>
                            <a:ext cx="3060700" cy="1083911"/>
                          </a:xfrm>
                          <a:prstGeom prst="rect">
                            <a:avLst/>
                          </a:prstGeom>
                        </pic:spPr>
                      </pic:pic>
                    </wpc:wpc>
                  </a:graphicData>
                </a:graphic>
                <wp14:sizeRelH relativeFrom="margin">
                  <wp14:pctWidth>0</wp14:pctWidth>
                </wp14:sizeRelH>
                <wp14:sizeRelV relativeFrom="margin">
                  <wp14:pctHeight>0</wp14:pctHeight>
                </wp14:sizeRelV>
              </wp:anchor>
            </w:drawing>
          </mc:Choice>
          <mc:Fallback>
            <w:pict>
              <v:group w14:anchorId="37C2F235" id="Canvas 9" o:spid="_x0000_s1026" editas="canvas" style="position:absolute;margin-left:5.65pt;margin-top:31pt;width:241pt;height:107.65pt;z-index:251651584;mso-width-relative:margin;mso-height-relative:margin" coordsize="30607,136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">
                <v:shape id="_x0000_s1027" type="#_x0000_t75" style="position:absolute;width:30607;height:13671;visibility:visible;mso-wrap-style:square" filled="t">
                  <v:fill o:detectmouseclick="t"/>
                  <v:path o:connecttype="none"/>
                </v:shape>
                <v:shape id="Picture 615714060" o:spid="_x0000_s1028" type="#_x0000_t75" style="position:absolute;width:30607;height:108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">
                  <v:imagedata r:id="rId15" o:title=""/>
                </v:shape>
                <w10:wrap type="through"/>
              </v:group>
            </w:pict>
          </mc:Fallback>
        </mc:AlternateContent>
      </w:r>
      <w:r w:rsidR="00685A9E" w:rsidRPr="00685A9E">
        <w:rPr>
          <w:iCs/>
          <w:sz w:val="20"/>
          <w:szCs w:val="20"/>
          <w:lang w:val="x-none"/>
        </w:rPr>
        <w:t xml:space="preserve">The negative sequence voltage </w:t>
      </w: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2M</m:t>
            </m:r>
          </m:sub>
        </m:sSub>
      </m:oMath>
      <w:r w:rsidR="00685A9E" w:rsidRPr="00685A9E">
        <w:rPr>
          <w:iCs/>
          <w:sz w:val="20"/>
          <w:szCs w:val="20"/>
          <w:lang w:val="x-none"/>
        </w:rPr>
        <w:t xml:space="preserve"> can be expressed,</w:t>
      </w:r>
      <w:sdt>
        <w:sdtPr>
          <w:rPr>
            <w:iCs/>
            <w:sz w:val="20"/>
            <w:szCs w:val="20"/>
            <w:lang w:val="x-none"/>
          </w:rPr>
          <w:id w:val="1016504265"/>
          <w:citation/>
        </w:sdtPr>
        <w:sdtContent>
          <w:r w:rsidR="00685A9E" w:rsidRPr="00685A9E">
            <w:rPr>
              <w:iCs/>
              <w:sz w:val="20"/>
              <w:szCs w:val="20"/>
              <w:lang w:val="x-none"/>
            </w:rPr>
            <w:fldChar w:fldCharType="begin"/>
          </w:r>
          <w:r w:rsidR="00685A9E" w:rsidRPr="00685A9E">
            <w:rPr>
              <w:iCs/>
              <w:sz w:val="20"/>
              <w:szCs w:val="20"/>
              <w:lang w:val="x-none"/>
            </w:rPr>
            <w:instrText xml:space="preserve"> CITATION IEE20 \l 1033 </w:instrText>
          </w:r>
          <w:r w:rsidR="00685A9E" w:rsidRPr="00685A9E">
            <w:rPr>
              <w:iCs/>
              <w:sz w:val="20"/>
              <w:szCs w:val="20"/>
              <w:lang w:val="x-none"/>
            </w:rPr>
            <w:fldChar w:fldCharType="separate"/>
          </w:r>
          <w:r w:rsidR="00685A9E" w:rsidRPr="00685A9E">
            <w:rPr>
              <w:iCs/>
              <w:sz w:val="20"/>
              <w:szCs w:val="20"/>
              <w:lang w:val="x-none"/>
            </w:rPr>
            <w:t xml:space="preserve"> [21]</w:t>
          </w:r>
          <w:r w:rsidR="00685A9E" w:rsidRPr="00685A9E">
            <w:rPr>
              <w:iCs/>
              <w:sz w:val="20"/>
              <w:szCs w:val="20"/>
            </w:rPr>
            <w:fldChar w:fldCharType="end"/>
          </w:r>
        </w:sdtContent>
      </w:sdt>
      <w:r w:rsidR="00210FE5">
        <w:rPr>
          <w:iCs/>
          <w:sz w:val="20"/>
          <w:szCs w:val="20"/>
          <w:lang w:val="x-none"/>
        </w:rPr>
        <w:t>.</w:t>
      </w:r>
    </w:p>
    <w:p w14:paraId="4B9E2DDF" w14:textId="202EE6F7" w:rsidR="00033077" w:rsidRPr="00210FE5" w:rsidRDefault="00000000" w:rsidP="00210FE5">
      <w:pPr>
        <w:spacing w:line="240" w:lineRule="exact"/>
        <w:jc w:val="both"/>
        <w:rPr>
          <w:iCs/>
          <w:sz w:val="20"/>
          <w:szCs w:val="20"/>
          <w:lang w:val="x-none"/>
        </w:rPr>
      </w:pPr>
      <m:oMath>
        <m:sSub>
          <m:sSubPr>
            <m:ctrlPr>
              <w:rPr>
                <w:rFonts w:ascii="Cambria Math" w:hAnsi="Cambria Math"/>
                <w:i/>
                <w:iCs/>
                <w:sz w:val="20"/>
              </w:rPr>
            </m:ctrlPr>
          </m:sSubPr>
          <m:e>
            <m:r>
              <w:rPr>
                <w:rFonts w:ascii="Cambria Math" w:hAnsi="Cambria Math"/>
                <w:sz w:val="20"/>
              </w:rPr>
              <m:t>V</m:t>
            </m:r>
          </m:e>
          <m:sub>
            <m:r>
              <w:rPr>
                <w:rFonts w:ascii="Cambria Math" w:hAnsi="Cambria Math"/>
                <w:sz w:val="20"/>
              </w:rPr>
              <m:t>2M</m:t>
            </m:r>
          </m:sub>
        </m:sSub>
        <m:r>
          <w:rPr>
            <w:rFonts w:ascii="Cambria Math" w:hAnsi="Cambria Math"/>
            <w:sz w:val="20"/>
          </w:rPr>
          <m:t>=</m:t>
        </m:r>
        <m:sSub>
          <m:sSubPr>
            <m:ctrlPr>
              <w:rPr>
                <w:rFonts w:ascii="Cambria Math" w:hAnsi="Cambria Math"/>
                <w:i/>
                <w:iCs/>
                <w:sz w:val="20"/>
              </w:rPr>
            </m:ctrlPr>
          </m:sSubPr>
          <m:e>
            <m:r>
              <w:rPr>
                <w:rFonts w:ascii="Cambria Math" w:hAnsi="Cambria Math"/>
                <w:sz w:val="20"/>
              </w:rPr>
              <m:t>-I</m:t>
            </m:r>
          </m:e>
          <m:sub>
            <m:r>
              <w:rPr>
                <w:rFonts w:ascii="Cambria Math" w:hAnsi="Cambria Math"/>
                <w:sz w:val="20"/>
              </w:rPr>
              <m:t>2MN</m:t>
            </m:r>
          </m:sub>
        </m:sSub>
        <m:r>
          <w:rPr>
            <w:rFonts w:ascii="Cambria Math" w:hAnsi="Cambria Math"/>
            <w:sz w:val="20"/>
          </w:rPr>
          <m:t>(</m:t>
        </m:r>
        <m:sSub>
          <m:sSubPr>
            <m:ctrlPr>
              <w:rPr>
                <w:rFonts w:ascii="Cambria Math" w:hAnsi="Cambria Math"/>
                <w:i/>
                <w:iCs/>
                <w:sz w:val="20"/>
              </w:rPr>
            </m:ctrlPr>
          </m:sSubPr>
          <m:e>
            <m:r>
              <w:rPr>
                <w:rFonts w:ascii="Cambria Math" w:hAnsi="Cambria Math"/>
                <w:sz w:val="20"/>
              </w:rPr>
              <m:t>Z</m:t>
            </m:r>
          </m:e>
          <m:sub>
            <m:r>
              <w:rPr>
                <w:rFonts w:ascii="Cambria Math" w:hAnsi="Cambria Math"/>
                <w:sz w:val="20"/>
              </w:rPr>
              <m:t>SL2</m:t>
            </m:r>
          </m:sub>
        </m:sSub>
        <m:r>
          <w:rPr>
            <w:rFonts w:ascii="Cambria Math" w:hAnsi="Cambria Math"/>
            <w:sz w:val="20"/>
          </w:rPr>
          <m:t>+</m:t>
        </m:r>
        <m:sSub>
          <m:sSubPr>
            <m:ctrlPr>
              <w:rPr>
                <w:rFonts w:ascii="Cambria Math" w:hAnsi="Cambria Math"/>
                <w:i/>
                <w:iCs/>
                <w:sz w:val="20"/>
              </w:rPr>
            </m:ctrlPr>
          </m:sSubPr>
          <m:e>
            <m:r>
              <w:rPr>
                <w:rFonts w:ascii="Cambria Math" w:hAnsi="Cambria Math"/>
                <w:sz w:val="20"/>
              </w:rPr>
              <m:t>Z</m:t>
            </m:r>
          </m:e>
          <m:sub>
            <m:r>
              <w:rPr>
                <w:rFonts w:ascii="Cambria Math" w:hAnsi="Cambria Math"/>
                <w:sz w:val="20"/>
              </w:rPr>
              <m:t>LM2</m:t>
            </m:r>
          </m:sub>
        </m:sSub>
        <m:r>
          <w:rPr>
            <w:rFonts w:ascii="Cambria Math" w:hAnsi="Cambria Math"/>
            <w:sz w:val="20"/>
          </w:rPr>
          <m:t>)</m:t>
        </m:r>
      </m:oMath>
      <w:r w:rsidR="00B94FF4">
        <w:rPr>
          <w:sz w:val="20"/>
        </w:rPr>
        <w:t xml:space="preserve"> </w:t>
      </w:r>
      <w:r w:rsidR="00B94FF4">
        <w:rPr>
          <w:sz w:val="20"/>
        </w:rPr>
        <w:tab/>
      </w:r>
      <w:r w:rsidR="00033077">
        <w:rPr>
          <w:sz w:val="20"/>
        </w:rPr>
        <w:tab/>
      </w:r>
      <w:r w:rsidR="00033077">
        <w:rPr>
          <w:sz w:val="20"/>
        </w:rPr>
        <w:tab/>
        <w:t>(4)</w:t>
      </w:r>
    </w:p>
    <w:p w14:paraId="33796B09" w14:textId="1D78040C" w:rsidR="00216000" w:rsidRDefault="00216000" w:rsidP="00033077">
      <w:pPr>
        <w:spacing w:before="120" w:after="120" w:line="360" w:lineRule="exact"/>
        <w:rPr>
          <w:sz w:val="20"/>
        </w:rPr>
      </w:pPr>
      <w:r>
        <w:rPr>
          <w:sz w:val="20"/>
        </w:rPr>
        <w:t xml:space="preserve">Hence, </w:t>
      </w:r>
    </w:p>
    <w:p w14:paraId="2C0A390D" w14:textId="520C5E82" w:rsidR="00C54610" w:rsidRDefault="00000000" w:rsidP="00F77A0D">
      <w:pPr>
        <w:spacing w:before="120" w:after="120" w:line="360" w:lineRule="exact"/>
        <w:rPr>
          <w:iCs/>
          <w:sz w:val="20"/>
          <w:szCs w:val="20"/>
        </w:rPr>
      </w:pPr>
      <m:oMath>
        <m:f>
          <m:fPr>
            <m:ctrlPr>
              <w:rPr>
                <w:rFonts w:ascii="Cambria Math" w:hAnsi="Cambria Math"/>
                <w:i/>
                <w:iCs/>
                <w:sz w:val="20"/>
                <w:szCs w:val="20"/>
              </w:rPr>
            </m:ctrlPr>
          </m:fPr>
          <m:num>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2MN</m:t>
                </m:r>
              </m:sub>
            </m:sSub>
          </m:num>
          <m:den>
            <m:sSub>
              <m:sSubPr>
                <m:ctrlPr>
                  <w:rPr>
                    <w:rFonts w:ascii="Cambria Math" w:hAnsi="Cambria Math"/>
                    <w:i/>
                    <w:iCs/>
                    <w:sz w:val="20"/>
                    <w:szCs w:val="20"/>
                  </w:rPr>
                </m:ctrlPr>
              </m:sSubPr>
              <m:e>
                <m:r>
                  <w:rPr>
                    <w:rFonts w:ascii="Cambria Math" w:hAnsi="Cambria Math"/>
                    <w:sz w:val="20"/>
                    <w:szCs w:val="20"/>
                  </w:rPr>
                  <m:t>-V</m:t>
                </m:r>
              </m:e>
              <m:sub>
                <m:r>
                  <w:rPr>
                    <w:rFonts w:ascii="Cambria Math" w:hAnsi="Cambria Math"/>
                    <w:sz w:val="20"/>
                    <w:szCs w:val="20"/>
                  </w:rPr>
                  <m:t>2M</m:t>
                </m:r>
              </m:sub>
            </m:sSub>
          </m:den>
        </m:f>
        <m:r>
          <w:rPr>
            <w:rFonts w:ascii="Cambria Math" w:hAnsi="Cambria Math"/>
            <w:sz w:val="20"/>
            <w:szCs w:val="20"/>
          </w:rPr>
          <m:t>= </m:t>
        </m:r>
        <m:f>
          <m:fPr>
            <m:ctrlPr>
              <w:rPr>
                <w:rFonts w:ascii="Cambria Math" w:hAnsi="Cambria Math"/>
                <w:i/>
                <w:iCs/>
                <w:sz w:val="20"/>
                <w:szCs w:val="20"/>
              </w:rPr>
            </m:ctrlPr>
          </m:fPr>
          <m:num>
            <m:r>
              <w:rPr>
                <w:rFonts w:ascii="Cambria Math" w:hAnsi="Cambria Math"/>
                <w:sz w:val="20"/>
                <w:szCs w:val="20"/>
              </w:rPr>
              <m:t>1</m:t>
            </m:r>
          </m:num>
          <m:den>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SL2</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LM2</m:t>
                </m:r>
              </m:sub>
            </m:sSub>
          </m:den>
        </m:f>
      </m:oMath>
      <w:r w:rsidR="00033077">
        <w:rPr>
          <w:sz w:val="20"/>
        </w:rPr>
        <w:t xml:space="preserve"> </w:t>
      </w:r>
      <w:r w:rsidR="00B94FF4">
        <w:rPr>
          <w:sz w:val="20"/>
        </w:rPr>
        <w:tab/>
      </w:r>
      <w:r w:rsidR="00B94FF4">
        <w:rPr>
          <w:sz w:val="20"/>
        </w:rPr>
        <w:tab/>
      </w:r>
      <w:r w:rsidR="00033077">
        <w:rPr>
          <w:sz w:val="20"/>
        </w:rPr>
        <w:tab/>
      </w:r>
      <w:r w:rsidR="00033077">
        <w:rPr>
          <w:sz w:val="20"/>
        </w:rPr>
        <w:tab/>
        <w:t>(5)</w:t>
      </w:r>
      <w:r w:rsidR="003258C3">
        <w:rPr>
          <w:iCs/>
          <w:sz w:val="20"/>
          <w:szCs w:val="20"/>
        </w:rPr>
        <w:t xml:space="preserve"> </w:t>
      </w:r>
    </w:p>
    <w:p w14:paraId="69DD0BB1" w14:textId="5915EF15" w:rsidR="004A165E" w:rsidRPr="004A165E" w:rsidRDefault="004A165E" w:rsidP="004A165E">
      <w:pPr>
        <w:spacing w:line="240" w:lineRule="exact"/>
        <w:jc w:val="both"/>
        <w:rPr>
          <w:iCs/>
          <w:sz w:val="20"/>
          <w:szCs w:val="20"/>
          <w:lang w:val="x-none"/>
        </w:rPr>
      </w:pPr>
      <w:r w:rsidRPr="004A165E">
        <w:rPr>
          <w:iCs/>
          <w:sz w:val="20"/>
          <w:szCs w:val="20"/>
          <w:lang w:val="x-none"/>
        </w:rPr>
        <w:t xml:space="preserve">The negative sequence angle </w:t>
      </w:r>
      <m:oMath>
        <m:sSub>
          <m:sSubPr>
            <m:ctrlPr>
              <w:rPr>
                <w:rFonts w:ascii="Cambria Math" w:hAnsi="Cambria Math"/>
                <w:i/>
                <w:iCs/>
                <w:sz w:val="20"/>
                <w:szCs w:val="20"/>
                <w:lang w:val="x-none"/>
              </w:rPr>
            </m:ctrlPr>
          </m:sSubPr>
          <m:e>
            <m:r>
              <w:rPr>
                <w:rFonts w:ascii="Cambria Math" w:hAnsi="Cambria Math"/>
                <w:sz w:val="20"/>
                <w:szCs w:val="20"/>
                <w:lang w:val="x-none"/>
              </w:rPr>
              <m:t>∅</m:t>
            </m:r>
          </m:e>
          <m:sub>
            <m:r>
              <w:rPr>
                <w:rFonts w:ascii="Cambria Math" w:hAnsi="Cambria Math"/>
                <w:sz w:val="20"/>
                <w:szCs w:val="20"/>
                <w:lang w:val="x-none"/>
              </w:rPr>
              <m:t>2</m:t>
            </m:r>
          </m:sub>
        </m:sSub>
      </m:oMath>
      <w:r w:rsidRPr="004A165E">
        <w:rPr>
          <w:iCs/>
          <w:sz w:val="20"/>
          <w:szCs w:val="20"/>
          <w:lang w:val="x-none"/>
        </w:rPr>
        <w:t xml:space="preserve"> in terms of </w:t>
      </w: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2M</m:t>
            </m:r>
          </m:sub>
        </m:sSub>
        <m:r>
          <w:rPr>
            <w:rFonts w:ascii="Cambria Math" w:hAnsi="Cambria Math"/>
            <w:sz w:val="20"/>
            <w:szCs w:val="20"/>
            <w:lang w:val="x-none"/>
          </w:rPr>
          <m:t> </m:t>
        </m:r>
      </m:oMath>
      <w:r w:rsidRPr="004A165E">
        <w:rPr>
          <w:iCs/>
          <w:sz w:val="20"/>
          <w:szCs w:val="20"/>
          <w:lang w:val="x-none"/>
        </w:rPr>
        <w:t xml:space="preserve"> and </w:t>
      </w:r>
      <m:oMath>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2MN</m:t>
            </m:r>
          </m:sub>
        </m:sSub>
        <m:r>
          <w:rPr>
            <w:rFonts w:ascii="Cambria Math" w:hAnsi="Cambria Math"/>
            <w:sz w:val="20"/>
            <w:szCs w:val="20"/>
            <w:lang w:val="x-none"/>
          </w:rPr>
          <m:t> </m:t>
        </m:r>
      </m:oMath>
      <w:r w:rsidRPr="004A165E">
        <w:rPr>
          <w:iCs/>
          <w:sz w:val="20"/>
          <w:szCs w:val="20"/>
          <w:lang w:val="x-none"/>
        </w:rPr>
        <w:t>can be expressed as</w:t>
      </w:r>
    </w:p>
    <w:p w14:paraId="1FDC46A8" w14:textId="4A9E674B" w:rsidR="00AB5BD2" w:rsidRPr="00F616DC" w:rsidRDefault="00000000" w:rsidP="009F1D76">
      <w:pPr>
        <w:spacing w:before="120" w:after="120" w:line="240" w:lineRule="exact"/>
        <w:jc w:val="both"/>
        <w:rPr>
          <w:sz w:val="20"/>
          <w:szCs w:val="20"/>
        </w:rPr>
      </w:pPr>
      <m:oMath>
        <m:sSub>
          <m:sSubPr>
            <m:ctrlPr>
              <w:rPr>
                <w:rFonts w:ascii="Cambria Math" w:hAnsi="Cambria Math"/>
                <w:i/>
                <w:iCs/>
                <w:sz w:val="20"/>
                <w:szCs w:val="20"/>
              </w:rPr>
            </m:ctrlPr>
          </m:sSubPr>
          <m:e>
            <m:r>
              <w:rPr>
                <w:rFonts w:ascii="Cambria Math" w:hAnsi="Cambria Math"/>
                <w:sz w:val="20"/>
                <w:szCs w:val="20"/>
              </w:rPr>
              <m:t>∅</m:t>
            </m:r>
          </m:e>
          <m:sub>
            <m:r>
              <w:rPr>
                <w:rFonts w:ascii="Cambria Math" w:hAnsi="Cambria Math"/>
                <w:sz w:val="20"/>
                <w:szCs w:val="20"/>
              </w:rPr>
              <m:t>2</m:t>
            </m:r>
          </m:sub>
        </m:sSub>
        <m:r>
          <w:rPr>
            <w:rFonts w:ascii="Cambria Math" w:hAnsi="Cambria Math"/>
            <w:sz w:val="20"/>
            <w:szCs w:val="20"/>
          </w:rPr>
          <m:t>= ∠</m:t>
        </m:r>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2MN</m:t>
            </m:r>
          </m:sub>
        </m:sSub>
        <m:r>
          <w:rPr>
            <w:rFonts w:ascii="Cambria Math" w:hAnsi="Cambria Math"/>
            <w:sz w:val="20"/>
            <w:szCs w:val="20"/>
          </w:rPr>
          <m:t> - ∠-</m:t>
        </m:r>
        <m:sSub>
          <m:sSubPr>
            <m:ctrlPr>
              <w:rPr>
                <w:rFonts w:ascii="Cambria Math" w:hAnsi="Cambria Math"/>
                <w:i/>
                <w:iCs/>
                <w:sz w:val="20"/>
                <w:szCs w:val="20"/>
              </w:rPr>
            </m:ctrlPr>
          </m:sSubPr>
          <m:e>
            <m:r>
              <w:rPr>
                <w:rFonts w:ascii="Cambria Math" w:hAnsi="Cambria Math"/>
                <w:sz w:val="20"/>
                <w:szCs w:val="20"/>
              </w:rPr>
              <m:t>V</m:t>
            </m:r>
          </m:e>
          <m:sub>
            <m:r>
              <w:rPr>
                <w:rFonts w:ascii="Cambria Math" w:hAnsi="Cambria Math"/>
                <w:sz w:val="20"/>
                <w:szCs w:val="20"/>
              </w:rPr>
              <m:t>2MN</m:t>
            </m:r>
          </m:sub>
        </m:sSub>
      </m:oMath>
      <w:r w:rsidR="0015581D" w:rsidRPr="00F616DC">
        <w:rPr>
          <w:sz w:val="20"/>
          <w:szCs w:val="20"/>
        </w:rPr>
        <w:t xml:space="preserve"> </w:t>
      </w:r>
    </w:p>
    <w:p w14:paraId="47890B4D" w14:textId="037677B4" w:rsidR="0015581D" w:rsidRPr="00AF064B" w:rsidRDefault="0015581D" w:rsidP="00354B8F">
      <w:pPr>
        <w:spacing w:line="240" w:lineRule="exact"/>
        <w:jc w:val="both"/>
        <w:rPr>
          <w:sz w:val="20"/>
          <w:szCs w:val="20"/>
        </w:rPr>
      </w:pPr>
      <w:r w:rsidRPr="00AF064B">
        <w:rPr>
          <w:sz w:val="20"/>
          <w:szCs w:val="20"/>
        </w:rPr>
        <w:t>Hence,</w:t>
      </w:r>
      <w:r w:rsidR="009F1D76" w:rsidRPr="00AF064B">
        <w:rPr>
          <w:sz w:val="20"/>
          <w:szCs w:val="20"/>
        </w:rPr>
        <w:t xml:space="preserve"> </w:t>
      </w:r>
    </w:p>
    <w:p w14:paraId="53E2E576" w14:textId="0A3F2CD5" w:rsidR="00C54610" w:rsidRDefault="00000000" w:rsidP="009F1D76">
      <w:pPr>
        <w:spacing w:before="120" w:after="120" w:line="240" w:lineRule="exact"/>
        <w:jc w:val="both"/>
        <w:rPr>
          <w:iCs/>
          <w:sz w:val="20"/>
          <w:szCs w:val="20"/>
        </w:rPr>
      </w:pPr>
      <m:oMath>
        <m:sSub>
          <m:sSubPr>
            <m:ctrlPr>
              <w:rPr>
                <w:rFonts w:ascii="Cambria Math" w:hAnsi="Cambria Math"/>
                <w:i/>
                <w:iCs/>
                <w:sz w:val="20"/>
                <w:szCs w:val="20"/>
              </w:rPr>
            </m:ctrlPr>
          </m:sSubPr>
          <m:e>
            <m:r>
              <w:rPr>
                <w:rFonts w:ascii="Cambria Math" w:hAnsi="Cambria Math"/>
                <w:sz w:val="20"/>
                <w:szCs w:val="20"/>
              </w:rPr>
              <m:t>∅</m:t>
            </m:r>
          </m:e>
          <m:sub>
            <m:r>
              <w:rPr>
                <w:rFonts w:ascii="Cambria Math" w:hAnsi="Cambria Math"/>
                <w:sz w:val="20"/>
                <w:szCs w:val="20"/>
              </w:rPr>
              <m:t>2</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SL2</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LM2</m:t>
            </m:r>
          </m:sub>
        </m:sSub>
        <m:r>
          <w:rPr>
            <w:rFonts w:ascii="Cambria Math" w:hAnsi="Cambria Math"/>
            <w:sz w:val="20"/>
            <w:szCs w:val="20"/>
          </w:rPr>
          <m:t>)</m:t>
        </m:r>
        <m:r>
          <m:rPr>
            <m:sty m:val="p"/>
          </m:rPr>
          <w:rPr>
            <w:rFonts w:ascii="Cambria Math" w:hAnsi="Cambria Math"/>
            <w:sz w:val="20"/>
            <w:szCs w:val="20"/>
          </w:rPr>
          <m:t xml:space="preserve"> </m:t>
        </m:r>
      </m:oMath>
      <w:r w:rsidR="0015581D" w:rsidRPr="00F616DC">
        <w:rPr>
          <w:iCs/>
          <w:sz w:val="16"/>
          <w:szCs w:val="16"/>
        </w:rPr>
        <w:t xml:space="preserve"> </w:t>
      </w:r>
      <w:r w:rsidR="00F616DC">
        <w:rPr>
          <w:iCs/>
          <w:sz w:val="20"/>
          <w:szCs w:val="20"/>
        </w:rPr>
        <w:tab/>
      </w:r>
      <w:r w:rsidR="00F616DC">
        <w:rPr>
          <w:iCs/>
          <w:sz w:val="20"/>
          <w:szCs w:val="20"/>
        </w:rPr>
        <w:tab/>
      </w:r>
      <w:r w:rsidR="00F616DC">
        <w:rPr>
          <w:iCs/>
          <w:sz w:val="20"/>
          <w:szCs w:val="20"/>
        </w:rPr>
        <w:tab/>
      </w:r>
      <w:r w:rsidR="008C5C83">
        <w:rPr>
          <w:iCs/>
          <w:sz w:val="20"/>
          <w:szCs w:val="20"/>
        </w:rPr>
        <w:tab/>
      </w:r>
      <w:r w:rsidR="00F616DC">
        <w:rPr>
          <w:iCs/>
          <w:sz w:val="20"/>
          <w:szCs w:val="20"/>
        </w:rPr>
        <w:t>(6)</w:t>
      </w:r>
    </w:p>
    <w:p w14:paraId="7B1A62B6" w14:textId="1B76A76C" w:rsidR="00737199" w:rsidRPr="00737199" w:rsidRDefault="00737199" w:rsidP="00737199">
      <w:pPr>
        <w:spacing w:line="240" w:lineRule="exact"/>
        <w:jc w:val="both"/>
        <w:rPr>
          <w:iCs/>
          <w:sz w:val="20"/>
          <w:szCs w:val="20"/>
          <w:lang w:val="x-none"/>
        </w:rPr>
      </w:pPr>
      <w:r w:rsidRPr="00737199">
        <w:rPr>
          <w:iCs/>
          <w:sz w:val="20"/>
          <w:szCs w:val="20"/>
          <w:lang w:val="x-none"/>
        </w:rPr>
        <w:t xml:space="preserve">where, </w:t>
      </w:r>
      <m:oMath>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SL2</m:t>
            </m:r>
          </m:sub>
        </m:sSub>
      </m:oMath>
      <w:r w:rsidRPr="00737199">
        <w:rPr>
          <w:iCs/>
          <w:sz w:val="20"/>
          <w:szCs w:val="20"/>
          <w:lang w:val="x-none"/>
        </w:rPr>
        <w:t xml:space="preserve"> is the negative sequence impedance of </w:t>
      </w:r>
      <w:r w:rsidR="00395923" w:rsidRPr="00737199">
        <w:rPr>
          <w:iCs/>
          <w:sz w:val="20"/>
          <w:szCs w:val="20"/>
          <w:lang w:val="x-none"/>
        </w:rPr>
        <w:t>source</w:t>
      </w:r>
      <w:r w:rsidRPr="00737199">
        <w:rPr>
          <w:iCs/>
          <w:sz w:val="20"/>
          <w:szCs w:val="20"/>
          <w:lang w:val="x-none"/>
        </w:rPr>
        <w:t xml:space="preserve"> 1 and </w:t>
      </w:r>
      <m:oMath>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LM2</m:t>
            </m:r>
          </m:sub>
        </m:sSub>
      </m:oMath>
      <w:r w:rsidRPr="00737199">
        <w:rPr>
          <w:iCs/>
          <w:sz w:val="20"/>
          <w:szCs w:val="20"/>
          <w:lang w:val="x-none"/>
        </w:rPr>
        <w:t xml:space="preserve"> is the negative sequence impedance of line section MN.</w:t>
      </w:r>
    </w:p>
    <w:p w14:paraId="1ABEA7E4" w14:textId="1F038FD5" w:rsidR="004E26DE" w:rsidRPr="00890D17" w:rsidRDefault="00737199" w:rsidP="00403310">
      <w:pPr>
        <w:spacing w:line="240" w:lineRule="exact"/>
        <w:ind w:firstLine="567"/>
        <w:jc w:val="both"/>
        <w:rPr>
          <w:i/>
          <w:iCs/>
        </w:rPr>
      </w:pPr>
      <w:r w:rsidRPr="00737199">
        <w:rPr>
          <w:iCs/>
          <w:sz w:val="20"/>
          <w:szCs w:val="20"/>
        </w:rPr>
        <w:t xml:space="preserve">The directionality can be determined as per criteria in </w:t>
      </w:r>
      <w:r w:rsidR="00942A93">
        <w:rPr>
          <w:iCs/>
          <w:sz w:val="20"/>
          <w:szCs w:val="20"/>
        </w:rPr>
        <w:t xml:space="preserve">Table 2 </w:t>
      </w:r>
      <w:r w:rsidRPr="00737199">
        <w:rPr>
          <w:iCs/>
          <w:sz w:val="20"/>
          <w:szCs w:val="20"/>
        </w:rPr>
        <w:t>below. The same consideration as discussed in positive sequence detection method on the angle is applied even in this case</w:t>
      </w:r>
      <w:r w:rsidR="000E7027">
        <w:rPr>
          <w:iCs/>
          <w:sz w:val="20"/>
          <w:szCs w:val="20"/>
        </w:rPr>
        <w:t>.</w:t>
      </w:r>
    </w:p>
    <w:p w14:paraId="1D8112EB" w14:textId="6B45DBAA" w:rsidR="00D2205D" w:rsidRPr="0084359B" w:rsidRDefault="00D2205D" w:rsidP="00831E2A">
      <w:pPr>
        <w:pStyle w:val="Caption"/>
      </w:pPr>
      <w:bookmarkStart w:id="6" w:name="_Ref170663072"/>
      <w:bookmarkStart w:id="7" w:name="_Ref170663066"/>
      <w:r w:rsidRPr="0084359B">
        <w:t xml:space="preserve">Table </w:t>
      </w:r>
      <w:r w:rsidRPr="0084359B">
        <w:fldChar w:fldCharType="begin"/>
      </w:r>
      <w:r w:rsidRPr="0084359B">
        <w:instrText xml:space="preserve"> SEQ Table \* ARABIC </w:instrText>
      </w:r>
      <w:r w:rsidRPr="0084359B">
        <w:fldChar w:fldCharType="separate"/>
      </w:r>
      <w:r w:rsidR="00ED6A51">
        <w:rPr>
          <w:noProof/>
        </w:rPr>
        <w:t>2</w:t>
      </w:r>
      <w:r w:rsidRPr="0084359B">
        <w:fldChar w:fldCharType="end"/>
      </w:r>
      <w:bookmarkEnd w:id="6"/>
      <w:r w:rsidRPr="0084359B">
        <w:t xml:space="preserve"> </w:t>
      </w:r>
      <w:r w:rsidRPr="009F2F53">
        <w:rPr>
          <w:b w:val="0"/>
        </w:rPr>
        <w:t>Negative Sequence directionality criteria [38]</w:t>
      </w:r>
      <w:bookmarkEnd w:id="7"/>
    </w:p>
    <w:tbl>
      <w:tblPr>
        <w:tblStyle w:val="PlainTable2"/>
        <w:tblW w:w="0" w:type="auto"/>
        <w:jc w:val="center"/>
        <w:tblBorders>
          <w:top w:val="double" w:sz="4" w:space="0" w:color="7F7F7F" w:themeColor="text1" w:themeTint="80"/>
          <w:bottom w:val="double" w:sz="4" w:space="0" w:color="7F7F7F" w:themeColor="text1" w:themeTint="80"/>
          <w:insideH w:val="single" w:sz="4" w:space="0" w:color="7F7F7F" w:themeColor="text1" w:themeTint="80"/>
        </w:tblBorders>
        <w:tblLook w:val="04A0" w:firstRow="1" w:lastRow="0" w:firstColumn="1" w:lastColumn="0" w:noHBand="0" w:noVBand="1"/>
      </w:tblPr>
      <w:tblGrid>
        <w:gridCol w:w="851"/>
        <w:gridCol w:w="2410"/>
        <w:gridCol w:w="858"/>
      </w:tblGrid>
      <w:tr w:rsidR="00FE43E5" w14:paraId="5B6F4B86" w14:textId="77777777" w:rsidTr="00E2513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1" w:type="dxa"/>
          </w:tcPr>
          <w:p w14:paraId="1F3B83E9" w14:textId="77777777" w:rsidR="004E26DE" w:rsidRPr="00E26777" w:rsidRDefault="004E26DE" w:rsidP="00E2513A">
            <w:pPr>
              <w:spacing w:line="240" w:lineRule="exact"/>
              <w:jc w:val="center"/>
              <w:rPr>
                <w:iCs/>
                <w:sz w:val="16"/>
                <w:szCs w:val="16"/>
              </w:rPr>
            </w:pPr>
            <w:r w:rsidRPr="00E26777">
              <w:rPr>
                <w:iCs/>
                <w:sz w:val="16"/>
                <w:szCs w:val="16"/>
              </w:rPr>
              <w:t>Angle</w:t>
            </w:r>
          </w:p>
        </w:tc>
        <w:tc>
          <w:tcPr>
            <w:tcW w:w="2410" w:type="dxa"/>
          </w:tcPr>
          <w:p w14:paraId="49405052" w14:textId="77777777" w:rsidR="004E26DE" w:rsidRPr="00E26777" w:rsidRDefault="004E26DE" w:rsidP="00E2513A">
            <w:pPr>
              <w:spacing w:line="240" w:lineRule="exact"/>
              <w:jc w:val="center"/>
              <w:cnfStyle w:val="100000000000" w:firstRow="1" w:lastRow="0" w:firstColumn="0" w:lastColumn="0" w:oddVBand="0" w:evenVBand="0" w:oddHBand="0" w:evenHBand="0" w:firstRowFirstColumn="0" w:firstRowLastColumn="0" w:lastRowFirstColumn="0" w:lastRowLastColumn="0"/>
              <w:rPr>
                <w:iCs/>
                <w:sz w:val="16"/>
                <w:szCs w:val="16"/>
              </w:rPr>
            </w:pPr>
            <w:r w:rsidRPr="00E26777">
              <w:rPr>
                <w:iCs/>
                <w:sz w:val="16"/>
                <w:szCs w:val="16"/>
              </w:rPr>
              <w:t>Condition</w:t>
            </w:r>
          </w:p>
        </w:tc>
        <w:tc>
          <w:tcPr>
            <w:tcW w:w="858" w:type="dxa"/>
          </w:tcPr>
          <w:p w14:paraId="435628FD" w14:textId="3A9B8E68" w:rsidR="004E26DE" w:rsidRPr="00E26777" w:rsidRDefault="004E26DE" w:rsidP="00E2513A">
            <w:pPr>
              <w:spacing w:line="240" w:lineRule="exact"/>
              <w:jc w:val="center"/>
              <w:cnfStyle w:val="100000000000" w:firstRow="1" w:lastRow="0" w:firstColumn="0" w:lastColumn="0" w:oddVBand="0" w:evenVBand="0" w:oddHBand="0" w:evenHBand="0" w:firstRowFirstColumn="0" w:firstRowLastColumn="0" w:lastRowFirstColumn="0" w:lastRowLastColumn="0"/>
              <w:rPr>
                <w:iCs/>
                <w:sz w:val="16"/>
                <w:szCs w:val="16"/>
              </w:rPr>
            </w:pPr>
            <w:r w:rsidRPr="00E26777">
              <w:rPr>
                <w:iCs/>
                <w:sz w:val="16"/>
                <w:szCs w:val="16"/>
              </w:rPr>
              <w:t>Direction</w:t>
            </w:r>
          </w:p>
        </w:tc>
      </w:tr>
      <w:tr w:rsidR="004E26DE" w14:paraId="51C8E057" w14:textId="77777777" w:rsidTr="00E251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7B136CF" w14:textId="4DCE9A82" w:rsidR="004E26DE" w:rsidRPr="009B74F2" w:rsidRDefault="00000000" w:rsidP="00E2513A">
            <w:pPr>
              <w:spacing w:line="240" w:lineRule="exact"/>
              <w:jc w:val="both"/>
              <w:rPr>
                <w:iCs/>
                <w:sz w:val="16"/>
                <w:szCs w:val="16"/>
              </w:rPr>
            </w:pPr>
            <m:oMathPara>
              <m:oMath>
                <m:sSub>
                  <m:sSubPr>
                    <m:ctrlPr>
                      <w:rPr>
                        <w:rFonts w:ascii="Cambria Math" w:hAnsi="Cambria Math"/>
                        <w:i/>
                        <w:iCs/>
                        <w:sz w:val="16"/>
                        <w:szCs w:val="16"/>
                        <w:lang w:val="x-none"/>
                      </w:rPr>
                    </m:ctrlPr>
                  </m:sSubPr>
                  <m:e>
                    <m:r>
                      <m:rPr>
                        <m:sty m:val="bi"/>
                      </m:rPr>
                      <w:rPr>
                        <w:rFonts w:ascii="Cambria Math" w:hAnsi="Cambria Math"/>
                        <w:sz w:val="16"/>
                        <w:szCs w:val="16"/>
                        <w:lang w:val="x-none"/>
                      </w:rPr>
                      <m:t>∅</m:t>
                    </m:r>
                  </m:e>
                  <m:sub>
                    <m:r>
                      <m:rPr>
                        <m:sty m:val="bi"/>
                      </m:rPr>
                      <w:rPr>
                        <w:rFonts w:ascii="Cambria Math" w:hAnsi="Cambria Math"/>
                        <w:sz w:val="16"/>
                        <w:szCs w:val="16"/>
                        <w:lang w:val="x-none"/>
                      </w:rPr>
                      <m:t>2</m:t>
                    </m:r>
                  </m:sub>
                </m:sSub>
              </m:oMath>
            </m:oMathPara>
          </w:p>
        </w:tc>
        <w:tc>
          <w:tcPr>
            <w:tcW w:w="2410" w:type="dxa"/>
            <w:tcBorders>
              <w:top w:val="none" w:sz="0" w:space="0" w:color="auto"/>
              <w:bottom w:val="none" w:sz="0" w:space="0" w:color="auto"/>
            </w:tcBorders>
          </w:tcPr>
          <w:p w14:paraId="449088F4" w14:textId="59CCFBA4" w:rsidR="004E26DE" w:rsidRPr="009B74F2" w:rsidRDefault="00000000" w:rsidP="00E2513A">
            <w:pPr>
              <w:spacing w:line="240" w:lineRule="exact"/>
              <w:jc w:val="both"/>
              <w:cnfStyle w:val="000000100000" w:firstRow="0" w:lastRow="0" w:firstColumn="0" w:lastColumn="0" w:oddVBand="0" w:evenVBand="0" w:oddHBand="1" w:evenHBand="0" w:firstRowFirstColumn="0" w:firstRowLastColumn="0" w:lastRowFirstColumn="0" w:lastRowLastColumn="0"/>
              <w:rPr>
                <w:iCs/>
                <w:sz w:val="16"/>
                <w:szCs w:val="16"/>
              </w:rPr>
            </w:pPr>
            <m:oMathPara>
              <m:oMath>
                <m:sSub>
                  <m:sSubPr>
                    <m:ctrlPr>
                      <w:rPr>
                        <w:rFonts w:ascii="Cambria Math" w:hAnsi="Cambria Math"/>
                        <w:iCs/>
                        <w:sz w:val="16"/>
                        <w:szCs w:val="16"/>
                        <w:lang w:val="x-none"/>
                      </w:rPr>
                    </m:ctrlPr>
                  </m:sSubPr>
                  <m:e>
                    <m:r>
                      <m:rPr>
                        <m:sty m:val="p"/>
                      </m:rPr>
                      <w:rPr>
                        <w:rFonts w:ascii="Cambria Math" w:hAnsi="Cambria Math"/>
                        <w:sz w:val="16"/>
                        <w:szCs w:val="16"/>
                        <w:lang w:val="x-none"/>
                      </w:rPr>
                      <m:t>-15 deg</m:t>
                    </m:r>
                    <m:r>
                      <m:rPr>
                        <m:sty m:val="b"/>
                      </m:rPr>
                      <w:rPr>
                        <w:rFonts w:ascii="Cambria Math" w:hAnsi="Cambria Math"/>
                        <w:sz w:val="16"/>
                        <w:szCs w:val="16"/>
                        <w:lang w:val="x-none"/>
                      </w:rPr>
                      <m:t>&lt;∅</m:t>
                    </m:r>
                  </m:e>
                  <m:sub>
                    <m:r>
                      <w:rPr>
                        <w:rFonts w:ascii="Cambria Math" w:hAnsi="Cambria Math"/>
                        <w:sz w:val="16"/>
                        <w:szCs w:val="16"/>
                        <w:lang w:val="x-none"/>
                      </w:rPr>
                      <m:t>2</m:t>
                    </m:r>
                  </m:sub>
                </m:sSub>
                <m:r>
                  <m:rPr>
                    <m:sty m:val="p"/>
                  </m:rPr>
                  <w:rPr>
                    <w:rFonts w:ascii="Cambria Math" w:hAnsi="Cambria Math"/>
                    <w:sz w:val="16"/>
                    <w:szCs w:val="16"/>
                    <w:lang w:val="x-none"/>
                  </w:rPr>
                  <m:t>&lt;115 deg</m:t>
                </m:r>
              </m:oMath>
            </m:oMathPara>
          </w:p>
        </w:tc>
        <w:tc>
          <w:tcPr>
            <w:tcW w:w="858" w:type="dxa"/>
            <w:tcBorders>
              <w:top w:val="none" w:sz="0" w:space="0" w:color="auto"/>
              <w:bottom w:val="none" w:sz="0" w:space="0" w:color="auto"/>
            </w:tcBorders>
          </w:tcPr>
          <w:p w14:paraId="77E2C5BD" w14:textId="0CA4D985" w:rsidR="004E26DE" w:rsidRPr="009B74F2" w:rsidRDefault="004E26DE" w:rsidP="00E2513A">
            <w:pPr>
              <w:spacing w:line="240" w:lineRule="exact"/>
              <w:jc w:val="both"/>
              <w:cnfStyle w:val="000000100000" w:firstRow="0" w:lastRow="0" w:firstColumn="0" w:lastColumn="0" w:oddVBand="0" w:evenVBand="0" w:oddHBand="1" w:evenHBand="0" w:firstRowFirstColumn="0" w:firstRowLastColumn="0" w:lastRowFirstColumn="0" w:lastRowLastColumn="0"/>
              <w:rPr>
                <w:iCs/>
                <w:sz w:val="16"/>
                <w:szCs w:val="16"/>
              </w:rPr>
            </w:pPr>
            <w:r w:rsidRPr="00B9790C">
              <w:rPr>
                <w:iCs/>
                <w:sz w:val="16"/>
                <w:szCs w:val="16"/>
                <w:lang w:val="x-none"/>
              </w:rPr>
              <w:t>Forward</w:t>
            </w:r>
          </w:p>
        </w:tc>
      </w:tr>
      <w:tr w:rsidR="004E26DE" w14:paraId="239CB6DC" w14:textId="77777777" w:rsidTr="00E2513A">
        <w:trPr>
          <w:jc w:val="center"/>
        </w:trPr>
        <w:tc>
          <w:tcPr>
            <w:cnfStyle w:val="001000000000" w:firstRow="0" w:lastRow="0" w:firstColumn="1" w:lastColumn="0" w:oddVBand="0" w:evenVBand="0" w:oddHBand="0" w:evenHBand="0" w:firstRowFirstColumn="0" w:firstRowLastColumn="0" w:lastRowFirstColumn="0" w:lastRowLastColumn="0"/>
            <w:tcW w:w="851" w:type="dxa"/>
          </w:tcPr>
          <w:p w14:paraId="22534D0A" w14:textId="4607B7D9" w:rsidR="004E26DE" w:rsidRPr="009B74F2" w:rsidRDefault="00000000" w:rsidP="00E2513A">
            <w:pPr>
              <w:spacing w:line="240" w:lineRule="exact"/>
              <w:jc w:val="both"/>
              <w:rPr>
                <w:rFonts w:ascii="Calibri" w:eastAsia="Calibri" w:hAnsi="Calibri"/>
                <w:iCs/>
                <w:sz w:val="16"/>
                <w:szCs w:val="16"/>
                <w:lang w:val="x-none"/>
              </w:rPr>
            </w:pPr>
            <m:oMathPara>
              <m:oMath>
                <m:sSub>
                  <m:sSubPr>
                    <m:ctrlPr>
                      <w:rPr>
                        <w:rFonts w:ascii="Cambria Math" w:hAnsi="Cambria Math"/>
                        <w:i/>
                        <w:iCs/>
                        <w:sz w:val="16"/>
                        <w:szCs w:val="16"/>
                        <w:lang w:val="x-none"/>
                      </w:rPr>
                    </m:ctrlPr>
                  </m:sSubPr>
                  <m:e>
                    <m:r>
                      <m:rPr>
                        <m:sty m:val="bi"/>
                      </m:rPr>
                      <w:rPr>
                        <w:rFonts w:ascii="Cambria Math" w:hAnsi="Cambria Math"/>
                        <w:sz w:val="16"/>
                        <w:szCs w:val="16"/>
                        <w:lang w:val="x-none"/>
                      </w:rPr>
                      <m:t>∅</m:t>
                    </m:r>
                  </m:e>
                  <m:sub>
                    <m:r>
                      <m:rPr>
                        <m:sty m:val="bi"/>
                      </m:rPr>
                      <w:rPr>
                        <w:rFonts w:ascii="Cambria Math" w:hAnsi="Cambria Math"/>
                        <w:sz w:val="16"/>
                        <w:szCs w:val="16"/>
                        <w:lang w:val="x-none"/>
                      </w:rPr>
                      <m:t>2</m:t>
                    </m:r>
                  </m:sub>
                </m:sSub>
              </m:oMath>
            </m:oMathPara>
          </w:p>
        </w:tc>
        <w:tc>
          <w:tcPr>
            <w:tcW w:w="2410" w:type="dxa"/>
          </w:tcPr>
          <w:p w14:paraId="70BF2D88" w14:textId="77777777" w:rsidR="004E26DE" w:rsidRPr="009B74F2" w:rsidRDefault="004E26DE" w:rsidP="00E2513A">
            <w:pPr>
              <w:spacing w:line="240" w:lineRule="exact"/>
              <w:jc w:val="both"/>
              <w:cnfStyle w:val="000000000000" w:firstRow="0" w:lastRow="0" w:firstColumn="0" w:lastColumn="0" w:oddVBand="0" w:evenVBand="0" w:oddHBand="0" w:evenHBand="0" w:firstRowFirstColumn="0" w:firstRowLastColumn="0" w:lastRowFirstColumn="0" w:lastRowLastColumn="0"/>
              <w:rPr>
                <w:iCs/>
                <w:sz w:val="16"/>
                <w:szCs w:val="16"/>
                <w:lang w:val="x-none"/>
              </w:rPr>
            </w:pPr>
            <m:oMathPara>
              <m:oMath>
                <m:r>
                  <m:rPr>
                    <m:sty m:val="p"/>
                  </m:rPr>
                  <w:rPr>
                    <w:rFonts w:ascii="Cambria Math" w:hAnsi="Cambria Math"/>
                    <w:sz w:val="16"/>
                    <w:szCs w:val="16"/>
                    <w:lang w:val="x-none"/>
                  </w:rPr>
                  <m:t>otherwise</m:t>
                </m:r>
              </m:oMath>
            </m:oMathPara>
          </w:p>
        </w:tc>
        <w:tc>
          <w:tcPr>
            <w:tcW w:w="858" w:type="dxa"/>
          </w:tcPr>
          <w:p w14:paraId="71429D62" w14:textId="2ED0E1DC" w:rsidR="004E26DE" w:rsidRPr="009B74F2" w:rsidRDefault="004E26DE" w:rsidP="00E2513A">
            <w:pPr>
              <w:spacing w:line="240" w:lineRule="exact"/>
              <w:jc w:val="both"/>
              <w:cnfStyle w:val="000000000000" w:firstRow="0" w:lastRow="0" w:firstColumn="0" w:lastColumn="0" w:oddVBand="0" w:evenVBand="0" w:oddHBand="0" w:evenHBand="0" w:firstRowFirstColumn="0" w:firstRowLastColumn="0" w:lastRowFirstColumn="0" w:lastRowLastColumn="0"/>
              <w:rPr>
                <w:iCs/>
                <w:sz w:val="16"/>
                <w:szCs w:val="16"/>
                <w:lang w:val="x-none"/>
              </w:rPr>
            </w:pPr>
            <w:r w:rsidRPr="00B9790C">
              <w:rPr>
                <w:iCs/>
                <w:sz w:val="16"/>
                <w:szCs w:val="16"/>
                <w:lang w:val="x-none"/>
              </w:rPr>
              <w:t>Reverse</w:t>
            </w:r>
          </w:p>
        </w:tc>
      </w:tr>
    </w:tbl>
    <w:p w14:paraId="3944DB0A" w14:textId="7B1F6B66" w:rsidR="00BD13CF" w:rsidRDefault="00BD13CF" w:rsidP="0077018C">
      <w:pPr>
        <w:spacing w:line="240" w:lineRule="exact"/>
        <w:ind w:firstLine="360"/>
        <w:jc w:val="both"/>
        <w:rPr>
          <w:iCs/>
          <w:sz w:val="20"/>
          <w:szCs w:val="20"/>
          <w:lang w:val="x-none"/>
        </w:rPr>
      </w:pPr>
    </w:p>
    <w:p w14:paraId="46B478EF" w14:textId="1604129B" w:rsidR="00D2205D" w:rsidRPr="001276B1" w:rsidRDefault="00D2205D" w:rsidP="00C03E5D">
      <w:pPr>
        <w:pStyle w:val="IETHeading2"/>
        <w:numPr>
          <w:ilvl w:val="1"/>
          <w:numId w:val="14"/>
        </w:numPr>
        <w:tabs>
          <w:tab w:val="left" w:pos="851"/>
        </w:tabs>
      </w:pPr>
      <w:r>
        <w:lastRenderedPageBreak/>
        <w:t>Zero sequence based method:</w:t>
      </w:r>
    </w:p>
    <w:p w14:paraId="1B765DB1" w14:textId="77777777" w:rsidR="00D2205D" w:rsidRDefault="00D2205D" w:rsidP="0077018C">
      <w:pPr>
        <w:spacing w:line="240" w:lineRule="exact"/>
        <w:ind w:firstLine="360"/>
        <w:jc w:val="both"/>
        <w:rPr>
          <w:iCs/>
          <w:sz w:val="20"/>
          <w:szCs w:val="20"/>
          <w:lang w:val="x-none"/>
        </w:rPr>
      </w:pPr>
    </w:p>
    <w:p w14:paraId="6CC670F2" w14:textId="58CB090F" w:rsidR="000C6E75" w:rsidRPr="00B35301" w:rsidRDefault="003F694E" w:rsidP="0077018C">
      <w:pPr>
        <w:spacing w:line="240" w:lineRule="exact"/>
        <w:ind w:firstLine="360"/>
        <w:jc w:val="both"/>
        <w:rPr>
          <w:iCs/>
          <w:sz w:val="20"/>
          <w:szCs w:val="20"/>
        </w:rPr>
      </w:pPr>
      <w:r>
        <w:rPr>
          <w:iCs/>
          <w:noProof/>
          <w:sz w:val="20"/>
          <w:szCs w:val="20"/>
          <w:lang w:val="en-IN" w:eastAsia="en-IN"/>
        </w:rPr>
        <mc:AlternateContent>
          <mc:Choice Requires="wpc">
            <w:drawing>
              <wp:anchor distT="0" distB="0" distL="114300" distR="114300" simplePos="0" relativeHeight="251652608" behindDoc="1" locked="0" layoutInCell="1" allowOverlap="1" wp14:anchorId="3E7D4F17" wp14:editId="2AEB3099">
                <wp:simplePos x="0" y="0"/>
                <wp:positionH relativeFrom="margin">
                  <wp:align>left</wp:align>
                </wp:positionH>
                <wp:positionV relativeFrom="paragraph">
                  <wp:posOffset>394970</wp:posOffset>
                </wp:positionV>
                <wp:extent cx="3060700" cy="1572895"/>
                <wp:effectExtent l="0" t="0" r="6350" b="8255"/>
                <wp:wrapTight wrapText="bothSides">
                  <wp:wrapPolygon edited="0">
                    <wp:start x="0" y="0"/>
                    <wp:lineTo x="0" y="21452"/>
                    <wp:lineTo x="21510" y="21452"/>
                    <wp:lineTo x="21510" y="0"/>
                    <wp:lineTo x="0" y="0"/>
                  </wp:wrapPolygon>
                </wp:wrapTight>
                <wp:docPr id="35661425" name="Canvas 1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74475580" name="Picture 674475580"/>
                          <pic:cNvPicPr>
                            <a:picLocks noChangeAspect="1"/>
                          </pic:cNvPicPr>
                        </pic:nvPicPr>
                        <pic:blipFill>
                          <a:blip r:embed="rId16"/>
                          <a:stretch>
                            <a:fillRect/>
                          </a:stretch>
                        </pic:blipFill>
                        <pic:spPr>
                          <a:xfrm>
                            <a:off x="0" y="0"/>
                            <a:ext cx="3060700" cy="1163320"/>
                          </a:xfrm>
                          <a:prstGeom prst="rect">
                            <a:avLst/>
                          </a:prstGeom>
                        </pic:spPr>
                      </pic:pic>
                    </wpc:wpc>
                  </a:graphicData>
                </a:graphic>
                <wp14:sizeRelV relativeFrom="margin">
                  <wp14:pctHeight>0</wp14:pctHeight>
                </wp14:sizeRelV>
              </wp:anchor>
            </w:drawing>
          </mc:Choice>
          <mc:Fallback>
            <w:pict>
              <v:group w14:anchorId="04DFFD72" id="Canvas 10" o:spid="_x0000_s1026" editas="canvas" style="position:absolute;margin-left:0;margin-top:31.1pt;width:241pt;height:123.85pt;z-index:-251663872;mso-position-horizontal:left;mso-position-horizontal-relative:margin;mso-height-relative:margin" coordsize="30607,157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">
                <v:shape id="_x0000_s1027" type="#_x0000_t75" style="position:absolute;width:30607;height:15728;visibility:visible;mso-wrap-style:square" filled="t">
                  <v:fill o:detectmouseclick="t"/>
                  <v:path o:connecttype="none"/>
                </v:shape>
                <v:shape id="Picture 674475580" o:spid="_x0000_s1028" type="#_x0000_t75" style="position:absolute;width:30607;height:11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">
                  <v:imagedata r:id="rId17" o:title=""/>
                </v:shape>
                <w10:wrap type="tight" anchorx="margin"/>
              </v:group>
            </w:pict>
          </mc:Fallback>
        </mc:AlternateContent>
      </w:r>
      <w:r>
        <w:rPr>
          <w:noProof/>
          <w:lang w:val="en-IN" w:eastAsia="en-IN"/>
        </w:rPr>
        <mc:AlternateContent>
          <mc:Choice Requires="wps">
            <w:drawing>
              <wp:anchor distT="0" distB="0" distL="114300" distR="114300" simplePos="0" relativeHeight="251664896" behindDoc="0" locked="0" layoutInCell="1" allowOverlap="1" wp14:anchorId="12C59E1D" wp14:editId="6FD6014E">
                <wp:simplePos x="0" y="0"/>
                <wp:positionH relativeFrom="column">
                  <wp:posOffset>-6762</wp:posOffset>
                </wp:positionH>
                <wp:positionV relativeFrom="paragraph">
                  <wp:posOffset>1648270</wp:posOffset>
                </wp:positionV>
                <wp:extent cx="3060700" cy="260136"/>
                <wp:effectExtent l="0" t="0" r="6350" b="6985"/>
                <wp:wrapNone/>
                <wp:docPr id="12" name="Text Box 12"/>
                <wp:cNvGraphicFramePr/>
                <a:graphic xmlns:a="http://schemas.openxmlformats.org/drawingml/2006/main">
                  <a:graphicData uri="http://schemas.microsoft.com/office/word/2010/wordprocessingShape">
                    <wps:wsp>
                      <wps:cNvSpPr txBox="1"/>
                      <wps:spPr>
                        <a:xfrm>
                          <a:off x="0" y="0"/>
                          <a:ext cx="3060700" cy="260136"/>
                        </a:xfrm>
                        <a:prstGeom prst="rect">
                          <a:avLst/>
                        </a:prstGeom>
                        <a:solidFill>
                          <a:prstClr val="white"/>
                        </a:solidFill>
                        <a:ln>
                          <a:noFill/>
                        </a:ln>
                        <a:effectLst/>
                      </wps:spPr>
                      <wps:txbx>
                        <w:txbxContent>
                          <w:p w14:paraId="15EB2CE3" w14:textId="4F28ACB6" w:rsidR="00053D4A" w:rsidRPr="003E215D" w:rsidRDefault="00147500" w:rsidP="009F2F53">
                            <w:pPr>
                              <w:pStyle w:val="FigureCaption"/>
                              <w:rPr>
                                <w:iCs/>
                                <w:noProof/>
                              </w:rPr>
                            </w:pPr>
                            <w:r>
                              <w:rPr>
                                <w:b/>
                              </w:rPr>
                              <w:t>Fig.4</w:t>
                            </w:r>
                            <w:r w:rsidR="00053D4A">
                              <w:rPr>
                                <w:b/>
                              </w:rPr>
                              <w:t>.</w:t>
                            </w:r>
                            <w:r w:rsidR="00053D4A">
                              <w:t xml:space="preserve"> </w:t>
                            </w:r>
                            <w:r w:rsidR="00053D4A" w:rsidRPr="006D7334">
                              <w:t>Zero Sequence Diagram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2C59E1D" id="Text Box 12" o:spid="_x0000_s1032" type="#_x0000_t202" style="position:absolute;left:0;text-align:left;margin-left:-.55pt;margin-top:129.8pt;width:241pt;height:20.5pt;z-index:2516648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" stroked="f">
                <v:textbox inset="0,0,0,0">
                  <w:txbxContent>
                    <w:p w14:paraId="15EB2CE3" w14:textId="4F28ACB6" w:rsidR="00053D4A" w:rsidRPr="003E215D" w:rsidRDefault="00147500" w:rsidP="009F2F53">
                      <w:pPr>
                        <w:pStyle w:val="FigureCaption"/>
                        <w:rPr>
                          <w:iCs/>
                          <w:noProof/>
                        </w:rPr>
                      </w:pPr>
                      <w:r>
                        <w:rPr>
                          <w:b/>
                        </w:rPr>
                        <w:t>Fig.4</w:t>
                      </w:r>
                      <w:r w:rsidR="00053D4A">
                        <w:rPr>
                          <w:b/>
                        </w:rPr>
                        <w:t>.</w:t>
                      </w:r>
                      <w:r w:rsidR="00053D4A">
                        <w:t xml:space="preserve"> </w:t>
                      </w:r>
                      <w:r w:rsidR="00053D4A" w:rsidRPr="006D7334">
                        <w:t>Zero Sequence Diagram</w:t>
                      </w:r>
                    </w:p>
                  </w:txbxContent>
                </v:textbox>
              </v:shape>
            </w:pict>
          </mc:Fallback>
        </mc:AlternateContent>
      </w:r>
      <w:r w:rsidR="000C6E75" w:rsidRPr="000C6E75">
        <w:rPr>
          <w:iCs/>
          <w:sz w:val="20"/>
          <w:szCs w:val="20"/>
          <w:lang w:val="x-none"/>
        </w:rPr>
        <w:t>For the same system with zero sequence network could be applied and could be shown as</w:t>
      </w:r>
      <w:r w:rsidR="00735164">
        <w:rPr>
          <w:iCs/>
          <w:sz w:val="20"/>
          <w:szCs w:val="20"/>
          <w:lang w:val="en-US"/>
        </w:rPr>
        <w:t xml:space="preserve"> </w:t>
      </w:r>
      <w:r>
        <w:rPr>
          <w:iCs/>
          <w:sz w:val="20"/>
          <w:szCs w:val="20"/>
          <w:lang w:val="en-US"/>
        </w:rPr>
        <w:t>i</w:t>
      </w:r>
      <w:r w:rsidR="00D53A57">
        <w:rPr>
          <w:iCs/>
          <w:sz w:val="20"/>
          <w:szCs w:val="20"/>
          <w:lang w:val="en-US"/>
        </w:rPr>
        <w:t>n Fig.4.</w:t>
      </w:r>
    </w:p>
    <w:p w14:paraId="6EC1495E" w14:textId="2CC67798" w:rsidR="00AB6C2D" w:rsidRDefault="00AB6C2D" w:rsidP="00AB6C2D">
      <w:pPr>
        <w:spacing w:line="240" w:lineRule="exact"/>
        <w:jc w:val="both"/>
        <w:rPr>
          <w:iCs/>
          <w:sz w:val="20"/>
          <w:szCs w:val="20"/>
          <w:lang w:val="x-none"/>
        </w:rPr>
      </w:pPr>
      <w:r w:rsidRPr="00AB6C2D">
        <w:rPr>
          <w:iCs/>
          <w:sz w:val="20"/>
          <w:szCs w:val="20"/>
          <w:lang w:val="x-none"/>
        </w:rPr>
        <w:t xml:space="preserve">The zero-sequence voltage </w:t>
      </w: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0M</m:t>
            </m:r>
          </m:sub>
        </m:sSub>
      </m:oMath>
      <w:r w:rsidRPr="00AB6C2D">
        <w:rPr>
          <w:iCs/>
          <w:sz w:val="20"/>
          <w:szCs w:val="20"/>
          <w:lang w:val="x-none"/>
        </w:rPr>
        <w:t xml:space="preserve"> can be expressed as </w:t>
      </w:r>
      <w:sdt>
        <w:sdtPr>
          <w:rPr>
            <w:iCs/>
            <w:sz w:val="20"/>
            <w:szCs w:val="20"/>
            <w:lang w:val="x-none"/>
          </w:rPr>
          <w:id w:val="-837156935"/>
          <w:citation/>
        </w:sdtPr>
        <w:sdtContent>
          <w:r w:rsidRPr="00AB6C2D">
            <w:rPr>
              <w:iCs/>
              <w:sz w:val="20"/>
              <w:szCs w:val="20"/>
              <w:lang w:val="x-none"/>
            </w:rPr>
            <w:fldChar w:fldCharType="begin"/>
          </w:r>
          <w:r w:rsidRPr="00AB6C2D">
            <w:rPr>
              <w:iCs/>
              <w:sz w:val="20"/>
              <w:szCs w:val="20"/>
              <w:lang w:val="x-none"/>
            </w:rPr>
            <w:instrText xml:space="preserve"> CITATION IEE20 \l 1033 </w:instrText>
          </w:r>
          <w:r w:rsidRPr="00AB6C2D">
            <w:rPr>
              <w:iCs/>
              <w:sz w:val="20"/>
              <w:szCs w:val="20"/>
              <w:lang w:val="x-none"/>
            </w:rPr>
            <w:fldChar w:fldCharType="separate"/>
          </w:r>
          <w:r w:rsidRPr="00AB6C2D">
            <w:rPr>
              <w:iCs/>
              <w:sz w:val="20"/>
              <w:szCs w:val="20"/>
              <w:lang w:val="x-none"/>
            </w:rPr>
            <w:t>[21]</w:t>
          </w:r>
          <w:r w:rsidRPr="00AB6C2D">
            <w:rPr>
              <w:iCs/>
              <w:sz w:val="20"/>
              <w:szCs w:val="20"/>
            </w:rPr>
            <w:fldChar w:fldCharType="end"/>
          </w:r>
        </w:sdtContent>
      </w:sdt>
      <w:r w:rsidRPr="00AB6C2D">
        <w:rPr>
          <w:iCs/>
          <w:sz w:val="20"/>
          <w:szCs w:val="20"/>
          <w:lang w:val="x-none"/>
        </w:rPr>
        <w:t>,</w:t>
      </w:r>
      <w:sdt>
        <w:sdtPr>
          <w:rPr>
            <w:iCs/>
            <w:sz w:val="20"/>
            <w:szCs w:val="20"/>
            <w:lang w:val="x-none"/>
          </w:rPr>
          <w:id w:val="-726146051"/>
          <w:citation/>
        </w:sdtPr>
        <w:sdtContent>
          <w:r w:rsidRPr="00AB6C2D">
            <w:rPr>
              <w:iCs/>
              <w:sz w:val="20"/>
              <w:szCs w:val="20"/>
              <w:lang w:val="x-none"/>
            </w:rPr>
            <w:fldChar w:fldCharType="begin"/>
          </w:r>
          <w:r w:rsidRPr="00AB6C2D">
            <w:rPr>
              <w:iCs/>
              <w:sz w:val="20"/>
              <w:szCs w:val="20"/>
              <w:lang w:val="x-none"/>
            </w:rPr>
            <w:instrText xml:space="preserve"> CITATION Cho21 \l 1033 </w:instrText>
          </w:r>
          <w:r w:rsidRPr="00AB6C2D">
            <w:rPr>
              <w:iCs/>
              <w:sz w:val="20"/>
              <w:szCs w:val="20"/>
              <w:lang w:val="x-none"/>
            </w:rPr>
            <w:fldChar w:fldCharType="separate"/>
          </w:r>
          <w:r w:rsidRPr="00AB6C2D">
            <w:rPr>
              <w:iCs/>
              <w:sz w:val="20"/>
              <w:szCs w:val="20"/>
              <w:lang w:val="x-none"/>
            </w:rPr>
            <w:t xml:space="preserve"> [30]</w:t>
          </w:r>
          <w:r w:rsidRPr="00AB6C2D">
            <w:rPr>
              <w:iCs/>
              <w:sz w:val="20"/>
              <w:szCs w:val="20"/>
            </w:rPr>
            <w:fldChar w:fldCharType="end"/>
          </w:r>
        </w:sdtContent>
      </w:sdt>
    </w:p>
    <w:p w14:paraId="70856D68" w14:textId="77777777" w:rsidR="00770DAC" w:rsidRDefault="00770DAC" w:rsidP="00AB6C2D">
      <w:pPr>
        <w:spacing w:line="240" w:lineRule="exact"/>
        <w:jc w:val="both"/>
        <w:rPr>
          <w:iCs/>
          <w:sz w:val="20"/>
          <w:szCs w:val="20"/>
          <w:lang w:val="x-none"/>
        </w:rPr>
      </w:pPr>
    </w:p>
    <w:p w14:paraId="002E9054" w14:textId="0FBE9793" w:rsidR="009A0CF6" w:rsidRDefault="00000000" w:rsidP="00AB6C2D">
      <w:pPr>
        <w:spacing w:line="240" w:lineRule="exact"/>
        <w:jc w:val="both"/>
        <w:rPr>
          <w:iCs/>
          <w:sz w:val="20"/>
          <w:szCs w:val="20"/>
        </w:rPr>
      </w:pP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0M</m:t>
            </m:r>
          </m:sub>
        </m:sSub>
        <m:r>
          <w:rPr>
            <w:rFonts w:ascii="Cambria Math" w:hAnsi="Cambria Math"/>
            <w:sz w:val="20"/>
            <w:szCs w:val="20"/>
            <w:lang w:val="x-none"/>
          </w:rPr>
          <m:t>= -</m:t>
        </m:r>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0MN</m:t>
            </m:r>
          </m:sub>
        </m:sSub>
        <m:r>
          <w:rPr>
            <w:rFonts w:ascii="Cambria Math" w:hAnsi="Cambria Math"/>
            <w:sz w:val="20"/>
            <w:szCs w:val="20"/>
            <w:lang w:val="x-none"/>
          </w:rPr>
          <m:t>(</m:t>
        </m:r>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SL0</m:t>
            </m:r>
          </m:sub>
        </m:sSub>
        <m:r>
          <w:rPr>
            <w:rFonts w:ascii="Cambria Math" w:hAnsi="Cambria Math"/>
            <w:sz w:val="20"/>
            <w:szCs w:val="20"/>
            <w:lang w:val="x-none"/>
          </w:rPr>
          <m:t>+</m:t>
        </m:r>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LM0</m:t>
            </m:r>
          </m:sub>
        </m:sSub>
        <m:r>
          <w:rPr>
            <w:rFonts w:ascii="Cambria Math" w:hAnsi="Cambria Math"/>
            <w:sz w:val="20"/>
            <w:szCs w:val="20"/>
            <w:lang w:val="x-none"/>
          </w:rPr>
          <m:t>)</m:t>
        </m:r>
      </m:oMath>
      <w:r w:rsidR="009A0CF6">
        <w:rPr>
          <w:iCs/>
          <w:sz w:val="20"/>
          <w:szCs w:val="20"/>
          <w:lang w:val="x-none"/>
        </w:rPr>
        <w:t xml:space="preserve"> </w:t>
      </w:r>
      <w:r w:rsidR="007D433B">
        <w:rPr>
          <w:iCs/>
          <w:sz w:val="20"/>
          <w:szCs w:val="20"/>
          <w:lang w:val="x-none"/>
        </w:rPr>
        <w:tab/>
      </w:r>
      <w:r w:rsidR="007D433B">
        <w:rPr>
          <w:iCs/>
          <w:sz w:val="20"/>
          <w:szCs w:val="20"/>
          <w:lang w:val="x-none"/>
        </w:rPr>
        <w:tab/>
      </w:r>
      <w:r w:rsidR="007D433B">
        <w:rPr>
          <w:iCs/>
          <w:sz w:val="20"/>
          <w:szCs w:val="20"/>
          <w:lang w:val="x-none"/>
        </w:rPr>
        <w:tab/>
      </w:r>
      <w:r w:rsidR="007D433B">
        <w:rPr>
          <w:iCs/>
          <w:sz w:val="20"/>
          <w:szCs w:val="20"/>
        </w:rPr>
        <w:t>(7)</w:t>
      </w:r>
    </w:p>
    <w:p w14:paraId="64C75308" w14:textId="17F26B2E" w:rsidR="001B507B" w:rsidRPr="00AB6C2D" w:rsidRDefault="00000000" w:rsidP="001B507B">
      <w:pPr>
        <w:spacing w:before="120" w:after="120" w:line="240" w:lineRule="exact"/>
        <w:jc w:val="both"/>
        <w:rPr>
          <w:iCs/>
          <w:sz w:val="20"/>
          <w:szCs w:val="20"/>
        </w:rPr>
      </w:pPr>
      <m:oMath>
        <m:f>
          <m:fPr>
            <m:ctrlPr>
              <w:rPr>
                <w:rFonts w:ascii="Cambria Math" w:hAnsi="Cambria Math"/>
                <w:i/>
                <w:iCs/>
                <w:sz w:val="20"/>
                <w:szCs w:val="20"/>
              </w:rPr>
            </m:ctrlPr>
          </m:fPr>
          <m:num>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0MN</m:t>
                </m:r>
              </m:sub>
            </m:sSub>
          </m:num>
          <m:den>
            <m:sSub>
              <m:sSubPr>
                <m:ctrlPr>
                  <w:rPr>
                    <w:rFonts w:ascii="Cambria Math" w:hAnsi="Cambria Math"/>
                    <w:i/>
                    <w:iCs/>
                    <w:sz w:val="20"/>
                    <w:szCs w:val="20"/>
                  </w:rPr>
                </m:ctrlPr>
              </m:sSubPr>
              <m:e>
                <m:r>
                  <w:rPr>
                    <w:rFonts w:ascii="Cambria Math" w:hAnsi="Cambria Math"/>
                    <w:sz w:val="20"/>
                    <w:szCs w:val="20"/>
                  </w:rPr>
                  <m:t>-V</m:t>
                </m:r>
              </m:e>
              <m:sub>
                <m:r>
                  <w:rPr>
                    <w:rFonts w:ascii="Cambria Math" w:hAnsi="Cambria Math"/>
                    <w:sz w:val="20"/>
                    <w:szCs w:val="20"/>
                  </w:rPr>
                  <m:t>0M</m:t>
                </m:r>
              </m:sub>
            </m:sSub>
          </m:den>
        </m:f>
        <m:r>
          <w:rPr>
            <w:rFonts w:ascii="Cambria Math" w:hAnsi="Cambria Math"/>
            <w:sz w:val="20"/>
            <w:szCs w:val="20"/>
          </w:rPr>
          <m:t>= </m:t>
        </m:r>
        <m:f>
          <m:fPr>
            <m:ctrlPr>
              <w:rPr>
                <w:rFonts w:ascii="Cambria Math" w:hAnsi="Cambria Math"/>
                <w:i/>
                <w:iCs/>
                <w:sz w:val="20"/>
                <w:szCs w:val="20"/>
              </w:rPr>
            </m:ctrlPr>
          </m:fPr>
          <m:num>
            <m:r>
              <w:rPr>
                <w:rFonts w:ascii="Cambria Math" w:hAnsi="Cambria Math"/>
                <w:sz w:val="20"/>
                <w:szCs w:val="20"/>
              </w:rPr>
              <m:t>1</m:t>
            </m:r>
          </m:num>
          <m:den>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SL0</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LM0</m:t>
                </m:r>
              </m:sub>
            </m:sSub>
          </m:den>
        </m:f>
      </m:oMath>
      <w:r w:rsidR="001B507B">
        <w:rPr>
          <w:iCs/>
          <w:sz w:val="20"/>
          <w:szCs w:val="20"/>
        </w:rPr>
        <w:t xml:space="preserve"> </w:t>
      </w:r>
      <w:r w:rsidR="00DC20E9">
        <w:rPr>
          <w:iCs/>
          <w:sz w:val="20"/>
          <w:szCs w:val="20"/>
        </w:rPr>
        <w:tab/>
      </w:r>
      <w:r w:rsidR="00DC20E9">
        <w:rPr>
          <w:iCs/>
          <w:sz w:val="20"/>
          <w:szCs w:val="20"/>
        </w:rPr>
        <w:tab/>
      </w:r>
      <w:r w:rsidR="00DC20E9">
        <w:rPr>
          <w:iCs/>
          <w:sz w:val="20"/>
          <w:szCs w:val="20"/>
        </w:rPr>
        <w:tab/>
      </w:r>
      <w:r w:rsidR="00DC20E9">
        <w:rPr>
          <w:iCs/>
          <w:sz w:val="20"/>
          <w:szCs w:val="20"/>
        </w:rPr>
        <w:tab/>
        <w:t>(8)</w:t>
      </w:r>
    </w:p>
    <w:p w14:paraId="48DE5AB9" w14:textId="4AD6098A" w:rsidR="00AB6C2D" w:rsidRPr="00AB6C2D" w:rsidRDefault="00AB6C2D" w:rsidP="00AB6C2D">
      <w:pPr>
        <w:spacing w:line="240" w:lineRule="exact"/>
        <w:jc w:val="both"/>
        <w:rPr>
          <w:iCs/>
          <w:sz w:val="20"/>
          <w:szCs w:val="20"/>
          <w:lang w:val="x-none"/>
        </w:rPr>
      </w:pPr>
      <w:r w:rsidRPr="00AB6C2D">
        <w:rPr>
          <w:iCs/>
          <w:sz w:val="20"/>
          <w:szCs w:val="20"/>
          <w:lang w:val="x-none"/>
        </w:rPr>
        <w:t xml:space="preserve">The zero-sequence angle </w:t>
      </w:r>
      <m:oMath>
        <m:sSub>
          <m:sSubPr>
            <m:ctrlPr>
              <w:rPr>
                <w:rFonts w:ascii="Cambria Math" w:hAnsi="Cambria Math"/>
                <w:i/>
                <w:iCs/>
                <w:sz w:val="20"/>
                <w:szCs w:val="20"/>
                <w:lang w:val="x-none"/>
              </w:rPr>
            </m:ctrlPr>
          </m:sSubPr>
          <m:e>
            <m:r>
              <w:rPr>
                <w:rFonts w:ascii="Cambria Math" w:hAnsi="Cambria Math"/>
                <w:sz w:val="20"/>
                <w:szCs w:val="20"/>
                <w:lang w:val="x-none"/>
              </w:rPr>
              <m:t>∅</m:t>
            </m:r>
          </m:e>
          <m:sub>
            <m:r>
              <w:rPr>
                <w:rFonts w:ascii="Cambria Math" w:hAnsi="Cambria Math"/>
                <w:sz w:val="20"/>
                <w:szCs w:val="20"/>
                <w:lang w:val="x-none"/>
              </w:rPr>
              <m:t>0</m:t>
            </m:r>
          </m:sub>
        </m:sSub>
      </m:oMath>
      <w:r w:rsidRPr="00AB6C2D">
        <w:rPr>
          <w:iCs/>
          <w:sz w:val="20"/>
          <w:szCs w:val="20"/>
          <w:lang w:val="x-none"/>
        </w:rPr>
        <w:t xml:space="preserve"> in terms of </w:t>
      </w:r>
      <m:oMath>
        <m:sSub>
          <m:sSubPr>
            <m:ctrlPr>
              <w:rPr>
                <w:rFonts w:ascii="Cambria Math" w:hAnsi="Cambria Math"/>
                <w:i/>
                <w:iCs/>
                <w:sz w:val="20"/>
                <w:szCs w:val="20"/>
                <w:lang w:val="x-none"/>
              </w:rPr>
            </m:ctrlPr>
          </m:sSubPr>
          <m:e>
            <m:r>
              <w:rPr>
                <w:rFonts w:ascii="Cambria Math" w:hAnsi="Cambria Math"/>
                <w:sz w:val="20"/>
                <w:szCs w:val="20"/>
                <w:lang w:val="x-none"/>
              </w:rPr>
              <m:t>V</m:t>
            </m:r>
          </m:e>
          <m:sub>
            <m:r>
              <w:rPr>
                <w:rFonts w:ascii="Cambria Math" w:hAnsi="Cambria Math"/>
                <w:sz w:val="20"/>
                <w:szCs w:val="20"/>
                <w:lang w:val="x-none"/>
              </w:rPr>
              <m:t>0M</m:t>
            </m:r>
          </m:sub>
        </m:sSub>
        <m:r>
          <w:rPr>
            <w:rFonts w:ascii="Cambria Math" w:hAnsi="Cambria Math"/>
            <w:sz w:val="20"/>
            <w:szCs w:val="20"/>
            <w:lang w:val="x-none"/>
          </w:rPr>
          <m:t> </m:t>
        </m:r>
      </m:oMath>
      <w:r w:rsidRPr="00AB6C2D">
        <w:rPr>
          <w:iCs/>
          <w:sz w:val="20"/>
          <w:szCs w:val="20"/>
          <w:lang w:val="x-none"/>
        </w:rPr>
        <w:t xml:space="preserve"> and </w:t>
      </w:r>
      <m:oMath>
        <m:sSub>
          <m:sSubPr>
            <m:ctrlPr>
              <w:rPr>
                <w:rFonts w:ascii="Cambria Math" w:hAnsi="Cambria Math"/>
                <w:i/>
                <w:iCs/>
                <w:sz w:val="20"/>
                <w:szCs w:val="20"/>
                <w:lang w:val="x-none"/>
              </w:rPr>
            </m:ctrlPr>
          </m:sSubPr>
          <m:e>
            <m:r>
              <w:rPr>
                <w:rFonts w:ascii="Cambria Math" w:hAnsi="Cambria Math"/>
                <w:sz w:val="20"/>
                <w:szCs w:val="20"/>
                <w:lang w:val="x-none"/>
              </w:rPr>
              <m:t>I</m:t>
            </m:r>
          </m:e>
          <m:sub>
            <m:r>
              <w:rPr>
                <w:rFonts w:ascii="Cambria Math" w:hAnsi="Cambria Math"/>
                <w:sz w:val="20"/>
                <w:szCs w:val="20"/>
                <w:lang w:val="x-none"/>
              </w:rPr>
              <m:t>0MN</m:t>
            </m:r>
          </m:sub>
        </m:sSub>
        <m:r>
          <w:rPr>
            <w:rFonts w:ascii="Cambria Math" w:hAnsi="Cambria Math"/>
            <w:sz w:val="20"/>
            <w:szCs w:val="20"/>
            <w:lang w:val="x-none"/>
          </w:rPr>
          <m:t> </m:t>
        </m:r>
      </m:oMath>
      <w:r w:rsidRPr="00AB6C2D">
        <w:rPr>
          <w:iCs/>
          <w:sz w:val="20"/>
          <w:szCs w:val="20"/>
          <w:lang w:val="x-none"/>
        </w:rPr>
        <w:t>can be expressed as</w:t>
      </w:r>
    </w:p>
    <w:p w14:paraId="154B48CC" w14:textId="0579CF37" w:rsidR="00AB6C2D" w:rsidRPr="00AB6C2D" w:rsidRDefault="00000000" w:rsidP="00AB6C2D">
      <w:pPr>
        <w:spacing w:line="240" w:lineRule="exact"/>
        <w:jc w:val="both"/>
        <w:rPr>
          <w:iCs/>
          <w:sz w:val="20"/>
          <w:szCs w:val="20"/>
        </w:rPr>
      </w:pPr>
      <m:oMath>
        <m:sSub>
          <m:sSubPr>
            <m:ctrlPr>
              <w:rPr>
                <w:rFonts w:ascii="Cambria Math" w:hAnsi="Cambria Math"/>
                <w:i/>
                <w:iCs/>
                <w:sz w:val="20"/>
                <w:szCs w:val="20"/>
              </w:rPr>
            </m:ctrlPr>
          </m:sSubPr>
          <m:e>
            <m:r>
              <w:rPr>
                <w:rFonts w:ascii="Cambria Math" w:hAnsi="Cambria Math"/>
                <w:sz w:val="20"/>
                <w:szCs w:val="20"/>
              </w:rPr>
              <m:t>∅</m:t>
            </m:r>
          </m:e>
          <m:sub>
            <m:r>
              <w:rPr>
                <w:rFonts w:ascii="Cambria Math" w:hAnsi="Cambria Math"/>
                <w:sz w:val="20"/>
                <w:szCs w:val="20"/>
              </w:rPr>
              <m:t>0</m:t>
            </m:r>
          </m:sub>
        </m:sSub>
        <m:r>
          <w:rPr>
            <w:rFonts w:ascii="Cambria Math" w:hAnsi="Cambria Math"/>
            <w:sz w:val="20"/>
            <w:szCs w:val="20"/>
          </w:rPr>
          <m:t>= ∠</m:t>
        </m:r>
        <m:sSub>
          <m:sSubPr>
            <m:ctrlPr>
              <w:rPr>
                <w:rFonts w:ascii="Cambria Math" w:hAnsi="Cambria Math"/>
                <w:i/>
                <w:iCs/>
                <w:sz w:val="20"/>
                <w:szCs w:val="20"/>
              </w:rPr>
            </m:ctrlPr>
          </m:sSubPr>
          <m:e>
            <m:r>
              <w:rPr>
                <w:rFonts w:ascii="Cambria Math" w:hAnsi="Cambria Math"/>
                <w:sz w:val="20"/>
                <w:szCs w:val="20"/>
              </w:rPr>
              <m:t>I</m:t>
            </m:r>
          </m:e>
          <m:sub>
            <m:r>
              <w:rPr>
                <w:rFonts w:ascii="Cambria Math" w:hAnsi="Cambria Math"/>
                <w:sz w:val="20"/>
                <w:szCs w:val="20"/>
              </w:rPr>
              <m:t>0MN</m:t>
            </m:r>
          </m:sub>
        </m:sSub>
        <m:r>
          <w:rPr>
            <w:rFonts w:ascii="Cambria Math" w:hAnsi="Cambria Math"/>
            <w:sz w:val="20"/>
            <w:szCs w:val="20"/>
          </w:rPr>
          <m:t> - ∠-</m:t>
        </m:r>
        <m:sSub>
          <m:sSubPr>
            <m:ctrlPr>
              <w:rPr>
                <w:rFonts w:ascii="Cambria Math" w:hAnsi="Cambria Math"/>
                <w:i/>
                <w:iCs/>
                <w:sz w:val="20"/>
                <w:szCs w:val="20"/>
              </w:rPr>
            </m:ctrlPr>
          </m:sSubPr>
          <m:e>
            <m:r>
              <w:rPr>
                <w:rFonts w:ascii="Cambria Math" w:hAnsi="Cambria Math"/>
                <w:sz w:val="20"/>
                <w:szCs w:val="20"/>
              </w:rPr>
              <m:t>V</m:t>
            </m:r>
          </m:e>
          <m:sub>
            <m:r>
              <w:rPr>
                <w:rFonts w:ascii="Cambria Math" w:hAnsi="Cambria Math"/>
                <w:sz w:val="20"/>
                <w:szCs w:val="20"/>
              </w:rPr>
              <m:t>0MN</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SL0</m:t>
            </m:r>
          </m:sub>
        </m:sSub>
        <m:r>
          <w:rPr>
            <w:rFonts w:ascii="Cambria Math" w:hAnsi="Cambria Math"/>
            <w:sz w:val="20"/>
            <w:szCs w:val="20"/>
          </w:rPr>
          <m:t>+</m:t>
        </m:r>
        <m:sSub>
          <m:sSubPr>
            <m:ctrlPr>
              <w:rPr>
                <w:rFonts w:ascii="Cambria Math" w:hAnsi="Cambria Math"/>
                <w:i/>
                <w:iCs/>
                <w:sz w:val="20"/>
                <w:szCs w:val="20"/>
              </w:rPr>
            </m:ctrlPr>
          </m:sSubPr>
          <m:e>
            <m:r>
              <w:rPr>
                <w:rFonts w:ascii="Cambria Math" w:hAnsi="Cambria Math"/>
                <w:sz w:val="20"/>
                <w:szCs w:val="20"/>
              </w:rPr>
              <m:t>Z</m:t>
            </m:r>
          </m:e>
          <m:sub>
            <m:r>
              <w:rPr>
                <w:rFonts w:ascii="Cambria Math" w:hAnsi="Cambria Math"/>
                <w:sz w:val="20"/>
                <w:szCs w:val="20"/>
              </w:rPr>
              <m:t>LM0</m:t>
            </m:r>
          </m:sub>
        </m:sSub>
        <m:r>
          <w:rPr>
            <w:rFonts w:ascii="Cambria Math" w:hAnsi="Cambria Math"/>
            <w:sz w:val="20"/>
            <w:szCs w:val="20"/>
          </w:rPr>
          <m:t>)</m:t>
        </m:r>
      </m:oMath>
      <w:r w:rsidR="00AB6C2D" w:rsidRPr="00AB6C2D">
        <w:rPr>
          <w:iCs/>
          <w:sz w:val="20"/>
          <w:szCs w:val="20"/>
        </w:rPr>
        <w:t xml:space="preserve">        (9)</w:t>
      </w:r>
    </w:p>
    <w:p w14:paraId="54144B6A" w14:textId="77777777" w:rsidR="00B51021" w:rsidRDefault="00B51021" w:rsidP="00AB6C2D">
      <w:pPr>
        <w:spacing w:line="240" w:lineRule="exact"/>
        <w:jc w:val="both"/>
        <w:rPr>
          <w:iCs/>
          <w:sz w:val="20"/>
          <w:szCs w:val="20"/>
          <w:lang w:val="x-none"/>
        </w:rPr>
      </w:pPr>
    </w:p>
    <w:p w14:paraId="04346892" w14:textId="6FB6D4F2" w:rsidR="00AB6C2D" w:rsidRPr="00AB6C2D" w:rsidRDefault="00AB6C2D" w:rsidP="00AB6C2D">
      <w:pPr>
        <w:spacing w:line="240" w:lineRule="exact"/>
        <w:jc w:val="both"/>
        <w:rPr>
          <w:iCs/>
          <w:sz w:val="20"/>
          <w:szCs w:val="20"/>
          <w:lang w:val="x-none"/>
        </w:rPr>
      </w:pPr>
      <w:r w:rsidRPr="00AB6C2D">
        <w:rPr>
          <w:iCs/>
          <w:sz w:val="20"/>
          <w:szCs w:val="20"/>
          <w:lang w:val="x-none"/>
        </w:rPr>
        <w:t xml:space="preserve">where, </w:t>
      </w:r>
      <m:oMath>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SL0</m:t>
            </m:r>
          </m:sub>
        </m:sSub>
      </m:oMath>
      <w:r w:rsidRPr="00AB6C2D">
        <w:rPr>
          <w:iCs/>
          <w:sz w:val="20"/>
          <w:szCs w:val="20"/>
          <w:lang w:val="x-none"/>
        </w:rPr>
        <w:t xml:space="preserve"> is the zero-sequence impedance of source 1 and </w:t>
      </w:r>
      <m:oMath>
        <m:sSub>
          <m:sSubPr>
            <m:ctrlPr>
              <w:rPr>
                <w:rFonts w:ascii="Cambria Math" w:hAnsi="Cambria Math"/>
                <w:i/>
                <w:iCs/>
                <w:sz w:val="20"/>
                <w:szCs w:val="20"/>
                <w:lang w:val="x-none"/>
              </w:rPr>
            </m:ctrlPr>
          </m:sSubPr>
          <m:e>
            <m:r>
              <w:rPr>
                <w:rFonts w:ascii="Cambria Math" w:hAnsi="Cambria Math"/>
                <w:sz w:val="20"/>
                <w:szCs w:val="20"/>
                <w:lang w:val="x-none"/>
              </w:rPr>
              <m:t>Z</m:t>
            </m:r>
          </m:e>
          <m:sub>
            <m:r>
              <w:rPr>
                <w:rFonts w:ascii="Cambria Math" w:hAnsi="Cambria Math"/>
                <w:sz w:val="20"/>
                <w:szCs w:val="20"/>
                <w:lang w:val="x-none"/>
              </w:rPr>
              <m:t>LM0</m:t>
            </m:r>
          </m:sub>
        </m:sSub>
      </m:oMath>
      <w:r w:rsidRPr="00AB6C2D">
        <w:rPr>
          <w:iCs/>
          <w:sz w:val="20"/>
          <w:szCs w:val="20"/>
          <w:lang w:val="x-none"/>
        </w:rPr>
        <w:t xml:space="preserve"> is the zero-sequence impedance of line section MN.</w:t>
      </w:r>
    </w:p>
    <w:p w14:paraId="103BDEB3" w14:textId="3A2B6B25" w:rsidR="00717632" w:rsidRDefault="00717632" w:rsidP="00614287">
      <w:pPr>
        <w:spacing w:line="240" w:lineRule="exact"/>
        <w:ind w:left="142" w:hanging="142"/>
        <w:jc w:val="both"/>
        <w:rPr>
          <w:iCs/>
          <w:sz w:val="20"/>
          <w:szCs w:val="20"/>
        </w:rPr>
      </w:pPr>
      <w:r w:rsidRPr="00717632">
        <w:rPr>
          <w:iCs/>
          <w:sz w:val="20"/>
          <w:szCs w:val="20"/>
        </w:rPr>
        <w:t>The directionality criteria could be expressed as in</w:t>
      </w:r>
      <w:r w:rsidR="00942A93">
        <w:rPr>
          <w:iCs/>
          <w:sz w:val="20"/>
          <w:szCs w:val="20"/>
        </w:rPr>
        <w:t xml:space="preserve"> Table 3</w:t>
      </w:r>
      <w:r w:rsidR="00614287">
        <w:rPr>
          <w:iCs/>
          <w:sz w:val="20"/>
          <w:szCs w:val="20"/>
        </w:rPr>
        <w:t>.</w:t>
      </w:r>
      <w:r w:rsidR="00614287" w:rsidRPr="00717632">
        <w:rPr>
          <w:iCs/>
          <w:sz w:val="20"/>
          <w:szCs w:val="20"/>
        </w:rPr>
        <w:t xml:space="preserve"> </w:t>
      </w:r>
    </w:p>
    <w:p w14:paraId="4C2330AF" w14:textId="2E18244D" w:rsidR="00614287" w:rsidRDefault="00614287" w:rsidP="00831E2A">
      <w:pPr>
        <w:pStyle w:val="Caption"/>
      </w:pPr>
      <w:bookmarkStart w:id="8" w:name="_Ref170574149"/>
      <w:r>
        <w:t xml:space="preserve">Table </w:t>
      </w:r>
      <w:r>
        <w:fldChar w:fldCharType="begin"/>
      </w:r>
      <w:r>
        <w:instrText xml:space="preserve"> SEQ Table \* ARABIC </w:instrText>
      </w:r>
      <w:r>
        <w:fldChar w:fldCharType="separate"/>
      </w:r>
      <w:r w:rsidR="00ED6A51">
        <w:rPr>
          <w:noProof/>
        </w:rPr>
        <w:t>3</w:t>
      </w:r>
      <w:r>
        <w:fldChar w:fldCharType="end"/>
      </w:r>
      <w:bookmarkEnd w:id="8"/>
      <w:r>
        <w:t xml:space="preserve"> </w:t>
      </w:r>
      <w:r w:rsidRPr="009F2F53">
        <w:rPr>
          <w:b w:val="0"/>
        </w:rPr>
        <w:t>Zero Sequence directionality criteria [38]</w:t>
      </w:r>
    </w:p>
    <w:tbl>
      <w:tblPr>
        <w:tblStyle w:val="PlainTable2"/>
        <w:tblW w:w="0" w:type="auto"/>
        <w:jc w:val="center"/>
        <w:tblBorders>
          <w:top w:val="double" w:sz="4" w:space="0" w:color="7F7F7F" w:themeColor="text1" w:themeTint="80"/>
          <w:bottom w:val="double" w:sz="4" w:space="0" w:color="7F7F7F" w:themeColor="text1" w:themeTint="80"/>
          <w:insideH w:val="single" w:sz="4" w:space="0" w:color="7F7F7F" w:themeColor="text1" w:themeTint="80"/>
        </w:tblBorders>
        <w:tblLook w:val="04A0" w:firstRow="1" w:lastRow="0" w:firstColumn="1" w:lastColumn="0" w:noHBand="0" w:noVBand="1"/>
      </w:tblPr>
      <w:tblGrid>
        <w:gridCol w:w="851"/>
        <w:gridCol w:w="2410"/>
        <w:gridCol w:w="858"/>
      </w:tblGrid>
      <w:tr w:rsidR="00E9704E" w14:paraId="147426E7" w14:textId="77777777" w:rsidTr="00E2513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3DF6979" w14:textId="77777777" w:rsidR="00E9704E" w:rsidRPr="00E26777" w:rsidRDefault="00E9704E" w:rsidP="00E2513A">
            <w:pPr>
              <w:spacing w:line="240" w:lineRule="exact"/>
              <w:jc w:val="center"/>
              <w:rPr>
                <w:iCs/>
                <w:sz w:val="16"/>
                <w:szCs w:val="16"/>
              </w:rPr>
            </w:pPr>
            <w:r w:rsidRPr="00E26777">
              <w:rPr>
                <w:iCs/>
                <w:sz w:val="16"/>
                <w:szCs w:val="16"/>
              </w:rPr>
              <w:t>Angle</w:t>
            </w:r>
          </w:p>
        </w:tc>
        <w:tc>
          <w:tcPr>
            <w:tcW w:w="2410" w:type="dxa"/>
            <w:tcBorders>
              <w:bottom w:val="none" w:sz="0" w:space="0" w:color="auto"/>
            </w:tcBorders>
          </w:tcPr>
          <w:p w14:paraId="7CDE000D" w14:textId="5BB870F6" w:rsidR="00E9704E" w:rsidRPr="00E26777" w:rsidRDefault="00E9704E" w:rsidP="00E2513A">
            <w:pPr>
              <w:spacing w:line="240" w:lineRule="exact"/>
              <w:jc w:val="center"/>
              <w:cnfStyle w:val="100000000000" w:firstRow="1" w:lastRow="0" w:firstColumn="0" w:lastColumn="0" w:oddVBand="0" w:evenVBand="0" w:oddHBand="0" w:evenHBand="0" w:firstRowFirstColumn="0" w:firstRowLastColumn="0" w:lastRowFirstColumn="0" w:lastRowLastColumn="0"/>
              <w:rPr>
                <w:iCs/>
                <w:sz w:val="16"/>
                <w:szCs w:val="16"/>
              </w:rPr>
            </w:pPr>
            <w:r w:rsidRPr="00E26777">
              <w:rPr>
                <w:iCs/>
                <w:sz w:val="16"/>
                <w:szCs w:val="16"/>
              </w:rPr>
              <w:t>Condition</w:t>
            </w:r>
          </w:p>
        </w:tc>
        <w:tc>
          <w:tcPr>
            <w:tcW w:w="858" w:type="dxa"/>
            <w:tcBorders>
              <w:bottom w:val="none" w:sz="0" w:space="0" w:color="auto"/>
            </w:tcBorders>
          </w:tcPr>
          <w:p w14:paraId="6BB4DC4B" w14:textId="77777777" w:rsidR="00E9704E" w:rsidRPr="00E26777" w:rsidRDefault="00E9704E" w:rsidP="00E2513A">
            <w:pPr>
              <w:spacing w:line="240" w:lineRule="exact"/>
              <w:jc w:val="center"/>
              <w:cnfStyle w:val="100000000000" w:firstRow="1" w:lastRow="0" w:firstColumn="0" w:lastColumn="0" w:oddVBand="0" w:evenVBand="0" w:oddHBand="0" w:evenHBand="0" w:firstRowFirstColumn="0" w:firstRowLastColumn="0" w:lastRowFirstColumn="0" w:lastRowLastColumn="0"/>
              <w:rPr>
                <w:iCs/>
                <w:sz w:val="16"/>
                <w:szCs w:val="16"/>
              </w:rPr>
            </w:pPr>
            <w:r w:rsidRPr="00E26777">
              <w:rPr>
                <w:iCs/>
                <w:sz w:val="16"/>
                <w:szCs w:val="16"/>
              </w:rPr>
              <w:t>Direction</w:t>
            </w:r>
          </w:p>
        </w:tc>
      </w:tr>
      <w:tr w:rsidR="00E9704E" w14:paraId="61A7203D" w14:textId="77777777" w:rsidTr="00E2513A">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70536EC" w14:textId="3B2C518C" w:rsidR="00E9704E" w:rsidRPr="009B74F2" w:rsidRDefault="00000000" w:rsidP="00E2513A">
            <w:pPr>
              <w:spacing w:line="240" w:lineRule="exact"/>
              <w:jc w:val="both"/>
              <w:rPr>
                <w:iCs/>
                <w:sz w:val="16"/>
                <w:szCs w:val="16"/>
              </w:rPr>
            </w:pPr>
            <m:oMathPara>
              <m:oMath>
                <m:sSub>
                  <m:sSubPr>
                    <m:ctrlPr>
                      <w:rPr>
                        <w:rFonts w:ascii="Cambria Math" w:hAnsi="Cambria Math"/>
                        <w:i/>
                        <w:iCs/>
                        <w:sz w:val="16"/>
                        <w:szCs w:val="16"/>
                        <w:lang w:val="x-none"/>
                      </w:rPr>
                    </m:ctrlPr>
                  </m:sSubPr>
                  <m:e>
                    <m:r>
                      <m:rPr>
                        <m:sty m:val="bi"/>
                      </m:rPr>
                      <w:rPr>
                        <w:rFonts w:ascii="Cambria Math" w:hAnsi="Cambria Math"/>
                        <w:sz w:val="16"/>
                        <w:szCs w:val="16"/>
                        <w:lang w:val="x-none"/>
                      </w:rPr>
                      <m:t>∅</m:t>
                    </m:r>
                  </m:e>
                  <m:sub>
                    <m:r>
                      <m:rPr>
                        <m:sty m:val="bi"/>
                      </m:rPr>
                      <w:rPr>
                        <w:rFonts w:ascii="Cambria Math" w:hAnsi="Cambria Math"/>
                        <w:sz w:val="16"/>
                        <w:szCs w:val="16"/>
                        <w:lang w:val="x-none"/>
                      </w:rPr>
                      <m:t>0</m:t>
                    </m:r>
                  </m:sub>
                </m:sSub>
              </m:oMath>
            </m:oMathPara>
          </w:p>
        </w:tc>
        <w:tc>
          <w:tcPr>
            <w:tcW w:w="2410" w:type="dxa"/>
            <w:tcBorders>
              <w:top w:val="none" w:sz="0" w:space="0" w:color="auto"/>
              <w:bottom w:val="none" w:sz="0" w:space="0" w:color="auto"/>
            </w:tcBorders>
          </w:tcPr>
          <w:p w14:paraId="2E18CEC2" w14:textId="593087DE" w:rsidR="00E9704E" w:rsidRPr="009B74F2" w:rsidRDefault="00000000" w:rsidP="00E2513A">
            <w:pPr>
              <w:spacing w:line="240" w:lineRule="exact"/>
              <w:jc w:val="both"/>
              <w:cnfStyle w:val="000000100000" w:firstRow="0" w:lastRow="0" w:firstColumn="0" w:lastColumn="0" w:oddVBand="0" w:evenVBand="0" w:oddHBand="1" w:evenHBand="0" w:firstRowFirstColumn="0" w:firstRowLastColumn="0" w:lastRowFirstColumn="0" w:lastRowLastColumn="0"/>
              <w:rPr>
                <w:iCs/>
                <w:sz w:val="16"/>
                <w:szCs w:val="16"/>
              </w:rPr>
            </w:pPr>
            <m:oMathPara>
              <m:oMath>
                <m:sSub>
                  <m:sSubPr>
                    <m:ctrlPr>
                      <w:rPr>
                        <w:rFonts w:ascii="Cambria Math" w:hAnsi="Cambria Math"/>
                        <w:iCs/>
                        <w:sz w:val="16"/>
                        <w:szCs w:val="16"/>
                        <w:lang w:val="x-none"/>
                      </w:rPr>
                    </m:ctrlPr>
                  </m:sSubPr>
                  <m:e>
                    <m:r>
                      <m:rPr>
                        <m:sty m:val="p"/>
                      </m:rPr>
                      <w:rPr>
                        <w:rFonts w:ascii="Cambria Math" w:hAnsi="Cambria Math"/>
                        <w:sz w:val="16"/>
                        <w:szCs w:val="16"/>
                        <w:lang w:val="x-none"/>
                      </w:rPr>
                      <m:t>-15 deg</m:t>
                    </m:r>
                    <m:r>
                      <m:rPr>
                        <m:sty m:val="b"/>
                      </m:rPr>
                      <w:rPr>
                        <w:rFonts w:ascii="Cambria Math" w:hAnsi="Cambria Math"/>
                        <w:sz w:val="16"/>
                        <w:szCs w:val="16"/>
                        <w:lang w:val="x-none"/>
                      </w:rPr>
                      <m:t>&lt;∅</m:t>
                    </m:r>
                  </m:e>
                  <m:sub>
                    <m:r>
                      <w:rPr>
                        <w:rFonts w:ascii="Cambria Math" w:hAnsi="Cambria Math"/>
                        <w:sz w:val="16"/>
                        <w:szCs w:val="16"/>
                        <w:lang w:val="x-none"/>
                      </w:rPr>
                      <m:t>0</m:t>
                    </m:r>
                  </m:sub>
                </m:sSub>
                <m:r>
                  <m:rPr>
                    <m:sty m:val="p"/>
                  </m:rPr>
                  <w:rPr>
                    <w:rFonts w:ascii="Cambria Math" w:hAnsi="Cambria Math"/>
                    <w:sz w:val="16"/>
                    <w:szCs w:val="16"/>
                    <w:lang w:val="x-none"/>
                  </w:rPr>
                  <m:t>&lt;115 deg</m:t>
                </m:r>
              </m:oMath>
            </m:oMathPara>
          </w:p>
        </w:tc>
        <w:tc>
          <w:tcPr>
            <w:tcW w:w="858" w:type="dxa"/>
            <w:tcBorders>
              <w:top w:val="none" w:sz="0" w:space="0" w:color="auto"/>
              <w:bottom w:val="none" w:sz="0" w:space="0" w:color="auto"/>
            </w:tcBorders>
          </w:tcPr>
          <w:p w14:paraId="08C0A5D9" w14:textId="77777777" w:rsidR="00E9704E" w:rsidRPr="009B74F2" w:rsidRDefault="00E9704E" w:rsidP="00E2513A">
            <w:pPr>
              <w:spacing w:line="240" w:lineRule="exact"/>
              <w:jc w:val="both"/>
              <w:cnfStyle w:val="000000100000" w:firstRow="0" w:lastRow="0" w:firstColumn="0" w:lastColumn="0" w:oddVBand="0" w:evenVBand="0" w:oddHBand="1" w:evenHBand="0" w:firstRowFirstColumn="0" w:firstRowLastColumn="0" w:lastRowFirstColumn="0" w:lastRowLastColumn="0"/>
              <w:rPr>
                <w:iCs/>
                <w:sz w:val="16"/>
                <w:szCs w:val="16"/>
              </w:rPr>
            </w:pPr>
            <w:r w:rsidRPr="00B9790C">
              <w:rPr>
                <w:iCs/>
                <w:sz w:val="16"/>
                <w:szCs w:val="16"/>
                <w:lang w:val="x-none"/>
              </w:rPr>
              <w:t>Forward</w:t>
            </w:r>
          </w:p>
        </w:tc>
      </w:tr>
      <w:tr w:rsidR="00E9704E" w14:paraId="32C6058C" w14:textId="77777777" w:rsidTr="00E2513A">
        <w:trPr>
          <w:jc w:val="center"/>
        </w:trPr>
        <w:tc>
          <w:tcPr>
            <w:cnfStyle w:val="001000000000" w:firstRow="0" w:lastRow="0" w:firstColumn="1" w:lastColumn="0" w:oddVBand="0" w:evenVBand="0" w:oddHBand="0" w:evenHBand="0" w:firstRowFirstColumn="0" w:firstRowLastColumn="0" w:lastRowFirstColumn="0" w:lastRowLastColumn="0"/>
            <w:tcW w:w="851" w:type="dxa"/>
          </w:tcPr>
          <w:p w14:paraId="638CBD05" w14:textId="437B94C2" w:rsidR="00E9704E" w:rsidRPr="009B74F2" w:rsidRDefault="00000000" w:rsidP="00E2513A">
            <w:pPr>
              <w:spacing w:line="240" w:lineRule="exact"/>
              <w:jc w:val="both"/>
              <w:rPr>
                <w:rFonts w:ascii="Calibri" w:eastAsia="Calibri" w:hAnsi="Calibri"/>
                <w:iCs/>
                <w:sz w:val="16"/>
                <w:szCs w:val="16"/>
                <w:lang w:val="x-none"/>
              </w:rPr>
            </w:pPr>
            <m:oMathPara>
              <m:oMath>
                <m:sSub>
                  <m:sSubPr>
                    <m:ctrlPr>
                      <w:rPr>
                        <w:rFonts w:ascii="Cambria Math" w:hAnsi="Cambria Math"/>
                        <w:i/>
                        <w:iCs/>
                        <w:sz w:val="16"/>
                        <w:szCs w:val="16"/>
                        <w:lang w:val="x-none"/>
                      </w:rPr>
                    </m:ctrlPr>
                  </m:sSubPr>
                  <m:e>
                    <m:r>
                      <m:rPr>
                        <m:sty m:val="bi"/>
                      </m:rPr>
                      <w:rPr>
                        <w:rFonts w:ascii="Cambria Math" w:hAnsi="Cambria Math"/>
                        <w:sz w:val="16"/>
                        <w:szCs w:val="16"/>
                        <w:lang w:val="x-none"/>
                      </w:rPr>
                      <m:t>∅</m:t>
                    </m:r>
                  </m:e>
                  <m:sub>
                    <m:r>
                      <m:rPr>
                        <m:sty m:val="bi"/>
                      </m:rPr>
                      <w:rPr>
                        <w:rFonts w:ascii="Cambria Math" w:hAnsi="Cambria Math"/>
                        <w:sz w:val="16"/>
                        <w:szCs w:val="16"/>
                        <w:lang w:val="x-none"/>
                      </w:rPr>
                      <m:t>0</m:t>
                    </m:r>
                  </m:sub>
                </m:sSub>
              </m:oMath>
            </m:oMathPara>
          </w:p>
        </w:tc>
        <w:tc>
          <w:tcPr>
            <w:tcW w:w="2410" w:type="dxa"/>
          </w:tcPr>
          <w:p w14:paraId="293C4222" w14:textId="77777777" w:rsidR="00E9704E" w:rsidRPr="009B74F2" w:rsidRDefault="00E9704E" w:rsidP="00E2513A">
            <w:pPr>
              <w:spacing w:line="240" w:lineRule="exact"/>
              <w:jc w:val="both"/>
              <w:cnfStyle w:val="000000000000" w:firstRow="0" w:lastRow="0" w:firstColumn="0" w:lastColumn="0" w:oddVBand="0" w:evenVBand="0" w:oddHBand="0" w:evenHBand="0" w:firstRowFirstColumn="0" w:firstRowLastColumn="0" w:lastRowFirstColumn="0" w:lastRowLastColumn="0"/>
              <w:rPr>
                <w:iCs/>
                <w:sz w:val="16"/>
                <w:szCs w:val="16"/>
                <w:lang w:val="x-none"/>
              </w:rPr>
            </w:pPr>
            <m:oMathPara>
              <m:oMath>
                <m:r>
                  <m:rPr>
                    <m:sty m:val="p"/>
                  </m:rPr>
                  <w:rPr>
                    <w:rFonts w:ascii="Cambria Math" w:hAnsi="Cambria Math"/>
                    <w:sz w:val="16"/>
                    <w:szCs w:val="16"/>
                    <w:lang w:val="x-none"/>
                  </w:rPr>
                  <m:t>otherwise</m:t>
                </m:r>
              </m:oMath>
            </m:oMathPara>
          </w:p>
        </w:tc>
        <w:tc>
          <w:tcPr>
            <w:tcW w:w="858" w:type="dxa"/>
          </w:tcPr>
          <w:p w14:paraId="07C1D99D" w14:textId="77777777" w:rsidR="00E9704E" w:rsidRPr="009B74F2" w:rsidRDefault="00E9704E" w:rsidP="00E2513A">
            <w:pPr>
              <w:spacing w:line="240" w:lineRule="exact"/>
              <w:jc w:val="both"/>
              <w:cnfStyle w:val="000000000000" w:firstRow="0" w:lastRow="0" w:firstColumn="0" w:lastColumn="0" w:oddVBand="0" w:evenVBand="0" w:oddHBand="0" w:evenHBand="0" w:firstRowFirstColumn="0" w:firstRowLastColumn="0" w:lastRowFirstColumn="0" w:lastRowLastColumn="0"/>
              <w:rPr>
                <w:iCs/>
                <w:sz w:val="16"/>
                <w:szCs w:val="16"/>
                <w:lang w:val="x-none"/>
              </w:rPr>
            </w:pPr>
            <w:r w:rsidRPr="00B9790C">
              <w:rPr>
                <w:iCs/>
                <w:sz w:val="16"/>
                <w:szCs w:val="16"/>
                <w:lang w:val="x-none"/>
              </w:rPr>
              <w:t>Reverse</w:t>
            </w:r>
          </w:p>
        </w:tc>
      </w:tr>
    </w:tbl>
    <w:p w14:paraId="76C2C4A1" w14:textId="60D43F25" w:rsidR="000C6E75" w:rsidRDefault="000C6E75" w:rsidP="000C6E75">
      <w:pPr>
        <w:spacing w:line="240" w:lineRule="exact"/>
        <w:jc w:val="both"/>
        <w:rPr>
          <w:iCs/>
          <w:sz w:val="20"/>
          <w:szCs w:val="20"/>
        </w:rPr>
      </w:pPr>
    </w:p>
    <w:p w14:paraId="5D225378" w14:textId="3F29F3B6" w:rsidR="00E848CD" w:rsidRPr="00E848CD" w:rsidRDefault="00E848CD" w:rsidP="009B0941">
      <w:pPr>
        <w:spacing w:line="240" w:lineRule="exact"/>
        <w:ind w:firstLine="567"/>
        <w:jc w:val="both"/>
        <w:rPr>
          <w:iCs/>
          <w:sz w:val="20"/>
          <w:szCs w:val="20"/>
        </w:rPr>
      </w:pPr>
      <w:r w:rsidRPr="00E848CD">
        <w:rPr>
          <w:iCs/>
          <w:sz w:val="20"/>
          <w:szCs w:val="20"/>
        </w:rPr>
        <w:t>The angle considered again</w:t>
      </w:r>
      <w:r>
        <w:rPr>
          <w:iCs/>
          <w:sz w:val="20"/>
          <w:szCs w:val="20"/>
        </w:rPr>
        <w:t xml:space="preserve"> is</w:t>
      </w:r>
      <w:r w:rsidRPr="00E848CD">
        <w:rPr>
          <w:iCs/>
          <w:sz w:val="20"/>
          <w:szCs w:val="20"/>
        </w:rPr>
        <w:t xml:space="preserve"> based on general application consideration of transmission lines as already discussed earlier.</w:t>
      </w:r>
      <w:r w:rsidR="00FA07D3">
        <w:rPr>
          <w:iCs/>
          <w:sz w:val="20"/>
          <w:szCs w:val="20"/>
        </w:rPr>
        <w:t xml:space="preserve"> </w:t>
      </w:r>
      <w:r w:rsidRPr="00E848CD">
        <w:rPr>
          <w:iCs/>
          <w:sz w:val="20"/>
          <w:szCs w:val="20"/>
        </w:rPr>
        <w:t>The same principle could be applied, and the fault direction could be determined for various types of faults</w:t>
      </w:r>
      <w:r w:rsidR="006A3F0C">
        <w:rPr>
          <w:iCs/>
          <w:sz w:val="20"/>
          <w:szCs w:val="20"/>
        </w:rPr>
        <w:t>.</w:t>
      </w:r>
      <w:r w:rsidRPr="00E848CD">
        <w:rPr>
          <w:iCs/>
          <w:sz w:val="20"/>
          <w:szCs w:val="20"/>
        </w:rPr>
        <w:t xml:space="preserve"> </w:t>
      </w:r>
    </w:p>
    <w:p w14:paraId="08E91B62" w14:textId="63A30DED" w:rsidR="00E848CD" w:rsidRPr="00E848CD" w:rsidRDefault="00E848CD" w:rsidP="00C03E5D">
      <w:pPr>
        <w:numPr>
          <w:ilvl w:val="0"/>
          <w:numId w:val="7"/>
        </w:numPr>
        <w:spacing w:line="240" w:lineRule="exact"/>
        <w:jc w:val="both"/>
        <w:rPr>
          <w:iCs/>
          <w:sz w:val="20"/>
          <w:szCs w:val="20"/>
        </w:rPr>
      </w:pPr>
      <w:r w:rsidRPr="00E848CD">
        <w:rPr>
          <w:iCs/>
          <w:sz w:val="20"/>
          <w:szCs w:val="20"/>
        </w:rPr>
        <w:t>at F1 – in zone fault in the protected section MN – fault in forward direction for R1 and R2</w:t>
      </w:r>
    </w:p>
    <w:p w14:paraId="71CC2A95" w14:textId="77777777" w:rsidR="00E848CD" w:rsidRPr="00E848CD" w:rsidRDefault="00E848CD" w:rsidP="00C03E5D">
      <w:pPr>
        <w:numPr>
          <w:ilvl w:val="0"/>
          <w:numId w:val="7"/>
        </w:numPr>
        <w:spacing w:line="240" w:lineRule="exact"/>
        <w:jc w:val="both"/>
        <w:rPr>
          <w:iCs/>
          <w:sz w:val="20"/>
          <w:szCs w:val="20"/>
        </w:rPr>
      </w:pPr>
      <w:r w:rsidRPr="00E848CD">
        <w:rPr>
          <w:iCs/>
          <w:sz w:val="20"/>
          <w:szCs w:val="20"/>
        </w:rPr>
        <w:t>at F2 at bus M fault in forward direction for relay R2 and reverse for R1</w:t>
      </w:r>
    </w:p>
    <w:p w14:paraId="41376E49" w14:textId="025B103A" w:rsidR="000C6E75" w:rsidRDefault="00E848CD" w:rsidP="009B0941">
      <w:pPr>
        <w:spacing w:line="240" w:lineRule="exact"/>
        <w:ind w:firstLine="567"/>
        <w:jc w:val="both"/>
        <w:rPr>
          <w:iCs/>
          <w:sz w:val="20"/>
          <w:szCs w:val="20"/>
        </w:rPr>
      </w:pPr>
      <w:r w:rsidRPr="009B0941">
        <w:rPr>
          <w:iCs/>
          <w:sz w:val="20"/>
          <w:szCs w:val="20"/>
        </w:rPr>
        <w:t>Fault at node N is fed only from conventional source, behaviour of both R1 and R2 will hence not have any significant changes. Thus, same scenario is not discussed</w:t>
      </w:r>
      <w:r w:rsidRPr="00E848CD">
        <w:rPr>
          <w:iCs/>
          <w:sz w:val="20"/>
          <w:szCs w:val="20"/>
          <w:lang w:val="x-none"/>
        </w:rPr>
        <w:t xml:space="preserve"> further in the paper.</w:t>
      </w:r>
      <w:r w:rsidRPr="00E848CD">
        <w:rPr>
          <w:iCs/>
          <w:sz w:val="20"/>
          <w:szCs w:val="20"/>
        </w:rPr>
        <w:t xml:space="preserve">     </w:t>
      </w:r>
    </w:p>
    <w:p w14:paraId="6A9822CA" w14:textId="77777777" w:rsidR="009B0941" w:rsidRDefault="009B0941" w:rsidP="000C6E75">
      <w:pPr>
        <w:spacing w:line="240" w:lineRule="exact"/>
        <w:jc w:val="both"/>
        <w:rPr>
          <w:iCs/>
          <w:sz w:val="20"/>
          <w:szCs w:val="20"/>
        </w:rPr>
      </w:pPr>
    </w:p>
    <w:p w14:paraId="1F253EF8" w14:textId="77777777" w:rsidR="004D4423" w:rsidRDefault="004D4423" w:rsidP="000C6E75">
      <w:pPr>
        <w:spacing w:line="240" w:lineRule="exact"/>
        <w:jc w:val="both"/>
        <w:rPr>
          <w:iCs/>
          <w:sz w:val="20"/>
          <w:szCs w:val="20"/>
        </w:rPr>
      </w:pPr>
    </w:p>
    <w:p w14:paraId="371C94CE" w14:textId="7CD4C94D" w:rsidR="009B0941" w:rsidRPr="001276B1" w:rsidRDefault="009B0941" w:rsidP="00C03E5D">
      <w:pPr>
        <w:pStyle w:val="IETHeading2"/>
        <w:numPr>
          <w:ilvl w:val="1"/>
          <w:numId w:val="14"/>
        </w:numPr>
        <w:tabs>
          <w:tab w:val="left" w:pos="851"/>
        </w:tabs>
      </w:pPr>
      <w:r>
        <w:t>Fault Detection summary:</w:t>
      </w:r>
    </w:p>
    <w:p w14:paraId="372F950B" w14:textId="77777777" w:rsidR="00BD13CF" w:rsidRDefault="00BD13CF" w:rsidP="00F262D4">
      <w:pPr>
        <w:spacing w:line="240" w:lineRule="exact"/>
        <w:ind w:firstLine="284"/>
        <w:jc w:val="both"/>
        <w:rPr>
          <w:iCs/>
          <w:sz w:val="20"/>
          <w:szCs w:val="20"/>
        </w:rPr>
      </w:pPr>
    </w:p>
    <w:p w14:paraId="2F5ACF8F" w14:textId="1C31A264" w:rsidR="0025524F" w:rsidRDefault="00651899" w:rsidP="009B0941">
      <w:pPr>
        <w:spacing w:line="240" w:lineRule="exact"/>
        <w:ind w:firstLine="567"/>
        <w:jc w:val="both"/>
        <w:rPr>
          <w:iCs/>
          <w:sz w:val="20"/>
          <w:szCs w:val="20"/>
        </w:rPr>
      </w:pPr>
      <w:r w:rsidRPr="00651899">
        <w:rPr>
          <w:iCs/>
          <w:sz w:val="20"/>
          <w:szCs w:val="20"/>
        </w:rPr>
        <w:t xml:space="preserve">When we have conventional sources at both ends for different types of faults, we can infer that with any computation method mentioned above, the directionality is ascertained. However, with one end IBR, the positive sequence computation method works well for most of the cases essentially because the IBR fault current magnitude is 100-120% of the rated load current </w:t>
      </w:r>
      <w:sdt>
        <w:sdtPr>
          <w:rPr>
            <w:iCs/>
            <w:sz w:val="20"/>
            <w:szCs w:val="20"/>
          </w:rPr>
          <w:id w:val="877206125"/>
          <w:citation/>
        </w:sdtPr>
        <w:sdtContent>
          <w:r w:rsidRPr="00651899">
            <w:rPr>
              <w:iCs/>
              <w:sz w:val="20"/>
              <w:szCs w:val="20"/>
            </w:rPr>
            <w:fldChar w:fldCharType="begin"/>
          </w:r>
          <w:r w:rsidRPr="00651899">
            <w:rPr>
              <w:iCs/>
              <w:sz w:val="20"/>
              <w:szCs w:val="20"/>
            </w:rPr>
            <w:instrText xml:space="preserve"> CITATION Had21 \l 1033 </w:instrText>
          </w:r>
          <w:r w:rsidRPr="00651899">
            <w:rPr>
              <w:iCs/>
              <w:sz w:val="20"/>
              <w:szCs w:val="20"/>
            </w:rPr>
            <w:fldChar w:fldCharType="separate"/>
          </w:r>
          <w:r w:rsidRPr="00651899">
            <w:rPr>
              <w:iCs/>
              <w:sz w:val="20"/>
              <w:szCs w:val="20"/>
            </w:rPr>
            <w:t>[3]</w:t>
          </w:r>
          <w:r w:rsidRPr="00651899">
            <w:rPr>
              <w:iCs/>
              <w:sz w:val="20"/>
              <w:szCs w:val="20"/>
            </w:rPr>
            <w:fldChar w:fldCharType="end"/>
          </w:r>
        </w:sdtContent>
      </w:sdt>
      <w:r w:rsidRPr="00651899">
        <w:rPr>
          <w:iCs/>
          <w:sz w:val="20"/>
          <w:szCs w:val="20"/>
        </w:rPr>
        <w:t xml:space="preserve">, </w:t>
      </w:r>
      <w:sdt>
        <w:sdtPr>
          <w:rPr>
            <w:iCs/>
            <w:sz w:val="20"/>
            <w:szCs w:val="20"/>
          </w:rPr>
          <w:id w:val="541253115"/>
          <w:citation/>
        </w:sdtPr>
        <w:sdtContent>
          <w:r w:rsidRPr="00651899">
            <w:rPr>
              <w:iCs/>
              <w:sz w:val="20"/>
              <w:szCs w:val="20"/>
            </w:rPr>
            <w:fldChar w:fldCharType="begin"/>
          </w:r>
          <w:r w:rsidRPr="00651899">
            <w:rPr>
              <w:iCs/>
              <w:sz w:val="20"/>
              <w:szCs w:val="20"/>
            </w:rPr>
            <w:instrText xml:space="preserve">CITATION IEE19 \l 1033 </w:instrText>
          </w:r>
          <w:r w:rsidRPr="00651899">
            <w:rPr>
              <w:iCs/>
              <w:sz w:val="20"/>
              <w:szCs w:val="20"/>
            </w:rPr>
            <w:fldChar w:fldCharType="separate"/>
          </w:r>
          <w:r w:rsidRPr="00651899">
            <w:rPr>
              <w:iCs/>
              <w:sz w:val="20"/>
              <w:szCs w:val="20"/>
            </w:rPr>
            <w:t>[39]</w:t>
          </w:r>
          <w:r w:rsidRPr="00651899">
            <w:rPr>
              <w:iCs/>
              <w:sz w:val="20"/>
              <w:szCs w:val="20"/>
            </w:rPr>
            <w:fldChar w:fldCharType="end"/>
          </w:r>
        </w:sdtContent>
      </w:sdt>
      <w:r w:rsidRPr="00651899">
        <w:rPr>
          <w:iCs/>
          <w:sz w:val="20"/>
          <w:szCs w:val="20"/>
        </w:rPr>
        <w:t xml:space="preserve">. The requirement on speed of detection, however, is not addressed by the authors. </w:t>
      </w:r>
    </w:p>
    <w:p w14:paraId="05A72F83" w14:textId="05CD56F4" w:rsidR="00400BF5" w:rsidRDefault="00651899" w:rsidP="00924E0F">
      <w:pPr>
        <w:spacing w:line="240" w:lineRule="exact"/>
        <w:ind w:firstLine="567"/>
        <w:jc w:val="both"/>
        <w:rPr>
          <w:iCs/>
          <w:sz w:val="20"/>
          <w:szCs w:val="20"/>
        </w:rPr>
      </w:pPr>
      <w:r w:rsidRPr="00651899">
        <w:rPr>
          <w:iCs/>
          <w:sz w:val="20"/>
          <w:szCs w:val="20"/>
        </w:rPr>
        <w:t xml:space="preserve">When negative sequence method is adapted, it works only in few cases. This is mainly because in most of the inverters even for unbalanced faults in the power system, there is hardly any negative sequence contribution unless mandated by specific grid codes. Hence, the total fault current is limited by the rating of the electronic circuitry and inverter control systems also partially or fully suppress negative sequence current output. This is attributed to missing inertia compared to SGs and shift of angle due to fast response of the inverter compared to SGs. </w:t>
      </w:r>
      <w:r w:rsidR="00825B92">
        <w:rPr>
          <w:iCs/>
          <w:sz w:val="20"/>
          <w:szCs w:val="20"/>
        </w:rPr>
        <w:t xml:space="preserve">In turn the </w:t>
      </w:r>
      <w:r w:rsidR="00825B92" w:rsidRPr="00651899">
        <w:rPr>
          <w:iCs/>
          <w:sz w:val="20"/>
          <w:szCs w:val="20"/>
        </w:rPr>
        <w:t xml:space="preserve">negative sequence directionality is affected and in most of the cases </w:t>
      </w:r>
      <w:r w:rsidR="00825B92">
        <w:rPr>
          <w:iCs/>
          <w:sz w:val="20"/>
          <w:szCs w:val="20"/>
        </w:rPr>
        <w:t xml:space="preserve">it is </w:t>
      </w:r>
      <w:r w:rsidR="00825B92" w:rsidRPr="00651899">
        <w:rPr>
          <w:iCs/>
          <w:sz w:val="20"/>
          <w:szCs w:val="20"/>
        </w:rPr>
        <w:t>not ascertained. The similar observation is made in case of zero sequence method, and it goes to the extent that even at grid end the directionality is not ascertained for some of the cases.</w:t>
      </w:r>
      <w:r w:rsidR="00825B92" w:rsidRPr="00825B92">
        <w:rPr>
          <w:iCs/>
          <w:sz w:val="20"/>
          <w:szCs w:val="20"/>
        </w:rPr>
        <w:t xml:space="preserve"> </w:t>
      </w:r>
      <w:r w:rsidR="00825B92" w:rsidRPr="00651899">
        <w:rPr>
          <w:iCs/>
          <w:sz w:val="20"/>
          <w:szCs w:val="20"/>
        </w:rPr>
        <w:t xml:space="preserve">The detailed comparison of the </w:t>
      </w:r>
      <w:r w:rsidR="00056278" w:rsidRPr="00651899">
        <w:rPr>
          <w:iCs/>
          <w:sz w:val="20"/>
          <w:szCs w:val="20"/>
        </w:rPr>
        <w:t>behaviours</w:t>
      </w:r>
      <w:r w:rsidR="00825B92" w:rsidRPr="00651899">
        <w:rPr>
          <w:iCs/>
          <w:sz w:val="20"/>
          <w:szCs w:val="20"/>
        </w:rPr>
        <w:t xml:space="preserve"> </w:t>
      </w:r>
      <w:r w:rsidR="00825B92">
        <w:rPr>
          <w:iCs/>
          <w:sz w:val="20"/>
          <w:szCs w:val="20"/>
        </w:rPr>
        <w:t>i</w:t>
      </w:r>
      <w:r w:rsidR="00825B92" w:rsidRPr="00651899">
        <w:rPr>
          <w:iCs/>
          <w:sz w:val="20"/>
          <w:szCs w:val="20"/>
        </w:rPr>
        <w:t>n both cases have been tabulated in</w:t>
      </w:r>
      <w:r w:rsidR="00942A93">
        <w:rPr>
          <w:iCs/>
          <w:sz w:val="20"/>
          <w:szCs w:val="20"/>
        </w:rPr>
        <w:t xml:space="preserve"> Table 4</w:t>
      </w:r>
      <w:r w:rsidR="00825B92">
        <w:rPr>
          <w:iCs/>
          <w:sz w:val="20"/>
          <w:szCs w:val="20"/>
        </w:rPr>
        <w:t>.</w:t>
      </w:r>
      <w:r w:rsidR="00924E0F">
        <w:rPr>
          <w:iCs/>
          <w:sz w:val="20"/>
          <w:szCs w:val="20"/>
        </w:rPr>
        <w:t xml:space="preserve"> </w:t>
      </w:r>
      <w:r w:rsidR="00825B92" w:rsidRPr="00651899">
        <w:rPr>
          <w:iCs/>
          <w:sz w:val="20"/>
          <w:szCs w:val="20"/>
        </w:rPr>
        <w:t xml:space="preserve">For negative sequence-based computation cases where protection fails to ascertain directionality, the cell is highlighted as “N.D” referring to “Not detected” due to the </w:t>
      </w:r>
      <w:r w:rsidR="00056278" w:rsidRPr="00651899">
        <w:rPr>
          <w:iCs/>
          <w:sz w:val="20"/>
          <w:szCs w:val="20"/>
        </w:rPr>
        <w:t>behaviour</w:t>
      </w:r>
      <w:r w:rsidR="00825B92" w:rsidRPr="00651899">
        <w:rPr>
          <w:iCs/>
          <w:sz w:val="20"/>
          <w:szCs w:val="20"/>
        </w:rPr>
        <w:t xml:space="preserve"> of inverters which is impacting the impedance angle or angle between I</w:t>
      </w:r>
      <w:r w:rsidR="00825B92" w:rsidRPr="00651899">
        <w:rPr>
          <w:iCs/>
          <w:sz w:val="20"/>
          <w:szCs w:val="20"/>
          <w:vertAlign w:val="subscript"/>
        </w:rPr>
        <w:t>2</w:t>
      </w:r>
      <w:r w:rsidR="00825B92" w:rsidRPr="00651899">
        <w:rPr>
          <w:iCs/>
          <w:sz w:val="20"/>
          <w:szCs w:val="20"/>
        </w:rPr>
        <w:t xml:space="preserve"> and V</w:t>
      </w:r>
      <w:r w:rsidR="00825B92" w:rsidRPr="00651899">
        <w:rPr>
          <w:iCs/>
          <w:sz w:val="20"/>
          <w:szCs w:val="20"/>
          <w:vertAlign w:val="subscript"/>
        </w:rPr>
        <w:t>2</w:t>
      </w:r>
      <w:r w:rsidR="00825B92" w:rsidRPr="00651899">
        <w:rPr>
          <w:iCs/>
          <w:sz w:val="20"/>
          <w:szCs w:val="20"/>
        </w:rPr>
        <w:t>.</w:t>
      </w:r>
    </w:p>
    <w:p w14:paraId="3F6784C9" w14:textId="1017BCEC" w:rsidR="00642823" w:rsidRDefault="009E1297" w:rsidP="00924E0F">
      <w:pPr>
        <w:spacing w:line="240" w:lineRule="exact"/>
        <w:ind w:firstLine="567"/>
        <w:jc w:val="both"/>
        <w:rPr>
          <w:iCs/>
          <w:sz w:val="20"/>
          <w:szCs w:val="20"/>
        </w:rPr>
      </w:pPr>
      <w:r w:rsidRPr="00651899">
        <w:rPr>
          <w:iCs/>
          <w:sz w:val="20"/>
          <w:szCs w:val="20"/>
        </w:rPr>
        <w:t>In case of zero sequence-based method which are effective in case of asymmetrical ground faults, the angle oscillates between the operate and non-operate zones and finally could settle in any area and is termed in the table as “On margin”. The field cases in the reference articles establish these behaviours</w:t>
      </w:r>
      <w:r w:rsidR="002B6E58">
        <w:rPr>
          <w:iCs/>
          <w:sz w:val="20"/>
          <w:szCs w:val="20"/>
        </w:rPr>
        <w:t>.</w:t>
      </w:r>
    </w:p>
    <w:p w14:paraId="57BA8916" w14:textId="77777777" w:rsidR="00115DCC" w:rsidRPr="001276B1" w:rsidRDefault="00115DCC" w:rsidP="00115DCC">
      <w:pPr>
        <w:pStyle w:val="IETHeading1"/>
        <w:ind w:left="567" w:hanging="567"/>
      </w:pPr>
      <w:r>
        <w:t>Summary of field cases from India:</w:t>
      </w:r>
    </w:p>
    <w:p w14:paraId="53F6EAF3" w14:textId="6CDFB0BE" w:rsidR="009E1297" w:rsidRDefault="00115DCC" w:rsidP="00924E0F">
      <w:pPr>
        <w:spacing w:line="240" w:lineRule="exact"/>
        <w:ind w:firstLine="567"/>
        <w:jc w:val="both"/>
        <w:rPr>
          <w:iCs/>
          <w:sz w:val="20"/>
          <w:szCs w:val="20"/>
        </w:rPr>
      </w:pPr>
      <w:r w:rsidRPr="008A27E4">
        <w:rPr>
          <w:sz w:val="20"/>
          <w:szCs w:val="20"/>
        </w:rPr>
        <w:t>For evaluating and analysing the facts mentioned in the</w:t>
      </w:r>
      <w:r w:rsidRPr="008A27E4">
        <w:rPr>
          <w:i/>
          <w:iCs/>
          <w:sz w:val="20"/>
          <w:szCs w:val="20"/>
          <w:lang w:val="en-IN"/>
        </w:rPr>
        <w:t xml:space="preserve"> </w:t>
      </w:r>
      <w:r w:rsidRPr="008A27E4">
        <w:rPr>
          <w:sz w:val="20"/>
          <w:szCs w:val="20"/>
        </w:rPr>
        <w:t>literature review, it is important to get real time data from the field. Therefore, an attempt was made to collect data from various sources to study the impact of IBR penetration on</w:t>
      </w:r>
      <w:r w:rsidRPr="00115DCC">
        <w:rPr>
          <w:sz w:val="20"/>
          <w:szCs w:val="20"/>
        </w:rPr>
        <w:t xml:space="preserve"> </w:t>
      </w:r>
      <w:r w:rsidRPr="008A27E4">
        <w:rPr>
          <w:sz w:val="20"/>
          <w:szCs w:val="20"/>
        </w:rPr>
        <w:t>protective relaying. Analysis done on the sample cases from Indian grid has been presented in the following paragraphs</w:t>
      </w:r>
      <w:r>
        <w:rPr>
          <w:sz w:val="20"/>
          <w:szCs w:val="20"/>
        </w:rPr>
        <w:t>.</w:t>
      </w:r>
    </w:p>
    <w:p w14:paraId="42A05CD2" w14:textId="77777777" w:rsidR="009E1297" w:rsidRDefault="009E1297" w:rsidP="00924E0F">
      <w:pPr>
        <w:spacing w:line="240" w:lineRule="exact"/>
        <w:ind w:firstLine="567"/>
        <w:jc w:val="both"/>
        <w:rPr>
          <w:iCs/>
          <w:sz w:val="20"/>
          <w:szCs w:val="20"/>
        </w:rPr>
      </w:pPr>
    </w:p>
    <w:p w14:paraId="1D15B763" w14:textId="77777777" w:rsidR="009E1297" w:rsidRDefault="009E1297" w:rsidP="00924E0F">
      <w:pPr>
        <w:spacing w:line="240" w:lineRule="exact"/>
        <w:ind w:firstLine="567"/>
        <w:jc w:val="both"/>
        <w:rPr>
          <w:iCs/>
          <w:sz w:val="20"/>
          <w:szCs w:val="20"/>
        </w:rPr>
      </w:pPr>
    </w:p>
    <w:p w14:paraId="734771AF" w14:textId="77777777" w:rsidR="00DD63CD" w:rsidRDefault="00DD63CD" w:rsidP="00F802C6">
      <w:pPr>
        <w:spacing w:line="240" w:lineRule="exact"/>
        <w:ind w:firstLine="284"/>
        <w:jc w:val="both"/>
        <w:rPr>
          <w:iCs/>
          <w:sz w:val="20"/>
          <w:szCs w:val="20"/>
        </w:rPr>
      </w:pPr>
    </w:p>
    <w:p w14:paraId="16E1498D" w14:textId="77777777" w:rsidR="00DD63CD" w:rsidRDefault="00DD63CD" w:rsidP="00F802C6">
      <w:pPr>
        <w:spacing w:line="240" w:lineRule="exact"/>
        <w:ind w:firstLine="284"/>
        <w:jc w:val="both"/>
        <w:sectPr w:rsidR="00DD63CD" w:rsidSect="00C2092C">
          <w:footerReference w:type="default" r:id="rId18"/>
          <w:type w:val="continuous"/>
          <w:pgSz w:w="11520" w:h="15660" w:code="1"/>
          <w:pgMar w:top="1300" w:right="740" w:bottom="1040" w:left="740" w:header="360" w:footer="640" w:gutter="0"/>
          <w:cols w:num="2" w:space="400"/>
          <w:docGrid w:linePitch="360"/>
        </w:sectPr>
      </w:pPr>
    </w:p>
    <w:p w14:paraId="18C3E1B2" w14:textId="77777777" w:rsidR="004D4423" w:rsidRDefault="004D4423" w:rsidP="00831E2A">
      <w:pPr>
        <w:pStyle w:val="Caption"/>
      </w:pPr>
      <w:bookmarkStart w:id="9" w:name="_Ref170575068"/>
    </w:p>
    <w:p w14:paraId="406BAA06" w14:textId="77777777" w:rsidR="004D4423" w:rsidRDefault="004D4423" w:rsidP="00831E2A">
      <w:pPr>
        <w:pStyle w:val="Caption"/>
      </w:pPr>
    </w:p>
    <w:p w14:paraId="60408F5E" w14:textId="77777777" w:rsidR="004D4423" w:rsidRDefault="004D4423" w:rsidP="00831E2A">
      <w:pPr>
        <w:pStyle w:val="Caption"/>
      </w:pPr>
    </w:p>
    <w:p w14:paraId="284B6EA2" w14:textId="77777777" w:rsidR="004D4423" w:rsidRDefault="004D4423" w:rsidP="00831E2A">
      <w:pPr>
        <w:pStyle w:val="Caption"/>
      </w:pPr>
    </w:p>
    <w:p w14:paraId="42351CFB" w14:textId="340D8A4B" w:rsidR="0084359B" w:rsidRDefault="0084359B" w:rsidP="00831E2A">
      <w:pPr>
        <w:pStyle w:val="Caption"/>
      </w:pPr>
      <w:r>
        <w:lastRenderedPageBreak/>
        <w:t xml:space="preserve">Table </w:t>
      </w:r>
      <w:r>
        <w:fldChar w:fldCharType="begin"/>
      </w:r>
      <w:r>
        <w:instrText xml:space="preserve"> SEQ Table \* ARABIC </w:instrText>
      </w:r>
      <w:r>
        <w:fldChar w:fldCharType="separate"/>
      </w:r>
      <w:r w:rsidR="00ED6A51">
        <w:rPr>
          <w:noProof/>
        </w:rPr>
        <w:t>4</w:t>
      </w:r>
      <w:r>
        <w:fldChar w:fldCharType="end"/>
      </w:r>
      <w:bookmarkEnd w:id="9"/>
      <w:r>
        <w:t xml:space="preserve"> </w:t>
      </w:r>
      <w:r w:rsidRPr="009F2F53">
        <w:rPr>
          <w:b w:val="0"/>
        </w:rPr>
        <w:t xml:space="preserve">Directional relay </w:t>
      </w:r>
      <w:r w:rsidR="00056278" w:rsidRPr="009F2F53">
        <w:rPr>
          <w:b w:val="0"/>
        </w:rPr>
        <w:t>behaviour</w:t>
      </w:r>
      <w:r w:rsidRPr="009F2F53">
        <w:rPr>
          <w:b w:val="0"/>
        </w:rPr>
        <w:t xml:space="preserve"> summary from literature survey</w:t>
      </w:r>
    </w:p>
    <w:tbl>
      <w:tblPr>
        <w:tblpPr w:leftFromText="181" w:rightFromText="181" w:vertAnchor="text" w:horzAnchor="margin" w:tblpXSpec="center" w:tblpY="8"/>
        <w:tblOverlap w:val="never"/>
        <w:tblW w:w="10065" w:type="dxa"/>
        <w:tblLayout w:type="fixed"/>
        <w:tblLook w:val="04A0" w:firstRow="1" w:lastRow="0" w:firstColumn="1" w:lastColumn="0" w:noHBand="0" w:noVBand="1"/>
      </w:tblPr>
      <w:tblGrid>
        <w:gridCol w:w="650"/>
        <w:gridCol w:w="894"/>
        <w:gridCol w:w="724"/>
        <w:gridCol w:w="988"/>
        <w:gridCol w:w="997"/>
        <w:gridCol w:w="850"/>
        <w:gridCol w:w="993"/>
        <w:gridCol w:w="992"/>
        <w:gridCol w:w="850"/>
        <w:gridCol w:w="851"/>
        <w:gridCol w:w="1276"/>
      </w:tblGrid>
      <w:tr w:rsidR="00115DCC" w:rsidRPr="001C226F" w14:paraId="680B413B" w14:textId="77777777" w:rsidTr="00115DCC">
        <w:trPr>
          <w:trHeight w:val="300"/>
        </w:trPr>
        <w:tc>
          <w:tcPr>
            <w:tcW w:w="650" w:type="dxa"/>
            <w:vMerge w:val="restart"/>
            <w:tcBorders>
              <w:top w:val="double" w:sz="6" w:space="0" w:color="7F7F7F"/>
              <w:left w:val="nil"/>
              <w:bottom w:val="single" w:sz="8" w:space="0" w:color="7F7F7F"/>
              <w:right w:val="nil"/>
            </w:tcBorders>
            <w:shd w:val="clear" w:color="auto" w:fill="auto"/>
            <w:vAlign w:val="center"/>
            <w:hideMark/>
          </w:tcPr>
          <w:p w14:paraId="1A7C43AC"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Type of fault</w:t>
            </w:r>
          </w:p>
        </w:tc>
        <w:tc>
          <w:tcPr>
            <w:tcW w:w="894" w:type="dxa"/>
            <w:vMerge w:val="restart"/>
            <w:tcBorders>
              <w:top w:val="double" w:sz="6" w:space="0" w:color="7F7F7F"/>
              <w:left w:val="nil"/>
              <w:bottom w:val="single" w:sz="8" w:space="0" w:color="7F7F7F"/>
              <w:right w:val="nil"/>
            </w:tcBorders>
            <w:shd w:val="clear" w:color="auto" w:fill="auto"/>
            <w:vAlign w:val="center"/>
            <w:hideMark/>
          </w:tcPr>
          <w:p w14:paraId="2C3CE8B7"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Fault location</w:t>
            </w:r>
          </w:p>
        </w:tc>
        <w:tc>
          <w:tcPr>
            <w:tcW w:w="724" w:type="dxa"/>
            <w:vMerge w:val="restart"/>
            <w:tcBorders>
              <w:top w:val="double" w:sz="6" w:space="0" w:color="7F7F7F"/>
              <w:left w:val="nil"/>
              <w:bottom w:val="single" w:sz="8" w:space="0" w:color="7F7F7F"/>
              <w:right w:val="single" w:sz="8" w:space="0" w:color="7F7F7F"/>
            </w:tcBorders>
            <w:shd w:val="clear" w:color="auto" w:fill="auto"/>
            <w:vAlign w:val="center"/>
            <w:hideMark/>
          </w:tcPr>
          <w:p w14:paraId="37B8760B"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Type</w:t>
            </w:r>
          </w:p>
        </w:tc>
        <w:tc>
          <w:tcPr>
            <w:tcW w:w="2835" w:type="dxa"/>
            <w:gridSpan w:val="3"/>
            <w:tcBorders>
              <w:top w:val="double" w:sz="6" w:space="0" w:color="7F7F7F"/>
              <w:left w:val="nil"/>
              <w:bottom w:val="single" w:sz="8" w:space="0" w:color="7F7F7F"/>
              <w:right w:val="single" w:sz="8" w:space="0" w:color="7F7F7F"/>
            </w:tcBorders>
            <w:shd w:val="clear" w:color="auto" w:fill="auto"/>
            <w:vAlign w:val="center"/>
            <w:hideMark/>
          </w:tcPr>
          <w:p w14:paraId="3A955B5D" w14:textId="77777777" w:rsidR="00115DCC" w:rsidRPr="00203870" w:rsidRDefault="00115DCC" w:rsidP="00115DCC">
            <w:pPr>
              <w:jc w:val="center"/>
              <w:rPr>
                <w:b/>
                <w:bCs/>
                <w:color w:val="000000"/>
                <w:sz w:val="16"/>
                <w:szCs w:val="16"/>
                <w:lang w:val="en-IN" w:eastAsia="en-IN"/>
              </w:rPr>
            </w:pPr>
            <w:r w:rsidRPr="00203870">
              <w:rPr>
                <w:b/>
                <w:bCs/>
                <w:color w:val="000000"/>
                <w:sz w:val="16"/>
                <w:szCs w:val="16"/>
                <w:lang w:val="en-IN" w:eastAsia="en-IN"/>
              </w:rPr>
              <w:t>Relay R1 Computation method</w:t>
            </w:r>
          </w:p>
        </w:tc>
        <w:tc>
          <w:tcPr>
            <w:tcW w:w="2835" w:type="dxa"/>
            <w:gridSpan w:val="3"/>
            <w:tcBorders>
              <w:top w:val="double" w:sz="6" w:space="0" w:color="7F7F7F"/>
              <w:left w:val="nil"/>
              <w:bottom w:val="single" w:sz="8" w:space="0" w:color="7F7F7F"/>
              <w:right w:val="single" w:sz="8" w:space="0" w:color="7F7F7F"/>
            </w:tcBorders>
            <w:shd w:val="clear" w:color="auto" w:fill="auto"/>
            <w:vAlign w:val="center"/>
            <w:hideMark/>
          </w:tcPr>
          <w:p w14:paraId="0EDED0AF"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Relay R2 Computation Method</w:t>
            </w:r>
          </w:p>
        </w:tc>
        <w:tc>
          <w:tcPr>
            <w:tcW w:w="851" w:type="dxa"/>
            <w:vMerge w:val="restart"/>
            <w:tcBorders>
              <w:top w:val="double" w:sz="6" w:space="0" w:color="7F7F7F"/>
              <w:left w:val="single" w:sz="8" w:space="0" w:color="7F7F7F"/>
              <w:bottom w:val="single" w:sz="8" w:space="0" w:color="7F7F7F"/>
              <w:right w:val="single" w:sz="8" w:space="0" w:color="7F7F7F"/>
            </w:tcBorders>
            <w:shd w:val="clear" w:color="auto" w:fill="auto"/>
            <w:vAlign w:val="center"/>
            <w:hideMark/>
          </w:tcPr>
          <w:p w14:paraId="14F89182"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Ref.</w:t>
            </w:r>
          </w:p>
        </w:tc>
        <w:tc>
          <w:tcPr>
            <w:tcW w:w="1276" w:type="dxa"/>
            <w:vMerge w:val="restart"/>
            <w:tcBorders>
              <w:top w:val="double" w:sz="6" w:space="0" w:color="7F7F7F"/>
              <w:left w:val="nil"/>
              <w:bottom w:val="single" w:sz="8" w:space="0" w:color="7F7F7F"/>
              <w:right w:val="nil"/>
            </w:tcBorders>
            <w:shd w:val="clear" w:color="auto" w:fill="auto"/>
            <w:vAlign w:val="center"/>
            <w:hideMark/>
          </w:tcPr>
          <w:p w14:paraId="1EF2EA17"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Comments</w:t>
            </w:r>
          </w:p>
        </w:tc>
      </w:tr>
      <w:tr w:rsidR="00115DCC" w:rsidRPr="001C226F" w14:paraId="78728A8D" w14:textId="77777777" w:rsidTr="00115DCC">
        <w:trPr>
          <w:trHeight w:val="290"/>
        </w:trPr>
        <w:tc>
          <w:tcPr>
            <w:tcW w:w="650" w:type="dxa"/>
            <w:vMerge/>
            <w:tcBorders>
              <w:top w:val="double" w:sz="6" w:space="0" w:color="7F7F7F"/>
              <w:left w:val="nil"/>
              <w:bottom w:val="single" w:sz="8" w:space="0" w:color="7F7F7F"/>
              <w:right w:val="nil"/>
            </w:tcBorders>
            <w:vAlign w:val="center"/>
            <w:hideMark/>
          </w:tcPr>
          <w:p w14:paraId="12D25C36" w14:textId="77777777" w:rsidR="00115DCC" w:rsidRPr="001C226F" w:rsidRDefault="00115DCC" w:rsidP="00115DCC">
            <w:pPr>
              <w:jc w:val="center"/>
              <w:rPr>
                <w:b/>
                <w:bCs/>
                <w:color w:val="000000"/>
                <w:sz w:val="16"/>
                <w:szCs w:val="16"/>
                <w:lang w:val="en-IN" w:eastAsia="en-IN"/>
              </w:rPr>
            </w:pPr>
          </w:p>
        </w:tc>
        <w:tc>
          <w:tcPr>
            <w:tcW w:w="894" w:type="dxa"/>
            <w:vMerge/>
            <w:tcBorders>
              <w:top w:val="double" w:sz="6" w:space="0" w:color="7F7F7F"/>
              <w:left w:val="nil"/>
              <w:bottom w:val="single" w:sz="8" w:space="0" w:color="7F7F7F"/>
              <w:right w:val="nil"/>
            </w:tcBorders>
            <w:vAlign w:val="center"/>
            <w:hideMark/>
          </w:tcPr>
          <w:p w14:paraId="2B284D0C" w14:textId="77777777" w:rsidR="00115DCC" w:rsidRPr="001C226F" w:rsidRDefault="00115DCC" w:rsidP="00115DCC">
            <w:pPr>
              <w:jc w:val="center"/>
              <w:rPr>
                <w:b/>
                <w:bCs/>
                <w:color w:val="000000"/>
                <w:sz w:val="16"/>
                <w:szCs w:val="16"/>
                <w:lang w:val="en-IN" w:eastAsia="en-IN"/>
              </w:rPr>
            </w:pPr>
          </w:p>
        </w:tc>
        <w:tc>
          <w:tcPr>
            <w:tcW w:w="724" w:type="dxa"/>
            <w:vMerge/>
            <w:tcBorders>
              <w:top w:val="double" w:sz="6" w:space="0" w:color="7F7F7F"/>
              <w:left w:val="nil"/>
              <w:bottom w:val="single" w:sz="8" w:space="0" w:color="7F7F7F"/>
              <w:right w:val="single" w:sz="8" w:space="0" w:color="7F7F7F"/>
            </w:tcBorders>
            <w:vAlign w:val="center"/>
            <w:hideMark/>
          </w:tcPr>
          <w:p w14:paraId="44209F80" w14:textId="77777777" w:rsidR="00115DCC" w:rsidRPr="001C226F" w:rsidRDefault="00115DCC" w:rsidP="00115DCC">
            <w:pPr>
              <w:jc w:val="center"/>
              <w:rPr>
                <w:b/>
                <w:bCs/>
                <w:color w:val="000000"/>
                <w:sz w:val="16"/>
                <w:szCs w:val="16"/>
                <w:lang w:val="en-IN" w:eastAsia="en-IN"/>
              </w:rPr>
            </w:pPr>
          </w:p>
        </w:tc>
        <w:tc>
          <w:tcPr>
            <w:tcW w:w="988" w:type="dxa"/>
            <w:tcBorders>
              <w:top w:val="nil"/>
              <w:left w:val="nil"/>
              <w:bottom w:val="single" w:sz="8" w:space="0" w:color="7F7F7F"/>
              <w:right w:val="nil"/>
            </w:tcBorders>
            <w:shd w:val="clear" w:color="auto" w:fill="auto"/>
            <w:vAlign w:val="center"/>
            <w:hideMark/>
          </w:tcPr>
          <w:p w14:paraId="3293B8AF" w14:textId="77777777" w:rsidR="00115DCC" w:rsidRPr="00203870" w:rsidRDefault="00115DCC" w:rsidP="00115DCC">
            <w:pPr>
              <w:jc w:val="center"/>
              <w:rPr>
                <w:b/>
                <w:bCs/>
                <w:color w:val="000000"/>
                <w:sz w:val="16"/>
                <w:szCs w:val="16"/>
                <w:lang w:val="en-IN" w:eastAsia="en-IN"/>
              </w:rPr>
            </w:pPr>
            <w:r w:rsidRPr="00203870">
              <w:rPr>
                <w:b/>
                <w:bCs/>
                <w:color w:val="000000"/>
                <w:sz w:val="16"/>
                <w:szCs w:val="16"/>
                <w:lang w:val="en-IN" w:eastAsia="en-IN"/>
              </w:rPr>
              <w:t>Positive Seq</w:t>
            </w:r>
          </w:p>
        </w:tc>
        <w:tc>
          <w:tcPr>
            <w:tcW w:w="997" w:type="dxa"/>
            <w:tcBorders>
              <w:top w:val="nil"/>
              <w:left w:val="nil"/>
              <w:bottom w:val="single" w:sz="8" w:space="0" w:color="7F7F7F"/>
              <w:right w:val="nil"/>
            </w:tcBorders>
            <w:shd w:val="clear" w:color="auto" w:fill="auto"/>
            <w:vAlign w:val="center"/>
            <w:hideMark/>
          </w:tcPr>
          <w:p w14:paraId="6820DA7A" w14:textId="77777777" w:rsidR="00115DCC" w:rsidRPr="00203870" w:rsidRDefault="00115DCC" w:rsidP="00115DCC">
            <w:pPr>
              <w:jc w:val="center"/>
              <w:rPr>
                <w:b/>
                <w:bCs/>
                <w:color w:val="000000"/>
                <w:sz w:val="16"/>
                <w:szCs w:val="16"/>
                <w:lang w:val="en-IN" w:eastAsia="en-IN"/>
              </w:rPr>
            </w:pPr>
            <w:r w:rsidRPr="00203870">
              <w:rPr>
                <w:b/>
                <w:bCs/>
                <w:color w:val="000000"/>
                <w:sz w:val="16"/>
                <w:szCs w:val="16"/>
                <w:lang w:val="en-IN" w:eastAsia="en-IN"/>
              </w:rPr>
              <w:t>Negative Seq</w:t>
            </w:r>
          </w:p>
        </w:tc>
        <w:tc>
          <w:tcPr>
            <w:tcW w:w="850" w:type="dxa"/>
            <w:tcBorders>
              <w:top w:val="nil"/>
              <w:left w:val="nil"/>
              <w:bottom w:val="single" w:sz="8" w:space="0" w:color="7F7F7F"/>
              <w:right w:val="single" w:sz="8" w:space="0" w:color="7F7F7F"/>
            </w:tcBorders>
            <w:shd w:val="clear" w:color="auto" w:fill="auto"/>
            <w:vAlign w:val="center"/>
            <w:hideMark/>
          </w:tcPr>
          <w:p w14:paraId="4F6A7068" w14:textId="77777777" w:rsidR="00115DCC" w:rsidRPr="00203870" w:rsidRDefault="00115DCC" w:rsidP="00115DCC">
            <w:pPr>
              <w:jc w:val="center"/>
              <w:rPr>
                <w:b/>
                <w:bCs/>
                <w:color w:val="000000"/>
                <w:sz w:val="16"/>
                <w:szCs w:val="16"/>
                <w:lang w:val="en-IN" w:eastAsia="en-IN"/>
              </w:rPr>
            </w:pPr>
            <w:r w:rsidRPr="00203870">
              <w:rPr>
                <w:b/>
                <w:bCs/>
                <w:color w:val="000000"/>
                <w:sz w:val="16"/>
                <w:szCs w:val="16"/>
                <w:lang w:val="en-IN" w:eastAsia="en-IN"/>
              </w:rPr>
              <w:t>Zero Seq</w:t>
            </w:r>
          </w:p>
        </w:tc>
        <w:tc>
          <w:tcPr>
            <w:tcW w:w="993" w:type="dxa"/>
            <w:tcBorders>
              <w:top w:val="nil"/>
              <w:left w:val="nil"/>
              <w:bottom w:val="single" w:sz="8" w:space="0" w:color="7F7F7F"/>
              <w:right w:val="nil"/>
            </w:tcBorders>
            <w:shd w:val="clear" w:color="auto" w:fill="auto"/>
            <w:vAlign w:val="center"/>
            <w:hideMark/>
          </w:tcPr>
          <w:p w14:paraId="416729D0"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Positive Seq</w:t>
            </w:r>
          </w:p>
        </w:tc>
        <w:tc>
          <w:tcPr>
            <w:tcW w:w="992" w:type="dxa"/>
            <w:tcBorders>
              <w:top w:val="nil"/>
              <w:left w:val="nil"/>
              <w:bottom w:val="single" w:sz="8" w:space="0" w:color="7F7F7F"/>
              <w:right w:val="nil"/>
            </w:tcBorders>
            <w:shd w:val="clear" w:color="auto" w:fill="auto"/>
            <w:vAlign w:val="center"/>
            <w:hideMark/>
          </w:tcPr>
          <w:p w14:paraId="2DBBD6D9"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Negative Seq</w:t>
            </w:r>
          </w:p>
        </w:tc>
        <w:tc>
          <w:tcPr>
            <w:tcW w:w="850" w:type="dxa"/>
            <w:tcBorders>
              <w:top w:val="nil"/>
              <w:left w:val="nil"/>
              <w:bottom w:val="single" w:sz="8" w:space="0" w:color="7F7F7F"/>
              <w:right w:val="single" w:sz="8" w:space="0" w:color="7F7F7F"/>
            </w:tcBorders>
            <w:shd w:val="clear" w:color="auto" w:fill="auto"/>
            <w:vAlign w:val="center"/>
            <w:hideMark/>
          </w:tcPr>
          <w:p w14:paraId="1A2E04D9" w14:textId="77777777" w:rsidR="00115DCC" w:rsidRPr="001C226F" w:rsidRDefault="00115DCC" w:rsidP="00115DCC">
            <w:pPr>
              <w:jc w:val="center"/>
              <w:rPr>
                <w:b/>
                <w:bCs/>
                <w:color w:val="000000"/>
                <w:sz w:val="16"/>
                <w:szCs w:val="16"/>
                <w:lang w:val="en-IN" w:eastAsia="en-IN"/>
              </w:rPr>
            </w:pPr>
            <w:r w:rsidRPr="001C226F">
              <w:rPr>
                <w:b/>
                <w:bCs/>
                <w:color w:val="000000"/>
                <w:sz w:val="16"/>
                <w:szCs w:val="16"/>
                <w:lang w:val="en-IN" w:eastAsia="en-IN"/>
              </w:rPr>
              <w:t>Zero Seq</w:t>
            </w:r>
          </w:p>
        </w:tc>
        <w:tc>
          <w:tcPr>
            <w:tcW w:w="851" w:type="dxa"/>
            <w:vMerge/>
            <w:tcBorders>
              <w:top w:val="double" w:sz="6" w:space="0" w:color="7F7F7F"/>
              <w:left w:val="single" w:sz="8" w:space="0" w:color="7F7F7F"/>
              <w:bottom w:val="single" w:sz="8" w:space="0" w:color="7F7F7F"/>
              <w:right w:val="single" w:sz="8" w:space="0" w:color="7F7F7F"/>
            </w:tcBorders>
            <w:vAlign w:val="center"/>
            <w:hideMark/>
          </w:tcPr>
          <w:p w14:paraId="727CAD47" w14:textId="77777777" w:rsidR="00115DCC" w:rsidRPr="001C226F" w:rsidRDefault="00115DCC" w:rsidP="00115DCC">
            <w:pPr>
              <w:jc w:val="center"/>
              <w:rPr>
                <w:b/>
                <w:bCs/>
                <w:color w:val="000000"/>
                <w:sz w:val="16"/>
                <w:szCs w:val="16"/>
                <w:lang w:val="en-IN" w:eastAsia="en-IN"/>
              </w:rPr>
            </w:pPr>
          </w:p>
        </w:tc>
        <w:tc>
          <w:tcPr>
            <w:tcW w:w="1276" w:type="dxa"/>
            <w:vMerge/>
            <w:tcBorders>
              <w:top w:val="double" w:sz="6" w:space="0" w:color="7F7F7F"/>
              <w:left w:val="nil"/>
              <w:bottom w:val="single" w:sz="8" w:space="0" w:color="7F7F7F"/>
              <w:right w:val="nil"/>
            </w:tcBorders>
            <w:vAlign w:val="center"/>
            <w:hideMark/>
          </w:tcPr>
          <w:p w14:paraId="341082B1" w14:textId="77777777" w:rsidR="00115DCC" w:rsidRPr="001C226F" w:rsidRDefault="00115DCC" w:rsidP="00115DCC">
            <w:pPr>
              <w:jc w:val="center"/>
              <w:rPr>
                <w:b/>
                <w:bCs/>
                <w:color w:val="000000"/>
                <w:sz w:val="16"/>
                <w:szCs w:val="16"/>
                <w:lang w:val="en-IN" w:eastAsia="en-IN"/>
              </w:rPr>
            </w:pPr>
          </w:p>
        </w:tc>
      </w:tr>
      <w:tr w:rsidR="00115DCC" w:rsidRPr="001C226F" w14:paraId="50A2DDB8" w14:textId="77777777" w:rsidTr="00115DCC">
        <w:trPr>
          <w:trHeight w:val="290"/>
        </w:trPr>
        <w:tc>
          <w:tcPr>
            <w:tcW w:w="650" w:type="dxa"/>
            <w:vMerge w:val="restart"/>
            <w:tcBorders>
              <w:top w:val="nil"/>
              <w:left w:val="nil"/>
              <w:bottom w:val="single" w:sz="8" w:space="0" w:color="7F7F7F"/>
              <w:right w:val="nil"/>
            </w:tcBorders>
            <w:shd w:val="clear" w:color="auto" w:fill="auto"/>
            <w:vAlign w:val="center"/>
            <w:hideMark/>
          </w:tcPr>
          <w:p w14:paraId="5D3A43A6"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SLG</w:t>
            </w:r>
          </w:p>
        </w:tc>
        <w:tc>
          <w:tcPr>
            <w:tcW w:w="894" w:type="dxa"/>
            <w:tcBorders>
              <w:top w:val="nil"/>
              <w:left w:val="nil"/>
              <w:bottom w:val="nil"/>
              <w:right w:val="nil"/>
            </w:tcBorders>
            <w:shd w:val="clear" w:color="auto" w:fill="auto"/>
            <w:vAlign w:val="center"/>
            <w:hideMark/>
          </w:tcPr>
          <w:p w14:paraId="1F421E09"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F1</w:t>
            </w:r>
          </w:p>
        </w:tc>
        <w:tc>
          <w:tcPr>
            <w:tcW w:w="724" w:type="dxa"/>
            <w:tcBorders>
              <w:top w:val="nil"/>
              <w:left w:val="nil"/>
              <w:bottom w:val="nil"/>
              <w:right w:val="single" w:sz="8" w:space="0" w:color="7F7F7F"/>
            </w:tcBorders>
            <w:shd w:val="clear" w:color="auto" w:fill="auto"/>
            <w:vAlign w:val="center"/>
            <w:hideMark/>
          </w:tcPr>
          <w:p w14:paraId="4686F3DE"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Conv.</w:t>
            </w:r>
          </w:p>
        </w:tc>
        <w:tc>
          <w:tcPr>
            <w:tcW w:w="988" w:type="dxa"/>
            <w:tcBorders>
              <w:top w:val="nil"/>
              <w:left w:val="nil"/>
              <w:bottom w:val="single" w:sz="8" w:space="0" w:color="7F7F7F"/>
              <w:right w:val="nil"/>
            </w:tcBorders>
            <w:shd w:val="clear" w:color="auto" w:fill="auto"/>
            <w:vAlign w:val="center"/>
            <w:hideMark/>
          </w:tcPr>
          <w:p w14:paraId="4246791E"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7" w:type="dxa"/>
            <w:tcBorders>
              <w:top w:val="nil"/>
              <w:left w:val="nil"/>
              <w:bottom w:val="single" w:sz="8" w:space="0" w:color="7F7F7F"/>
              <w:right w:val="nil"/>
            </w:tcBorders>
            <w:shd w:val="clear" w:color="auto" w:fill="auto"/>
            <w:vAlign w:val="center"/>
            <w:hideMark/>
          </w:tcPr>
          <w:p w14:paraId="24A15C33"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5D5AE45F"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3" w:type="dxa"/>
            <w:tcBorders>
              <w:top w:val="nil"/>
              <w:left w:val="nil"/>
              <w:bottom w:val="single" w:sz="8" w:space="0" w:color="7F7F7F"/>
              <w:right w:val="nil"/>
            </w:tcBorders>
            <w:shd w:val="clear" w:color="auto" w:fill="auto"/>
            <w:vAlign w:val="center"/>
            <w:hideMark/>
          </w:tcPr>
          <w:p w14:paraId="02F7F42C"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7D5EDF6C"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3BAE2F38"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1" w:type="dxa"/>
            <w:tcBorders>
              <w:top w:val="nil"/>
              <w:left w:val="nil"/>
              <w:bottom w:val="single" w:sz="8" w:space="0" w:color="7F7F7F"/>
              <w:right w:val="single" w:sz="8" w:space="0" w:color="7F7F7F"/>
            </w:tcBorders>
            <w:shd w:val="clear" w:color="auto" w:fill="auto"/>
            <w:vAlign w:val="center"/>
          </w:tcPr>
          <w:p w14:paraId="24564100"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393397450"/>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Hor06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[10]</w:t>
                </w:r>
                <w:r w:rsidR="00115DCC" w:rsidRPr="001C226F">
                  <w:rPr>
                    <w:color w:val="000000"/>
                    <w:sz w:val="16"/>
                    <w:szCs w:val="16"/>
                    <w:lang w:val="en-IN" w:eastAsia="en-IN"/>
                  </w:rPr>
                  <w:fldChar w:fldCharType="end"/>
                </w:r>
              </w:sdtContent>
            </w:sdt>
          </w:p>
          <w:p w14:paraId="1C0865AF"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475912440"/>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CITATION Rob94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[11]</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435984028"/>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Adh21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[22]</w:t>
                </w:r>
                <w:r w:rsidR="00115DCC" w:rsidRPr="001C226F">
                  <w:rPr>
                    <w:color w:val="000000"/>
                    <w:sz w:val="16"/>
                    <w:szCs w:val="16"/>
                    <w:lang w:val="en-IN" w:eastAsia="en-IN"/>
                  </w:rPr>
                  <w:fldChar w:fldCharType="end"/>
                </w:r>
              </w:sdtContent>
            </w:sdt>
          </w:p>
        </w:tc>
        <w:tc>
          <w:tcPr>
            <w:tcW w:w="1276" w:type="dxa"/>
            <w:tcBorders>
              <w:top w:val="nil"/>
              <w:left w:val="nil"/>
              <w:bottom w:val="nil"/>
              <w:right w:val="nil"/>
            </w:tcBorders>
            <w:shd w:val="clear" w:color="auto" w:fill="auto"/>
            <w:vAlign w:val="center"/>
            <w:hideMark/>
          </w:tcPr>
          <w:p w14:paraId="0931A566" w14:textId="77777777" w:rsidR="00115DCC" w:rsidRPr="001C226F" w:rsidRDefault="00115DCC" w:rsidP="00115DCC">
            <w:pPr>
              <w:rPr>
                <w:color w:val="000000"/>
                <w:sz w:val="16"/>
                <w:szCs w:val="16"/>
                <w:lang w:val="en-IN" w:eastAsia="en-IN"/>
              </w:rPr>
            </w:pPr>
          </w:p>
        </w:tc>
      </w:tr>
      <w:tr w:rsidR="00115DCC" w:rsidRPr="001C226F" w14:paraId="7B801320" w14:textId="77777777" w:rsidTr="00115DCC">
        <w:trPr>
          <w:trHeight w:val="430"/>
        </w:trPr>
        <w:tc>
          <w:tcPr>
            <w:tcW w:w="650" w:type="dxa"/>
            <w:vMerge/>
            <w:tcBorders>
              <w:top w:val="nil"/>
              <w:left w:val="nil"/>
              <w:bottom w:val="single" w:sz="8" w:space="0" w:color="7F7F7F"/>
              <w:right w:val="nil"/>
            </w:tcBorders>
            <w:vAlign w:val="center"/>
            <w:hideMark/>
          </w:tcPr>
          <w:p w14:paraId="1320C75E" w14:textId="77777777" w:rsidR="00115DCC" w:rsidRPr="001C226F" w:rsidRDefault="00115DCC" w:rsidP="00115DCC">
            <w:pPr>
              <w:rPr>
                <w:color w:val="000000"/>
                <w:sz w:val="16"/>
                <w:szCs w:val="16"/>
                <w:lang w:val="en-IN" w:eastAsia="en-IN"/>
              </w:rPr>
            </w:pPr>
          </w:p>
        </w:tc>
        <w:tc>
          <w:tcPr>
            <w:tcW w:w="894" w:type="dxa"/>
            <w:tcBorders>
              <w:top w:val="single" w:sz="8" w:space="0" w:color="7F7F7F"/>
              <w:left w:val="nil"/>
              <w:bottom w:val="single" w:sz="8" w:space="0" w:color="7F7F7F"/>
              <w:right w:val="nil"/>
            </w:tcBorders>
            <w:shd w:val="clear" w:color="auto" w:fill="auto"/>
            <w:vAlign w:val="center"/>
            <w:hideMark/>
          </w:tcPr>
          <w:p w14:paraId="6B8D2DB9"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F1</w:t>
            </w:r>
          </w:p>
        </w:tc>
        <w:tc>
          <w:tcPr>
            <w:tcW w:w="724" w:type="dxa"/>
            <w:tcBorders>
              <w:top w:val="single" w:sz="8" w:space="0" w:color="7F7F7F"/>
              <w:left w:val="nil"/>
              <w:bottom w:val="single" w:sz="8" w:space="0" w:color="7F7F7F"/>
              <w:right w:val="single" w:sz="8" w:space="0" w:color="7F7F7F"/>
            </w:tcBorders>
            <w:shd w:val="clear" w:color="auto" w:fill="auto"/>
            <w:vAlign w:val="center"/>
            <w:hideMark/>
          </w:tcPr>
          <w:p w14:paraId="2220047A"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IBR</w:t>
            </w:r>
          </w:p>
        </w:tc>
        <w:tc>
          <w:tcPr>
            <w:tcW w:w="988" w:type="dxa"/>
            <w:tcBorders>
              <w:top w:val="nil"/>
              <w:left w:val="nil"/>
              <w:bottom w:val="single" w:sz="8" w:space="0" w:color="7F7F7F"/>
              <w:right w:val="nil"/>
            </w:tcBorders>
            <w:shd w:val="clear" w:color="auto" w:fill="auto"/>
            <w:vAlign w:val="center"/>
            <w:hideMark/>
          </w:tcPr>
          <w:p w14:paraId="41586FF2"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7" w:type="dxa"/>
            <w:tcBorders>
              <w:top w:val="nil"/>
              <w:left w:val="nil"/>
              <w:bottom w:val="single" w:sz="8" w:space="0" w:color="7F7F7F"/>
              <w:right w:val="nil"/>
            </w:tcBorders>
            <w:shd w:val="clear" w:color="auto" w:fill="auto"/>
            <w:vAlign w:val="center"/>
            <w:hideMark/>
          </w:tcPr>
          <w:p w14:paraId="78CB7685"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308EC3D4"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On Margin</w:t>
            </w:r>
          </w:p>
        </w:tc>
        <w:tc>
          <w:tcPr>
            <w:tcW w:w="993" w:type="dxa"/>
            <w:tcBorders>
              <w:top w:val="nil"/>
              <w:left w:val="nil"/>
              <w:bottom w:val="single" w:sz="8" w:space="0" w:color="7F7F7F"/>
              <w:right w:val="nil"/>
            </w:tcBorders>
            <w:shd w:val="clear" w:color="auto" w:fill="auto"/>
            <w:vAlign w:val="center"/>
            <w:hideMark/>
          </w:tcPr>
          <w:p w14:paraId="6FFB6B10"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1B4736DB"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161034B8"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On Margin</w:t>
            </w:r>
          </w:p>
        </w:tc>
        <w:tc>
          <w:tcPr>
            <w:tcW w:w="851" w:type="dxa"/>
            <w:tcBorders>
              <w:top w:val="nil"/>
              <w:left w:val="nil"/>
              <w:bottom w:val="single" w:sz="8" w:space="0" w:color="7F7F7F"/>
              <w:right w:val="single" w:sz="8" w:space="0" w:color="7F7F7F"/>
            </w:tcBorders>
            <w:shd w:val="clear" w:color="auto" w:fill="auto"/>
            <w:vAlign w:val="center"/>
          </w:tcPr>
          <w:p w14:paraId="06C3436D"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986999977"/>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Had21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[3]</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701835507"/>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Roy14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[14]</w:t>
                </w:r>
                <w:r w:rsidR="00115DCC" w:rsidRPr="001C226F">
                  <w:rPr>
                    <w:color w:val="000000"/>
                    <w:sz w:val="16"/>
                    <w:szCs w:val="16"/>
                    <w:lang w:val="en-IN" w:eastAsia="en-IN"/>
                  </w:rPr>
                  <w:fldChar w:fldCharType="end"/>
                </w:r>
              </w:sdtContent>
            </w:sdt>
            <w:sdt>
              <w:sdtPr>
                <w:rPr>
                  <w:color w:val="000000"/>
                  <w:sz w:val="16"/>
                  <w:szCs w:val="16"/>
                  <w:lang w:val="en-IN" w:eastAsia="en-IN"/>
                </w:rPr>
                <w:id w:val="983741261"/>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Che15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[15]</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700442163"/>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IEE20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[21]</w:t>
                </w:r>
                <w:r w:rsidR="00115DCC" w:rsidRPr="001C226F">
                  <w:rPr>
                    <w:color w:val="000000"/>
                    <w:sz w:val="16"/>
                    <w:szCs w:val="16"/>
                    <w:lang w:val="en-IN" w:eastAsia="en-IN"/>
                  </w:rPr>
                  <w:fldChar w:fldCharType="end"/>
                </w:r>
              </w:sdtContent>
            </w:sdt>
          </w:p>
          <w:p w14:paraId="0BFE5224"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42933801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single" w:sz="8" w:space="0" w:color="7F7F7F"/>
              <w:left w:val="nil"/>
              <w:bottom w:val="nil"/>
              <w:right w:val="nil"/>
            </w:tcBorders>
            <w:shd w:val="clear" w:color="auto" w:fill="auto"/>
            <w:vAlign w:val="center"/>
            <w:hideMark/>
          </w:tcPr>
          <w:p w14:paraId="36A1E2A1"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For R1 - Positive Sequence takes 3 cycle to settle</w:t>
            </w:r>
          </w:p>
        </w:tc>
      </w:tr>
      <w:tr w:rsidR="00115DCC" w:rsidRPr="001C226F" w14:paraId="09832247" w14:textId="77777777" w:rsidTr="00115DCC">
        <w:trPr>
          <w:trHeight w:val="290"/>
        </w:trPr>
        <w:tc>
          <w:tcPr>
            <w:tcW w:w="650" w:type="dxa"/>
            <w:vMerge w:val="restart"/>
            <w:tcBorders>
              <w:top w:val="nil"/>
              <w:left w:val="nil"/>
              <w:bottom w:val="single" w:sz="8" w:space="0" w:color="7F7F7F"/>
              <w:right w:val="nil"/>
            </w:tcBorders>
            <w:shd w:val="clear" w:color="auto" w:fill="auto"/>
            <w:vAlign w:val="center"/>
            <w:hideMark/>
          </w:tcPr>
          <w:p w14:paraId="7B6AAE41"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DLG</w:t>
            </w:r>
          </w:p>
        </w:tc>
        <w:tc>
          <w:tcPr>
            <w:tcW w:w="894" w:type="dxa"/>
            <w:tcBorders>
              <w:top w:val="nil"/>
              <w:left w:val="nil"/>
              <w:bottom w:val="nil"/>
              <w:right w:val="nil"/>
            </w:tcBorders>
            <w:shd w:val="clear" w:color="auto" w:fill="auto"/>
            <w:vAlign w:val="center"/>
            <w:hideMark/>
          </w:tcPr>
          <w:p w14:paraId="46ABE8BA"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F1</w:t>
            </w:r>
          </w:p>
        </w:tc>
        <w:tc>
          <w:tcPr>
            <w:tcW w:w="724" w:type="dxa"/>
            <w:tcBorders>
              <w:top w:val="nil"/>
              <w:left w:val="nil"/>
              <w:bottom w:val="nil"/>
              <w:right w:val="single" w:sz="8" w:space="0" w:color="7F7F7F"/>
            </w:tcBorders>
            <w:shd w:val="clear" w:color="auto" w:fill="auto"/>
            <w:vAlign w:val="center"/>
            <w:hideMark/>
          </w:tcPr>
          <w:p w14:paraId="4C0BFDD0"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Conv.</w:t>
            </w:r>
          </w:p>
        </w:tc>
        <w:tc>
          <w:tcPr>
            <w:tcW w:w="988" w:type="dxa"/>
            <w:tcBorders>
              <w:top w:val="nil"/>
              <w:left w:val="nil"/>
              <w:bottom w:val="single" w:sz="8" w:space="0" w:color="7F7F7F"/>
              <w:right w:val="nil"/>
            </w:tcBorders>
            <w:shd w:val="clear" w:color="auto" w:fill="auto"/>
            <w:vAlign w:val="center"/>
            <w:hideMark/>
          </w:tcPr>
          <w:p w14:paraId="0314F107"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7" w:type="dxa"/>
            <w:tcBorders>
              <w:top w:val="nil"/>
              <w:left w:val="nil"/>
              <w:bottom w:val="single" w:sz="8" w:space="0" w:color="7F7F7F"/>
              <w:right w:val="nil"/>
            </w:tcBorders>
            <w:shd w:val="clear" w:color="auto" w:fill="auto"/>
            <w:vAlign w:val="center"/>
            <w:hideMark/>
          </w:tcPr>
          <w:p w14:paraId="556F5290"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2ABF40EC"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3" w:type="dxa"/>
            <w:tcBorders>
              <w:top w:val="nil"/>
              <w:left w:val="nil"/>
              <w:bottom w:val="single" w:sz="8" w:space="0" w:color="7F7F7F"/>
              <w:right w:val="nil"/>
            </w:tcBorders>
            <w:shd w:val="clear" w:color="auto" w:fill="auto"/>
            <w:vAlign w:val="center"/>
            <w:hideMark/>
          </w:tcPr>
          <w:p w14:paraId="062A69B7"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24264C00"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6C3E7084"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1" w:type="dxa"/>
            <w:tcBorders>
              <w:top w:val="nil"/>
              <w:left w:val="nil"/>
              <w:bottom w:val="single" w:sz="8" w:space="0" w:color="7F7F7F"/>
              <w:right w:val="single" w:sz="8" w:space="0" w:color="7F7F7F"/>
            </w:tcBorders>
            <w:shd w:val="clear" w:color="auto" w:fill="auto"/>
            <w:vAlign w:val="center"/>
            <w:hideMark/>
          </w:tcPr>
          <w:p w14:paraId="326F73F6"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338542870"/>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Hor06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[10]</w:t>
                </w:r>
                <w:r w:rsidR="00115DCC" w:rsidRPr="001C226F">
                  <w:rPr>
                    <w:color w:val="000000"/>
                    <w:sz w:val="16"/>
                    <w:szCs w:val="16"/>
                    <w:lang w:val="en-IN" w:eastAsia="en-IN"/>
                  </w:rPr>
                  <w:fldChar w:fldCharType="end"/>
                </w:r>
              </w:sdtContent>
            </w:sdt>
            <w:sdt>
              <w:sdtPr>
                <w:rPr>
                  <w:color w:val="000000"/>
                  <w:sz w:val="16"/>
                  <w:szCs w:val="16"/>
                  <w:lang w:val="en-IN" w:eastAsia="en-IN"/>
                </w:rPr>
                <w:id w:val="-543754801"/>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Adh21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[22]</w:t>
                </w:r>
                <w:r w:rsidR="00115DCC" w:rsidRPr="001C226F">
                  <w:rPr>
                    <w:color w:val="000000"/>
                    <w:sz w:val="16"/>
                    <w:szCs w:val="16"/>
                    <w:lang w:val="en-IN" w:eastAsia="en-IN"/>
                  </w:rPr>
                  <w:fldChar w:fldCharType="end"/>
                </w:r>
              </w:sdtContent>
            </w:sdt>
          </w:p>
        </w:tc>
        <w:tc>
          <w:tcPr>
            <w:tcW w:w="1276" w:type="dxa"/>
            <w:tcBorders>
              <w:top w:val="single" w:sz="8" w:space="0" w:color="7F7F7F"/>
              <w:left w:val="nil"/>
              <w:bottom w:val="nil"/>
              <w:right w:val="nil"/>
            </w:tcBorders>
            <w:shd w:val="clear" w:color="auto" w:fill="auto"/>
            <w:vAlign w:val="center"/>
            <w:hideMark/>
          </w:tcPr>
          <w:p w14:paraId="78C06F84" w14:textId="77777777" w:rsidR="00115DCC" w:rsidRPr="001C226F" w:rsidRDefault="00115DCC" w:rsidP="00115DCC">
            <w:pPr>
              <w:rPr>
                <w:color w:val="000000"/>
                <w:sz w:val="16"/>
                <w:szCs w:val="16"/>
                <w:lang w:val="en-IN" w:eastAsia="en-IN"/>
              </w:rPr>
            </w:pPr>
          </w:p>
        </w:tc>
      </w:tr>
      <w:tr w:rsidR="00115DCC" w:rsidRPr="001C226F" w14:paraId="3B4F6E20" w14:textId="77777777" w:rsidTr="00115DCC">
        <w:trPr>
          <w:trHeight w:val="430"/>
        </w:trPr>
        <w:tc>
          <w:tcPr>
            <w:tcW w:w="650" w:type="dxa"/>
            <w:vMerge/>
            <w:tcBorders>
              <w:top w:val="nil"/>
              <w:left w:val="nil"/>
              <w:bottom w:val="single" w:sz="8" w:space="0" w:color="7F7F7F"/>
              <w:right w:val="nil"/>
            </w:tcBorders>
            <w:vAlign w:val="center"/>
            <w:hideMark/>
          </w:tcPr>
          <w:p w14:paraId="06C6B312" w14:textId="77777777" w:rsidR="00115DCC" w:rsidRPr="001C226F" w:rsidRDefault="00115DCC" w:rsidP="00115DCC">
            <w:pPr>
              <w:rPr>
                <w:color w:val="000000"/>
                <w:sz w:val="16"/>
                <w:szCs w:val="16"/>
                <w:lang w:val="en-IN" w:eastAsia="en-IN"/>
              </w:rPr>
            </w:pPr>
          </w:p>
        </w:tc>
        <w:tc>
          <w:tcPr>
            <w:tcW w:w="894" w:type="dxa"/>
            <w:tcBorders>
              <w:top w:val="single" w:sz="8" w:space="0" w:color="7F7F7F"/>
              <w:left w:val="nil"/>
              <w:bottom w:val="single" w:sz="8" w:space="0" w:color="7F7F7F"/>
              <w:right w:val="nil"/>
            </w:tcBorders>
            <w:shd w:val="clear" w:color="auto" w:fill="auto"/>
            <w:vAlign w:val="center"/>
            <w:hideMark/>
          </w:tcPr>
          <w:p w14:paraId="0FD072A3"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F1</w:t>
            </w:r>
          </w:p>
        </w:tc>
        <w:tc>
          <w:tcPr>
            <w:tcW w:w="724" w:type="dxa"/>
            <w:tcBorders>
              <w:top w:val="single" w:sz="8" w:space="0" w:color="7F7F7F"/>
              <w:left w:val="nil"/>
              <w:bottom w:val="single" w:sz="8" w:space="0" w:color="7F7F7F"/>
              <w:right w:val="single" w:sz="8" w:space="0" w:color="7F7F7F"/>
            </w:tcBorders>
            <w:shd w:val="clear" w:color="auto" w:fill="auto"/>
            <w:vAlign w:val="center"/>
            <w:hideMark/>
          </w:tcPr>
          <w:p w14:paraId="4ACA9A6D"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IBR</w:t>
            </w:r>
          </w:p>
        </w:tc>
        <w:tc>
          <w:tcPr>
            <w:tcW w:w="988" w:type="dxa"/>
            <w:tcBorders>
              <w:top w:val="nil"/>
              <w:left w:val="nil"/>
              <w:bottom w:val="single" w:sz="8" w:space="0" w:color="7F7F7F"/>
              <w:right w:val="nil"/>
            </w:tcBorders>
            <w:shd w:val="clear" w:color="auto" w:fill="auto"/>
            <w:vAlign w:val="center"/>
            <w:hideMark/>
          </w:tcPr>
          <w:p w14:paraId="59931ED0"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7" w:type="dxa"/>
            <w:tcBorders>
              <w:top w:val="nil"/>
              <w:left w:val="nil"/>
              <w:bottom w:val="single" w:sz="8" w:space="0" w:color="7F7F7F"/>
              <w:right w:val="nil"/>
            </w:tcBorders>
            <w:shd w:val="clear" w:color="auto" w:fill="auto"/>
            <w:vAlign w:val="center"/>
            <w:hideMark/>
          </w:tcPr>
          <w:p w14:paraId="7C11FBE2"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58F903A3"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On Margin</w:t>
            </w:r>
          </w:p>
        </w:tc>
        <w:tc>
          <w:tcPr>
            <w:tcW w:w="993" w:type="dxa"/>
            <w:tcBorders>
              <w:top w:val="nil"/>
              <w:left w:val="nil"/>
              <w:bottom w:val="single" w:sz="8" w:space="0" w:color="7F7F7F"/>
              <w:right w:val="nil"/>
            </w:tcBorders>
            <w:shd w:val="clear" w:color="auto" w:fill="auto"/>
            <w:vAlign w:val="center"/>
            <w:hideMark/>
          </w:tcPr>
          <w:p w14:paraId="640D6BD7"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71EEF8F6" w14:textId="77777777" w:rsidR="00115DCC" w:rsidRPr="001C226F" w:rsidRDefault="00115DCC" w:rsidP="00115DCC">
            <w:pPr>
              <w:rPr>
                <w:color w:val="FF0000"/>
                <w:sz w:val="16"/>
                <w:szCs w:val="16"/>
                <w:lang w:val="en-IN" w:eastAsia="en-IN"/>
              </w:rPr>
            </w:pPr>
            <w:r w:rsidRPr="001C226F">
              <w:rPr>
                <w:color w:val="FF0000"/>
                <w:sz w:val="16"/>
                <w:szCs w:val="16"/>
                <w:lang w:val="en-IN" w:eastAsia="en-IN"/>
              </w:rPr>
              <w:t>N. D</w:t>
            </w:r>
          </w:p>
        </w:tc>
        <w:tc>
          <w:tcPr>
            <w:tcW w:w="850" w:type="dxa"/>
            <w:tcBorders>
              <w:top w:val="nil"/>
              <w:left w:val="nil"/>
              <w:bottom w:val="single" w:sz="8" w:space="0" w:color="7F7F7F"/>
              <w:right w:val="single" w:sz="8" w:space="0" w:color="7F7F7F"/>
            </w:tcBorders>
            <w:shd w:val="clear" w:color="auto" w:fill="auto"/>
            <w:vAlign w:val="center"/>
            <w:hideMark/>
          </w:tcPr>
          <w:p w14:paraId="77D1D7BF"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On Margin</w:t>
            </w:r>
          </w:p>
        </w:tc>
        <w:tc>
          <w:tcPr>
            <w:tcW w:w="851" w:type="dxa"/>
            <w:tcBorders>
              <w:top w:val="nil"/>
              <w:left w:val="nil"/>
              <w:bottom w:val="single" w:sz="8" w:space="0" w:color="7F7F7F"/>
              <w:right w:val="single" w:sz="8" w:space="0" w:color="7F7F7F"/>
            </w:tcBorders>
            <w:shd w:val="clear" w:color="auto" w:fill="auto"/>
            <w:vAlign w:val="center"/>
            <w:hideMark/>
          </w:tcPr>
          <w:p w14:paraId="484EA742"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980075050"/>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Had21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[3]</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213908802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Roy14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[14]</w:t>
                </w:r>
                <w:r w:rsidR="00115DCC" w:rsidRPr="001C226F">
                  <w:rPr>
                    <w:color w:val="000000"/>
                    <w:sz w:val="16"/>
                    <w:szCs w:val="16"/>
                    <w:lang w:val="en-IN" w:eastAsia="en-IN"/>
                  </w:rPr>
                  <w:fldChar w:fldCharType="end"/>
                </w:r>
              </w:sdtContent>
            </w:sdt>
            <w:sdt>
              <w:sdtPr>
                <w:rPr>
                  <w:color w:val="000000"/>
                  <w:sz w:val="16"/>
                  <w:szCs w:val="16"/>
                  <w:lang w:val="en-IN" w:eastAsia="en-IN"/>
                </w:rPr>
                <w:id w:val="-1232617532"/>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Che15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[15]</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784313000"/>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IEE20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[21]</w:t>
                </w:r>
                <w:r w:rsidR="00115DCC" w:rsidRPr="001C226F">
                  <w:rPr>
                    <w:color w:val="000000"/>
                    <w:sz w:val="16"/>
                    <w:szCs w:val="16"/>
                    <w:lang w:val="en-IN" w:eastAsia="en-IN"/>
                  </w:rPr>
                  <w:fldChar w:fldCharType="end"/>
                </w:r>
              </w:sdtContent>
            </w:sdt>
          </w:p>
          <w:p w14:paraId="0C7365F9"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508945346"/>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single" w:sz="8" w:space="0" w:color="7F7F7F"/>
              <w:left w:val="nil"/>
              <w:bottom w:val="single" w:sz="8" w:space="0" w:color="7F7F7F"/>
              <w:right w:val="nil"/>
            </w:tcBorders>
            <w:shd w:val="clear" w:color="auto" w:fill="auto"/>
            <w:vAlign w:val="center"/>
            <w:hideMark/>
          </w:tcPr>
          <w:p w14:paraId="421BB083" w14:textId="77777777" w:rsidR="00115DCC" w:rsidRPr="001C226F" w:rsidRDefault="00115DCC" w:rsidP="00115DCC">
            <w:pPr>
              <w:rPr>
                <w:color w:val="000000"/>
                <w:sz w:val="16"/>
                <w:szCs w:val="16"/>
                <w:lang w:val="en-IN" w:eastAsia="en-IN"/>
              </w:rPr>
            </w:pPr>
          </w:p>
        </w:tc>
      </w:tr>
      <w:tr w:rsidR="00115DCC" w:rsidRPr="001C226F" w14:paraId="5ACD08C0" w14:textId="77777777" w:rsidTr="00115DCC">
        <w:trPr>
          <w:trHeight w:val="290"/>
        </w:trPr>
        <w:tc>
          <w:tcPr>
            <w:tcW w:w="650" w:type="dxa"/>
            <w:vMerge w:val="restart"/>
            <w:tcBorders>
              <w:top w:val="nil"/>
              <w:left w:val="nil"/>
              <w:bottom w:val="single" w:sz="8" w:space="0" w:color="7F7F7F"/>
              <w:right w:val="nil"/>
            </w:tcBorders>
            <w:shd w:val="clear" w:color="auto" w:fill="auto"/>
            <w:vAlign w:val="center"/>
            <w:hideMark/>
          </w:tcPr>
          <w:p w14:paraId="7140A7F9"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3LG</w:t>
            </w:r>
          </w:p>
        </w:tc>
        <w:tc>
          <w:tcPr>
            <w:tcW w:w="894" w:type="dxa"/>
            <w:tcBorders>
              <w:top w:val="nil"/>
              <w:left w:val="nil"/>
              <w:bottom w:val="nil"/>
              <w:right w:val="nil"/>
            </w:tcBorders>
            <w:shd w:val="clear" w:color="auto" w:fill="auto"/>
            <w:vAlign w:val="center"/>
            <w:hideMark/>
          </w:tcPr>
          <w:p w14:paraId="5879004E"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F1</w:t>
            </w:r>
          </w:p>
        </w:tc>
        <w:tc>
          <w:tcPr>
            <w:tcW w:w="724" w:type="dxa"/>
            <w:tcBorders>
              <w:top w:val="nil"/>
              <w:left w:val="nil"/>
              <w:bottom w:val="nil"/>
              <w:right w:val="single" w:sz="8" w:space="0" w:color="7F7F7F"/>
            </w:tcBorders>
            <w:shd w:val="clear" w:color="auto" w:fill="auto"/>
            <w:vAlign w:val="center"/>
            <w:hideMark/>
          </w:tcPr>
          <w:p w14:paraId="350D8C20"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Conv.</w:t>
            </w:r>
          </w:p>
        </w:tc>
        <w:tc>
          <w:tcPr>
            <w:tcW w:w="988" w:type="dxa"/>
            <w:tcBorders>
              <w:top w:val="nil"/>
              <w:left w:val="nil"/>
              <w:bottom w:val="single" w:sz="8" w:space="0" w:color="7F7F7F"/>
              <w:right w:val="nil"/>
            </w:tcBorders>
            <w:shd w:val="clear" w:color="auto" w:fill="auto"/>
            <w:vAlign w:val="center"/>
            <w:hideMark/>
          </w:tcPr>
          <w:p w14:paraId="63C56EA8"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7" w:type="dxa"/>
            <w:tcBorders>
              <w:top w:val="nil"/>
              <w:left w:val="nil"/>
              <w:bottom w:val="single" w:sz="8" w:space="0" w:color="7F7F7F"/>
              <w:right w:val="nil"/>
            </w:tcBorders>
            <w:shd w:val="clear" w:color="auto" w:fill="auto"/>
            <w:vAlign w:val="center"/>
            <w:hideMark/>
          </w:tcPr>
          <w:p w14:paraId="2833045D"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483B3BC0"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3" w:type="dxa"/>
            <w:tcBorders>
              <w:top w:val="nil"/>
              <w:left w:val="nil"/>
              <w:bottom w:val="single" w:sz="8" w:space="0" w:color="7F7F7F"/>
              <w:right w:val="nil"/>
            </w:tcBorders>
            <w:shd w:val="clear" w:color="auto" w:fill="auto"/>
            <w:vAlign w:val="center"/>
            <w:hideMark/>
          </w:tcPr>
          <w:p w14:paraId="23701808"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1E56B83C"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7FE69AA7"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1" w:type="dxa"/>
            <w:tcBorders>
              <w:top w:val="nil"/>
              <w:left w:val="nil"/>
              <w:bottom w:val="single" w:sz="8" w:space="0" w:color="7F7F7F"/>
              <w:right w:val="single" w:sz="8" w:space="0" w:color="7F7F7F"/>
            </w:tcBorders>
            <w:shd w:val="clear" w:color="auto" w:fill="auto"/>
            <w:vAlign w:val="center"/>
            <w:hideMark/>
          </w:tcPr>
          <w:p w14:paraId="4CC7F619"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796256880"/>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Hor06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[10]</w:t>
                </w:r>
                <w:r w:rsidR="00115DCC" w:rsidRPr="001C226F">
                  <w:rPr>
                    <w:color w:val="000000"/>
                    <w:sz w:val="16"/>
                    <w:szCs w:val="16"/>
                    <w:lang w:val="en-IN" w:eastAsia="en-IN"/>
                  </w:rPr>
                  <w:fldChar w:fldCharType="end"/>
                </w:r>
              </w:sdtContent>
            </w:sdt>
            <w:sdt>
              <w:sdtPr>
                <w:rPr>
                  <w:color w:val="000000"/>
                  <w:sz w:val="16"/>
                  <w:szCs w:val="16"/>
                  <w:lang w:val="en-IN" w:eastAsia="en-IN"/>
                </w:rPr>
                <w:id w:val="106191184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Adh21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[22]</w:t>
                </w:r>
                <w:r w:rsidR="00115DCC" w:rsidRPr="001C226F">
                  <w:rPr>
                    <w:color w:val="000000"/>
                    <w:sz w:val="16"/>
                    <w:szCs w:val="16"/>
                    <w:lang w:val="en-IN" w:eastAsia="en-IN"/>
                  </w:rPr>
                  <w:fldChar w:fldCharType="end"/>
                </w:r>
              </w:sdtContent>
            </w:sdt>
          </w:p>
        </w:tc>
        <w:tc>
          <w:tcPr>
            <w:tcW w:w="1276" w:type="dxa"/>
            <w:tcBorders>
              <w:top w:val="nil"/>
              <w:left w:val="nil"/>
              <w:bottom w:val="single" w:sz="8" w:space="0" w:color="7F7F7F"/>
              <w:right w:val="nil"/>
            </w:tcBorders>
            <w:shd w:val="clear" w:color="auto" w:fill="auto"/>
            <w:vAlign w:val="center"/>
            <w:hideMark/>
          </w:tcPr>
          <w:p w14:paraId="2E38F99F" w14:textId="77777777" w:rsidR="00115DCC" w:rsidRPr="001C226F" w:rsidRDefault="00115DCC" w:rsidP="00115DCC">
            <w:pPr>
              <w:rPr>
                <w:color w:val="000000"/>
                <w:sz w:val="16"/>
                <w:szCs w:val="16"/>
                <w:lang w:val="en-IN" w:eastAsia="en-IN"/>
              </w:rPr>
            </w:pPr>
          </w:p>
        </w:tc>
      </w:tr>
      <w:tr w:rsidR="00115DCC" w:rsidRPr="001C226F" w14:paraId="280D90C4" w14:textId="77777777" w:rsidTr="00115DCC">
        <w:trPr>
          <w:trHeight w:val="290"/>
        </w:trPr>
        <w:tc>
          <w:tcPr>
            <w:tcW w:w="650" w:type="dxa"/>
            <w:vMerge/>
            <w:tcBorders>
              <w:top w:val="nil"/>
              <w:left w:val="nil"/>
              <w:bottom w:val="single" w:sz="8" w:space="0" w:color="7F7F7F"/>
              <w:right w:val="nil"/>
            </w:tcBorders>
            <w:vAlign w:val="center"/>
            <w:hideMark/>
          </w:tcPr>
          <w:p w14:paraId="06D58C3D" w14:textId="77777777" w:rsidR="00115DCC" w:rsidRPr="001C226F" w:rsidRDefault="00115DCC" w:rsidP="00115DCC">
            <w:pPr>
              <w:rPr>
                <w:color w:val="000000"/>
                <w:sz w:val="16"/>
                <w:szCs w:val="16"/>
                <w:lang w:val="en-IN" w:eastAsia="en-IN"/>
              </w:rPr>
            </w:pPr>
          </w:p>
        </w:tc>
        <w:tc>
          <w:tcPr>
            <w:tcW w:w="894" w:type="dxa"/>
            <w:tcBorders>
              <w:top w:val="single" w:sz="8" w:space="0" w:color="7F7F7F"/>
              <w:left w:val="nil"/>
              <w:bottom w:val="single" w:sz="8" w:space="0" w:color="7F7F7F"/>
              <w:right w:val="nil"/>
            </w:tcBorders>
            <w:shd w:val="clear" w:color="auto" w:fill="auto"/>
            <w:vAlign w:val="center"/>
            <w:hideMark/>
          </w:tcPr>
          <w:p w14:paraId="4971B582"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F1</w:t>
            </w:r>
          </w:p>
        </w:tc>
        <w:tc>
          <w:tcPr>
            <w:tcW w:w="724" w:type="dxa"/>
            <w:tcBorders>
              <w:top w:val="single" w:sz="8" w:space="0" w:color="7F7F7F"/>
              <w:left w:val="nil"/>
              <w:bottom w:val="single" w:sz="8" w:space="0" w:color="7F7F7F"/>
              <w:right w:val="single" w:sz="8" w:space="0" w:color="7F7F7F"/>
            </w:tcBorders>
            <w:shd w:val="clear" w:color="auto" w:fill="auto"/>
            <w:vAlign w:val="center"/>
            <w:hideMark/>
          </w:tcPr>
          <w:p w14:paraId="2A4D22A8"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IBR</w:t>
            </w:r>
          </w:p>
        </w:tc>
        <w:tc>
          <w:tcPr>
            <w:tcW w:w="988" w:type="dxa"/>
            <w:tcBorders>
              <w:top w:val="nil"/>
              <w:left w:val="nil"/>
              <w:bottom w:val="single" w:sz="8" w:space="0" w:color="7F7F7F"/>
              <w:right w:val="nil"/>
            </w:tcBorders>
            <w:shd w:val="clear" w:color="auto" w:fill="auto"/>
            <w:vAlign w:val="center"/>
            <w:hideMark/>
          </w:tcPr>
          <w:p w14:paraId="6C37461E" w14:textId="77777777" w:rsidR="00115DCC" w:rsidRPr="00203870" w:rsidRDefault="00115DCC" w:rsidP="00115DCC">
            <w:pPr>
              <w:rPr>
                <w:color w:val="000000"/>
                <w:sz w:val="16"/>
                <w:szCs w:val="16"/>
                <w:lang w:val="en-IN" w:eastAsia="en-IN"/>
              </w:rPr>
            </w:pPr>
            <w:proofErr w:type="spellStart"/>
            <w:r w:rsidRPr="00203870">
              <w:rPr>
                <w:color w:val="000000"/>
                <w:sz w:val="16"/>
                <w:szCs w:val="16"/>
                <w:lang w:val="en-IN" w:eastAsia="en-IN"/>
              </w:rPr>
              <w:t>Fw</w:t>
            </w:r>
            <w:proofErr w:type="spellEnd"/>
          </w:p>
        </w:tc>
        <w:tc>
          <w:tcPr>
            <w:tcW w:w="997" w:type="dxa"/>
            <w:tcBorders>
              <w:top w:val="nil"/>
              <w:left w:val="nil"/>
              <w:bottom w:val="single" w:sz="8" w:space="0" w:color="7F7F7F"/>
              <w:right w:val="nil"/>
            </w:tcBorders>
            <w:shd w:val="clear" w:color="auto" w:fill="auto"/>
            <w:vAlign w:val="center"/>
            <w:hideMark/>
          </w:tcPr>
          <w:p w14:paraId="1F89EADB"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09039413"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993" w:type="dxa"/>
            <w:tcBorders>
              <w:top w:val="nil"/>
              <w:left w:val="nil"/>
              <w:bottom w:val="single" w:sz="8" w:space="0" w:color="7F7F7F"/>
              <w:right w:val="nil"/>
            </w:tcBorders>
            <w:shd w:val="clear" w:color="auto" w:fill="auto"/>
            <w:vAlign w:val="center"/>
            <w:hideMark/>
          </w:tcPr>
          <w:p w14:paraId="69545F70"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64DE30EA"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3B076A0F"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1" w:type="dxa"/>
            <w:tcBorders>
              <w:top w:val="nil"/>
              <w:left w:val="nil"/>
              <w:bottom w:val="single" w:sz="8" w:space="0" w:color="7F7F7F"/>
              <w:right w:val="single" w:sz="8" w:space="0" w:color="7F7F7F"/>
            </w:tcBorders>
            <w:shd w:val="clear" w:color="auto" w:fill="auto"/>
            <w:vAlign w:val="center"/>
            <w:hideMark/>
          </w:tcPr>
          <w:p w14:paraId="267C8E41"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75401546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Had21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[3]</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2123878436"/>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Roy14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[14]</w:t>
                </w:r>
                <w:r w:rsidR="00115DCC" w:rsidRPr="001C226F">
                  <w:rPr>
                    <w:color w:val="000000"/>
                    <w:sz w:val="16"/>
                    <w:szCs w:val="16"/>
                    <w:lang w:val="en-IN" w:eastAsia="en-IN"/>
                  </w:rPr>
                  <w:fldChar w:fldCharType="end"/>
                </w:r>
              </w:sdtContent>
            </w:sdt>
            <w:sdt>
              <w:sdtPr>
                <w:rPr>
                  <w:color w:val="000000"/>
                  <w:sz w:val="16"/>
                  <w:szCs w:val="16"/>
                  <w:lang w:val="en-IN" w:eastAsia="en-IN"/>
                </w:rPr>
                <w:id w:val="1805572581"/>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Che15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[15]</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184276800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IEE20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[21]</w:t>
                </w:r>
                <w:r w:rsidR="00115DCC" w:rsidRPr="001C226F">
                  <w:rPr>
                    <w:color w:val="000000"/>
                    <w:sz w:val="16"/>
                    <w:szCs w:val="16"/>
                    <w:lang w:val="en-IN" w:eastAsia="en-IN"/>
                  </w:rPr>
                  <w:fldChar w:fldCharType="end"/>
                </w:r>
              </w:sdtContent>
            </w:sdt>
          </w:p>
          <w:p w14:paraId="136A0E0F"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36020037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nil"/>
              <w:left w:val="nil"/>
              <w:bottom w:val="single" w:sz="8" w:space="0" w:color="7F7F7F"/>
              <w:right w:val="nil"/>
            </w:tcBorders>
            <w:shd w:val="clear" w:color="auto" w:fill="auto"/>
            <w:vAlign w:val="center"/>
            <w:hideMark/>
          </w:tcPr>
          <w:p w14:paraId="66AA22FF" w14:textId="77777777" w:rsidR="00115DCC" w:rsidRPr="001C226F" w:rsidRDefault="00115DCC" w:rsidP="00115DCC">
            <w:pPr>
              <w:rPr>
                <w:color w:val="000000"/>
                <w:sz w:val="16"/>
                <w:szCs w:val="16"/>
                <w:lang w:val="en-IN" w:eastAsia="en-IN"/>
              </w:rPr>
            </w:pPr>
          </w:p>
        </w:tc>
      </w:tr>
      <w:tr w:rsidR="00115DCC" w:rsidRPr="001C226F" w14:paraId="0E42D903" w14:textId="77777777" w:rsidTr="00115DCC">
        <w:trPr>
          <w:trHeight w:val="290"/>
        </w:trPr>
        <w:tc>
          <w:tcPr>
            <w:tcW w:w="650" w:type="dxa"/>
            <w:vMerge w:val="restart"/>
            <w:tcBorders>
              <w:top w:val="nil"/>
              <w:left w:val="nil"/>
              <w:bottom w:val="single" w:sz="8" w:space="0" w:color="7F7F7F"/>
              <w:right w:val="nil"/>
            </w:tcBorders>
            <w:shd w:val="clear" w:color="auto" w:fill="auto"/>
            <w:vAlign w:val="center"/>
            <w:hideMark/>
          </w:tcPr>
          <w:p w14:paraId="2B7779E9"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SLG</w:t>
            </w:r>
          </w:p>
        </w:tc>
        <w:tc>
          <w:tcPr>
            <w:tcW w:w="894" w:type="dxa"/>
            <w:tcBorders>
              <w:top w:val="nil"/>
              <w:left w:val="nil"/>
              <w:bottom w:val="nil"/>
              <w:right w:val="nil"/>
            </w:tcBorders>
            <w:shd w:val="clear" w:color="auto" w:fill="auto"/>
            <w:vAlign w:val="center"/>
            <w:hideMark/>
          </w:tcPr>
          <w:p w14:paraId="218C96CB"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F2</w:t>
            </w:r>
          </w:p>
        </w:tc>
        <w:tc>
          <w:tcPr>
            <w:tcW w:w="724" w:type="dxa"/>
            <w:tcBorders>
              <w:top w:val="nil"/>
              <w:left w:val="nil"/>
              <w:bottom w:val="nil"/>
              <w:right w:val="single" w:sz="8" w:space="0" w:color="7F7F7F"/>
            </w:tcBorders>
            <w:shd w:val="clear" w:color="auto" w:fill="auto"/>
            <w:vAlign w:val="center"/>
            <w:hideMark/>
          </w:tcPr>
          <w:p w14:paraId="2981B799"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Conv.</w:t>
            </w:r>
          </w:p>
        </w:tc>
        <w:tc>
          <w:tcPr>
            <w:tcW w:w="988" w:type="dxa"/>
            <w:tcBorders>
              <w:top w:val="nil"/>
              <w:left w:val="nil"/>
              <w:bottom w:val="single" w:sz="8" w:space="0" w:color="7F7F7F"/>
              <w:right w:val="nil"/>
            </w:tcBorders>
            <w:shd w:val="clear" w:color="auto" w:fill="auto"/>
            <w:vAlign w:val="center"/>
            <w:hideMark/>
          </w:tcPr>
          <w:p w14:paraId="706D37DB"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7" w:type="dxa"/>
            <w:tcBorders>
              <w:top w:val="nil"/>
              <w:left w:val="nil"/>
              <w:bottom w:val="single" w:sz="8" w:space="0" w:color="7F7F7F"/>
              <w:right w:val="nil"/>
            </w:tcBorders>
            <w:shd w:val="clear" w:color="auto" w:fill="auto"/>
            <w:vAlign w:val="center"/>
            <w:hideMark/>
          </w:tcPr>
          <w:p w14:paraId="2904AD25"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850" w:type="dxa"/>
            <w:tcBorders>
              <w:top w:val="nil"/>
              <w:left w:val="nil"/>
              <w:bottom w:val="single" w:sz="8" w:space="0" w:color="7F7F7F"/>
              <w:right w:val="single" w:sz="8" w:space="0" w:color="7F7F7F"/>
            </w:tcBorders>
            <w:shd w:val="clear" w:color="auto" w:fill="auto"/>
            <w:vAlign w:val="center"/>
            <w:hideMark/>
          </w:tcPr>
          <w:p w14:paraId="33731D2A"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3" w:type="dxa"/>
            <w:tcBorders>
              <w:top w:val="nil"/>
              <w:left w:val="nil"/>
              <w:bottom w:val="single" w:sz="8" w:space="0" w:color="7F7F7F"/>
              <w:right w:val="nil"/>
            </w:tcBorders>
            <w:shd w:val="clear" w:color="auto" w:fill="auto"/>
            <w:vAlign w:val="center"/>
            <w:hideMark/>
          </w:tcPr>
          <w:p w14:paraId="62329AFD"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4A70C7BB"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63AB3962"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1" w:type="dxa"/>
            <w:tcBorders>
              <w:top w:val="nil"/>
              <w:left w:val="nil"/>
              <w:bottom w:val="single" w:sz="8" w:space="0" w:color="7F7F7F"/>
              <w:right w:val="single" w:sz="8" w:space="0" w:color="7F7F7F"/>
            </w:tcBorders>
            <w:shd w:val="clear" w:color="auto" w:fill="auto"/>
            <w:vAlign w:val="center"/>
            <w:hideMark/>
          </w:tcPr>
          <w:p w14:paraId="3AC54662"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26874636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Adh21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[22]</w:t>
                </w:r>
                <w:r w:rsidR="00115DCC" w:rsidRPr="001C226F">
                  <w:rPr>
                    <w:color w:val="000000"/>
                    <w:sz w:val="16"/>
                    <w:szCs w:val="16"/>
                    <w:lang w:val="en-IN" w:eastAsia="en-IN"/>
                  </w:rPr>
                  <w:fldChar w:fldCharType="end"/>
                </w:r>
              </w:sdtContent>
            </w:sdt>
          </w:p>
        </w:tc>
        <w:tc>
          <w:tcPr>
            <w:tcW w:w="1276" w:type="dxa"/>
            <w:tcBorders>
              <w:top w:val="nil"/>
              <w:left w:val="nil"/>
              <w:bottom w:val="nil"/>
              <w:right w:val="nil"/>
            </w:tcBorders>
            <w:shd w:val="clear" w:color="auto" w:fill="auto"/>
            <w:noWrap/>
            <w:vAlign w:val="center"/>
            <w:hideMark/>
          </w:tcPr>
          <w:p w14:paraId="3D29F904" w14:textId="77777777" w:rsidR="00115DCC" w:rsidRPr="001C226F" w:rsidRDefault="00115DCC" w:rsidP="00115DCC">
            <w:pPr>
              <w:rPr>
                <w:color w:val="000000"/>
                <w:sz w:val="16"/>
                <w:szCs w:val="16"/>
                <w:lang w:val="en-IN" w:eastAsia="en-IN"/>
              </w:rPr>
            </w:pPr>
          </w:p>
        </w:tc>
      </w:tr>
      <w:tr w:rsidR="00115DCC" w:rsidRPr="001C226F" w14:paraId="79669DF3" w14:textId="77777777" w:rsidTr="00115DCC">
        <w:trPr>
          <w:trHeight w:val="430"/>
        </w:trPr>
        <w:tc>
          <w:tcPr>
            <w:tcW w:w="650" w:type="dxa"/>
            <w:vMerge/>
            <w:tcBorders>
              <w:top w:val="nil"/>
              <w:left w:val="nil"/>
              <w:bottom w:val="single" w:sz="8" w:space="0" w:color="7F7F7F"/>
              <w:right w:val="nil"/>
            </w:tcBorders>
            <w:vAlign w:val="center"/>
            <w:hideMark/>
          </w:tcPr>
          <w:p w14:paraId="358BF14D" w14:textId="77777777" w:rsidR="00115DCC" w:rsidRPr="001C226F" w:rsidRDefault="00115DCC" w:rsidP="00115DCC">
            <w:pPr>
              <w:rPr>
                <w:color w:val="000000"/>
                <w:sz w:val="16"/>
                <w:szCs w:val="16"/>
                <w:lang w:val="en-IN" w:eastAsia="en-IN"/>
              </w:rPr>
            </w:pPr>
          </w:p>
        </w:tc>
        <w:tc>
          <w:tcPr>
            <w:tcW w:w="894" w:type="dxa"/>
            <w:tcBorders>
              <w:top w:val="single" w:sz="8" w:space="0" w:color="7F7F7F"/>
              <w:left w:val="nil"/>
              <w:bottom w:val="single" w:sz="8" w:space="0" w:color="7F7F7F"/>
              <w:right w:val="nil"/>
            </w:tcBorders>
            <w:shd w:val="clear" w:color="auto" w:fill="auto"/>
            <w:vAlign w:val="center"/>
            <w:hideMark/>
          </w:tcPr>
          <w:p w14:paraId="54B4ED10"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F2</w:t>
            </w:r>
          </w:p>
        </w:tc>
        <w:tc>
          <w:tcPr>
            <w:tcW w:w="724" w:type="dxa"/>
            <w:tcBorders>
              <w:top w:val="single" w:sz="8" w:space="0" w:color="7F7F7F"/>
              <w:left w:val="nil"/>
              <w:bottom w:val="single" w:sz="8" w:space="0" w:color="7F7F7F"/>
              <w:right w:val="single" w:sz="8" w:space="0" w:color="7F7F7F"/>
            </w:tcBorders>
            <w:shd w:val="clear" w:color="auto" w:fill="auto"/>
            <w:vAlign w:val="center"/>
            <w:hideMark/>
          </w:tcPr>
          <w:p w14:paraId="3BF773B4"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IBR</w:t>
            </w:r>
          </w:p>
        </w:tc>
        <w:tc>
          <w:tcPr>
            <w:tcW w:w="988" w:type="dxa"/>
            <w:tcBorders>
              <w:top w:val="nil"/>
              <w:left w:val="nil"/>
              <w:bottom w:val="single" w:sz="8" w:space="0" w:color="7F7F7F"/>
              <w:right w:val="nil"/>
            </w:tcBorders>
            <w:shd w:val="clear" w:color="auto" w:fill="auto"/>
            <w:vAlign w:val="center"/>
            <w:hideMark/>
          </w:tcPr>
          <w:p w14:paraId="1F1E81A8"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7" w:type="dxa"/>
            <w:tcBorders>
              <w:top w:val="nil"/>
              <w:left w:val="nil"/>
              <w:bottom w:val="single" w:sz="8" w:space="0" w:color="7F7F7F"/>
              <w:right w:val="nil"/>
            </w:tcBorders>
            <w:shd w:val="clear" w:color="auto" w:fill="auto"/>
            <w:vAlign w:val="center"/>
            <w:hideMark/>
          </w:tcPr>
          <w:p w14:paraId="7060C586"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4B86880F"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On Margin</w:t>
            </w:r>
          </w:p>
        </w:tc>
        <w:tc>
          <w:tcPr>
            <w:tcW w:w="993" w:type="dxa"/>
            <w:tcBorders>
              <w:top w:val="nil"/>
              <w:left w:val="nil"/>
              <w:bottom w:val="single" w:sz="8" w:space="0" w:color="7F7F7F"/>
              <w:right w:val="nil"/>
            </w:tcBorders>
            <w:shd w:val="clear" w:color="auto" w:fill="auto"/>
            <w:vAlign w:val="center"/>
            <w:hideMark/>
          </w:tcPr>
          <w:p w14:paraId="031E9453"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472CE4B5"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204EC235"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On Margin</w:t>
            </w:r>
          </w:p>
        </w:tc>
        <w:tc>
          <w:tcPr>
            <w:tcW w:w="851" w:type="dxa"/>
            <w:tcBorders>
              <w:top w:val="nil"/>
              <w:left w:val="nil"/>
              <w:bottom w:val="single" w:sz="8" w:space="0" w:color="7F7F7F"/>
              <w:right w:val="single" w:sz="8" w:space="0" w:color="7F7F7F"/>
            </w:tcBorders>
            <w:shd w:val="clear" w:color="auto" w:fill="auto"/>
            <w:vAlign w:val="center"/>
            <w:hideMark/>
          </w:tcPr>
          <w:p w14:paraId="087D3C8E"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999025757"/>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Had21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[3]</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1262870277"/>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Roy14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[14]</w:t>
                </w:r>
                <w:r w:rsidR="00115DCC" w:rsidRPr="001C226F">
                  <w:rPr>
                    <w:color w:val="000000"/>
                    <w:sz w:val="16"/>
                    <w:szCs w:val="16"/>
                    <w:lang w:val="en-IN" w:eastAsia="en-IN"/>
                  </w:rPr>
                  <w:fldChar w:fldCharType="end"/>
                </w:r>
              </w:sdtContent>
            </w:sdt>
            <w:sdt>
              <w:sdtPr>
                <w:rPr>
                  <w:color w:val="000000"/>
                  <w:sz w:val="16"/>
                  <w:szCs w:val="16"/>
                  <w:lang w:val="en-IN" w:eastAsia="en-IN"/>
                </w:rPr>
                <w:id w:val="795955176"/>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Che15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[15]</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1087295469"/>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IEE20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[21]</w:t>
                </w:r>
                <w:r w:rsidR="00115DCC" w:rsidRPr="001C226F">
                  <w:rPr>
                    <w:color w:val="000000"/>
                    <w:sz w:val="16"/>
                    <w:szCs w:val="16"/>
                    <w:lang w:val="en-IN" w:eastAsia="en-IN"/>
                  </w:rPr>
                  <w:fldChar w:fldCharType="end"/>
                </w:r>
              </w:sdtContent>
            </w:sdt>
          </w:p>
          <w:p w14:paraId="4788CA22"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635937909"/>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single" w:sz="8" w:space="0" w:color="7F7F7F"/>
              <w:left w:val="nil"/>
              <w:bottom w:val="nil"/>
              <w:right w:val="nil"/>
            </w:tcBorders>
            <w:shd w:val="clear" w:color="auto" w:fill="auto"/>
            <w:vAlign w:val="center"/>
            <w:hideMark/>
          </w:tcPr>
          <w:p w14:paraId="65BF5D2E"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For R2 - Positive Sequence takes 1 cycle to settle</w:t>
            </w:r>
          </w:p>
        </w:tc>
      </w:tr>
      <w:tr w:rsidR="00115DCC" w:rsidRPr="001C226F" w14:paraId="6C2C025C" w14:textId="77777777" w:rsidTr="00115DCC">
        <w:trPr>
          <w:trHeight w:val="290"/>
        </w:trPr>
        <w:tc>
          <w:tcPr>
            <w:tcW w:w="650" w:type="dxa"/>
            <w:vMerge w:val="restart"/>
            <w:tcBorders>
              <w:top w:val="nil"/>
              <w:left w:val="nil"/>
              <w:bottom w:val="single" w:sz="8" w:space="0" w:color="7F7F7F"/>
              <w:right w:val="nil"/>
            </w:tcBorders>
            <w:shd w:val="clear" w:color="auto" w:fill="auto"/>
            <w:vAlign w:val="center"/>
            <w:hideMark/>
          </w:tcPr>
          <w:p w14:paraId="70C67739"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DLG</w:t>
            </w:r>
          </w:p>
        </w:tc>
        <w:tc>
          <w:tcPr>
            <w:tcW w:w="894" w:type="dxa"/>
            <w:tcBorders>
              <w:top w:val="nil"/>
              <w:left w:val="nil"/>
              <w:bottom w:val="nil"/>
              <w:right w:val="nil"/>
            </w:tcBorders>
            <w:shd w:val="clear" w:color="auto" w:fill="auto"/>
            <w:vAlign w:val="center"/>
            <w:hideMark/>
          </w:tcPr>
          <w:p w14:paraId="08D8C0F8"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F2</w:t>
            </w:r>
          </w:p>
        </w:tc>
        <w:tc>
          <w:tcPr>
            <w:tcW w:w="724" w:type="dxa"/>
            <w:tcBorders>
              <w:top w:val="nil"/>
              <w:left w:val="nil"/>
              <w:bottom w:val="nil"/>
              <w:right w:val="single" w:sz="8" w:space="0" w:color="7F7F7F"/>
            </w:tcBorders>
            <w:shd w:val="clear" w:color="auto" w:fill="auto"/>
            <w:vAlign w:val="center"/>
            <w:hideMark/>
          </w:tcPr>
          <w:p w14:paraId="7E6F95EC"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Conv.</w:t>
            </w:r>
          </w:p>
        </w:tc>
        <w:tc>
          <w:tcPr>
            <w:tcW w:w="988" w:type="dxa"/>
            <w:tcBorders>
              <w:top w:val="nil"/>
              <w:left w:val="nil"/>
              <w:bottom w:val="single" w:sz="8" w:space="0" w:color="7F7F7F"/>
              <w:right w:val="nil"/>
            </w:tcBorders>
            <w:shd w:val="clear" w:color="auto" w:fill="auto"/>
            <w:vAlign w:val="center"/>
            <w:hideMark/>
          </w:tcPr>
          <w:p w14:paraId="19D788E8"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7" w:type="dxa"/>
            <w:tcBorders>
              <w:top w:val="nil"/>
              <w:left w:val="nil"/>
              <w:bottom w:val="single" w:sz="8" w:space="0" w:color="7F7F7F"/>
              <w:right w:val="nil"/>
            </w:tcBorders>
            <w:shd w:val="clear" w:color="auto" w:fill="auto"/>
            <w:vAlign w:val="center"/>
            <w:hideMark/>
          </w:tcPr>
          <w:p w14:paraId="7CABDDA8"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850" w:type="dxa"/>
            <w:tcBorders>
              <w:top w:val="nil"/>
              <w:left w:val="nil"/>
              <w:bottom w:val="single" w:sz="8" w:space="0" w:color="7F7F7F"/>
              <w:right w:val="single" w:sz="8" w:space="0" w:color="7F7F7F"/>
            </w:tcBorders>
            <w:shd w:val="clear" w:color="auto" w:fill="auto"/>
            <w:vAlign w:val="center"/>
            <w:hideMark/>
          </w:tcPr>
          <w:p w14:paraId="68636AC4"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3" w:type="dxa"/>
            <w:tcBorders>
              <w:top w:val="nil"/>
              <w:left w:val="nil"/>
              <w:bottom w:val="single" w:sz="8" w:space="0" w:color="7F7F7F"/>
              <w:right w:val="nil"/>
            </w:tcBorders>
            <w:shd w:val="clear" w:color="auto" w:fill="auto"/>
            <w:vAlign w:val="center"/>
            <w:hideMark/>
          </w:tcPr>
          <w:p w14:paraId="4903E168"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34EB2474"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3BE24F88"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1" w:type="dxa"/>
            <w:tcBorders>
              <w:top w:val="nil"/>
              <w:left w:val="nil"/>
              <w:bottom w:val="single" w:sz="8" w:space="0" w:color="7F7F7F"/>
              <w:right w:val="single" w:sz="8" w:space="0" w:color="7F7F7F"/>
            </w:tcBorders>
            <w:shd w:val="clear" w:color="auto" w:fill="auto"/>
            <w:vAlign w:val="center"/>
            <w:hideMark/>
          </w:tcPr>
          <w:p w14:paraId="7411E2A1"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27101705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Adh21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[22]</w:t>
                </w:r>
                <w:r w:rsidR="00115DCC" w:rsidRPr="001C226F">
                  <w:rPr>
                    <w:color w:val="000000"/>
                    <w:sz w:val="16"/>
                    <w:szCs w:val="16"/>
                    <w:lang w:val="en-IN" w:eastAsia="en-IN"/>
                  </w:rPr>
                  <w:fldChar w:fldCharType="end"/>
                </w:r>
              </w:sdtContent>
            </w:sdt>
          </w:p>
        </w:tc>
        <w:tc>
          <w:tcPr>
            <w:tcW w:w="1276" w:type="dxa"/>
            <w:tcBorders>
              <w:top w:val="single" w:sz="8" w:space="0" w:color="7F7F7F"/>
              <w:left w:val="nil"/>
              <w:bottom w:val="single" w:sz="8" w:space="0" w:color="7F7F7F"/>
              <w:right w:val="nil"/>
            </w:tcBorders>
            <w:shd w:val="clear" w:color="auto" w:fill="auto"/>
            <w:vAlign w:val="center"/>
            <w:hideMark/>
          </w:tcPr>
          <w:p w14:paraId="6D302C9A" w14:textId="77777777" w:rsidR="00115DCC" w:rsidRPr="001C226F" w:rsidRDefault="00115DCC" w:rsidP="00115DCC">
            <w:pPr>
              <w:rPr>
                <w:color w:val="000000"/>
                <w:sz w:val="16"/>
                <w:szCs w:val="16"/>
                <w:lang w:val="en-IN" w:eastAsia="en-IN"/>
              </w:rPr>
            </w:pPr>
          </w:p>
        </w:tc>
      </w:tr>
      <w:tr w:rsidR="00115DCC" w:rsidRPr="001C226F" w14:paraId="20014F5A" w14:textId="77777777" w:rsidTr="00115DCC">
        <w:trPr>
          <w:trHeight w:val="430"/>
        </w:trPr>
        <w:tc>
          <w:tcPr>
            <w:tcW w:w="650" w:type="dxa"/>
            <w:vMerge/>
            <w:tcBorders>
              <w:top w:val="nil"/>
              <w:left w:val="nil"/>
              <w:bottom w:val="single" w:sz="8" w:space="0" w:color="7F7F7F"/>
              <w:right w:val="nil"/>
            </w:tcBorders>
            <w:vAlign w:val="center"/>
            <w:hideMark/>
          </w:tcPr>
          <w:p w14:paraId="6F636B58" w14:textId="77777777" w:rsidR="00115DCC" w:rsidRPr="001C226F" w:rsidRDefault="00115DCC" w:rsidP="00115DCC">
            <w:pPr>
              <w:rPr>
                <w:color w:val="000000"/>
                <w:sz w:val="16"/>
                <w:szCs w:val="16"/>
                <w:lang w:val="en-IN" w:eastAsia="en-IN"/>
              </w:rPr>
            </w:pPr>
          </w:p>
        </w:tc>
        <w:tc>
          <w:tcPr>
            <w:tcW w:w="894" w:type="dxa"/>
            <w:tcBorders>
              <w:top w:val="single" w:sz="8" w:space="0" w:color="7F7F7F"/>
              <w:left w:val="nil"/>
              <w:bottom w:val="single" w:sz="8" w:space="0" w:color="7F7F7F"/>
              <w:right w:val="nil"/>
            </w:tcBorders>
            <w:shd w:val="clear" w:color="auto" w:fill="auto"/>
            <w:vAlign w:val="center"/>
            <w:hideMark/>
          </w:tcPr>
          <w:p w14:paraId="541A0CC6"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F2</w:t>
            </w:r>
          </w:p>
        </w:tc>
        <w:tc>
          <w:tcPr>
            <w:tcW w:w="724" w:type="dxa"/>
            <w:tcBorders>
              <w:top w:val="single" w:sz="8" w:space="0" w:color="7F7F7F"/>
              <w:left w:val="nil"/>
              <w:bottom w:val="single" w:sz="8" w:space="0" w:color="7F7F7F"/>
              <w:right w:val="single" w:sz="8" w:space="0" w:color="7F7F7F"/>
            </w:tcBorders>
            <w:shd w:val="clear" w:color="auto" w:fill="auto"/>
            <w:vAlign w:val="center"/>
            <w:hideMark/>
          </w:tcPr>
          <w:p w14:paraId="0668E0E0"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IBR</w:t>
            </w:r>
          </w:p>
        </w:tc>
        <w:tc>
          <w:tcPr>
            <w:tcW w:w="988" w:type="dxa"/>
            <w:tcBorders>
              <w:top w:val="nil"/>
              <w:left w:val="nil"/>
              <w:bottom w:val="single" w:sz="8" w:space="0" w:color="7F7F7F"/>
              <w:right w:val="nil"/>
            </w:tcBorders>
            <w:shd w:val="clear" w:color="auto" w:fill="auto"/>
            <w:vAlign w:val="center"/>
            <w:hideMark/>
          </w:tcPr>
          <w:p w14:paraId="008795CB"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7" w:type="dxa"/>
            <w:tcBorders>
              <w:top w:val="nil"/>
              <w:left w:val="nil"/>
              <w:bottom w:val="single" w:sz="8" w:space="0" w:color="7F7F7F"/>
              <w:right w:val="nil"/>
            </w:tcBorders>
            <w:shd w:val="clear" w:color="auto" w:fill="auto"/>
            <w:vAlign w:val="center"/>
            <w:hideMark/>
          </w:tcPr>
          <w:p w14:paraId="6C8A4ADC"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1066CA05"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On Margin</w:t>
            </w:r>
          </w:p>
        </w:tc>
        <w:tc>
          <w:tcPr>
            <w:tcW w:w="993" w:type="dxa"/>
            <w:tcBorders>
              <w:top w:val="nil"/>
              <w:left w:val="nil"/>
              <w:bottom w:val="single" w:sz="8" w:space="0" w:color="7F7F7F"/>
              <w:right w:val="nil"/>
            </w:tcBorders>
            <w:shd w:val="clear" w:color="auto" w:fill="auto"/>
            <w:vAlign w:val="center"/>
            <w:hideMark/>
          </w:tcPr>
          <w:p w14:paraId="5260D6A4"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68172D97"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0" w:type="dxa"/>
            <w:tcBorders>
              <w:top w:val="nil"/>
              <w:left w:val="nil"/>
              <w:bottom w:val="single" w:sz="8" w:space="0" w:color="7F7F7F"/>
              <w:right w:val="single" w:sz="8" w:space="0" w:color="7F7F7F"/>
            </w:tcBorders>
            <w:shd w:val="clear" w:color="auto" w:fill="auto"/>
            <w:vAlign w:val="center"/>
            <w:hideMark/>
          </w:tcPr>
          <w:p w14:paraId="5C3CD5CB"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On Margin</w:t>
            </w:r>
          </w:p>
        </w:tc>
        <w:tc>
          <w:tcPr>
            <w:tcW w:w="851" w:type="dxa"/>
            <w:tcBorders>
              <w:top w:val="nil"/>
              <w:left w:val="nil"/>
              <w:bottom w:val="single" w:sz="8" w:space="0" w:color="7F7F7F"/>
              <w:right w:val="single" w:sz="8" w:space="0" w:color="7F7F7F"/>
            </w:tcBorders>
            <w:shd w:val="clear" w:color="auto" w:fill="auto"/>
            <w:vAlign w:val="center"/>
            <w:hideMark/>
          </w:tcPr>
          <w:p w14:paraId="24E2A1B7"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211781740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Had21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[3]</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971909122"/>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Roy14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[14]</w:t>
                </w:r>
                <w:r w:rsidR="00115DCC" w:rsidRPr="001C226F">
                  <w:rPr>
                    <w:color w:val="000000"/>
                    <w:sz w:val="16"/>
                    <w:szCs w:val="16"/>
                    <w:lang w:val="en-IN" w:eastAsia="en-IN"/>
                  </w:rPr>
                  <w:fldChar w:fldCharType="end"/>
                </w:r>
              </w:sdtContent>
            </w:sdt>
            <w:sdt>
              <w:sdtPr>
                <w:rPr>
                  <w:color w:val="000000"/>
                  <w:sz w:val="16"/>
                  <w:szCs w:val="16"/>
                  <w:lang w:val="en-IN" w:eastAsia="en-IN"/>
                </w:rPr>
                <w:id w:val="-163918856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Che15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[15]</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75513347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IEE20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[21]</w:t>
                </w:r>
                <w:r w:rsidR="00115DCC" w:rsidRPr="001C226F">
                  <w:rPr>
                    <w:color w:val="000000"/>
                    <w:sz w:val="16"/>
                    <w:szCs w:val="16"/>
                    <w:lang w:val="en-IN" w:eastAsia="en-IN"/>
                  </w:rPr>
                  <w:fldChar w:fldCharType="end"/>
                </w:r>
              </w:sdtContent>
            </w:sdt>
          </w:p>
          <w:p w14:paraId="2562C292"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33503859"/>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nil"/>
              <w:left w:val="nil"/>
              <w:bottom w:val="single" w:sz="8" w:space="0" w:color="7F7F7F"/>
              <w:right w:val="nil"/>
            </w:tcBorders>
            <w:shd w:val="clear" w:color="auto" w:fill="auto"/>
            <w:vAlign w:val="center"/>
            <w:hideMark/>
          </w:tcPr>
          <w:p w14:paraId="58CF33C1" w14:textId="77777777" w:rsidR="00115DCC" w:rsidRPr="001C226F" w:rsidRDefault="00115DCC" w:rsidP="00115DCC">
            <w:pPr>
              <w:rPr>
                <w:color w:val="000000"/>
                <w:sz w:val="16"/>
                <w:szCs w:val="16"/>
                <w:lang w:val="en-IN" w:eastAsia="en-IN"/>
              </w:rPr>
            </w:pPr>
          </w:p>
        </w:tc>
      </w:tr>
      <w:tr w:rsidR="00115DCC" w:rsidRPr="001C226F" w14:paraId="338F3D97" w14:textId="77777777" w:rsidTr="00115DCC">
        <w:trPr>
          <w:trHeight w:val="290"/>
        </w:trPr>
        <w:tc>
          <w:tcPr>
            <w:tcW w:w="650" w:type="dxa"/>
            <w:vMerge w:val="restart"/>
            <w:tcBorders>
              <w:top w:val="nil"/>
              <w:left w:val="nil"/>
              <w:bottom w:val="single" w:sz="4" w:space="0" w:color="000000"/>
              <w:right w:val="nil"/>
            </w:tcBorders>
            <w:shd w:val="clear" w:color="auto" w:fill="auto"/>
            <w:vAlign w:val="center"/>
            <w:hideMark/>
          </w:tcPr>
          <w:p w14:paraId="6D4DFA2C"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3LG</w:t>
            </w:r>
          </w:p>
        </w:tc>
        <w:tc>
          <w:tcPr>
            <w:tcW w:w="894" w:type="dxa"/>
            <w:tcBorders>
              <w:top w:val="nil"/>
              <w:left w:val="nil"/>
              <w:bottom w:val="single" w:sz="8" w:space="0" w:color="7F7F7F"/>
              <w:right w:val="nil"/>
            </w:tcBorders>
            <w:shd w:val="clear" w:color="auto" w:fill="auto"/>
            <w:vAlign w:val="center"/>
            <w:hideMark/>
          </w:tcPr>
          <w:p w14:paraId="638358F4"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F2</w:t>
            </w:r>
          </w:p>
        </w:tc>
        <w:tc>
          <w:tcPr>
            <w:tcW w:w="724" w:type="dxa"/>
            <w:tcBorders>
              <w:top w:val="nil"/>
              <w:left w:val="nil"/>
              <w:bottom w:val="nil"/>
              <w:right w:val="single" w:sz="8" w:space="0" w:color="7F7F7F"/>
            </w:tcBorders>
            <w:shd w:val="clear" w:color="auto" w:fill="auto"/>
            <w:vAlign w:val="center"/>
            <w:hideMark/>
          </w:tcPr>
          <w:p w14:paraId="40F862EE"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Conv.</w:t>
            </w:r>
          </w:p>
        </w:tc>
        <w:tc>
          <w:tcPr>
            <w:tcW w:w="988" w:type="dxa"/>
            <w:tcBorders>
              <w:top w:val="nil"/>
              <w:left w:val="nil"/>
              <w:bottom w:val="single" w:sz="8" w:space="0" w:color="7F7F7F"/>
              <w:right w:val="nil"/>
            </w:tcBorders>
            <w:shd w:val="clear" w:color="auto" w:fill="auto"/>
            <w:vAlign w:val="center"/>
            <w:hideMark/>
          </w:tcPr>
          <w:p w14:paraId="13F81995"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7" w:type="dxa"/>
            <w:tcBorders>
              <w:top w:val="nil"/>
              <w:left w:val="nil"/>
              <w:bottom w:val="single" w:sz="8" w:space="0" w:color="7F7F7F"/>
              <w:right w:val="nil"/>
            </w:tcBorders>
            <w:shd w:val="clear" w:color="auto" w:fill="auto"/>
            <w:vAlign w:val="center"/>
            <w:hideMark/>
          </w:tcPr>
          <w:p w14:paraId="2FFA29CB"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850" w:type="dxa"/>
            <w:tcBorders>
              <w:top w:val="nil"/>
              <w:left w:val="nil"/>
              <w:bottom w:val="single" w:sz="8" w:space="0" w:color="7F7F7F"/>
              <w:right w:val="single" w:sz="8" w:space="0" w:color="7F7F7F"/>
            </w:tcBorders>
            <w:shd w:val="clear" w:color="auto" w:fill="auto"/>
            <w:vAlign w:val="center"/>
            <w:hideMark/>
          </w:tcPr>
          <w:p w14:paraId="2B222138"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3" w:type="dxa"/>
            <w:tcBorders>
              <w:top w:val="nil"/>
              <w:left w:val="nil"/>
              <w:bottom w:val="single" w:sz="8" w:space="0" w:color="7F7F7F"/>
              <w:right w:val="nil"/>
            </w:tcBorders>
            <w:shd w:val="clear" w:color="auto" w:fill="auto"/>
            <w:vAlign w:val="center"/>
            <w:hideMark/>
          </w:tcPr>
          <w:p w14:paraId="57613E54"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8" w:space="0" w:color="7F7F7F"/>
              <w:right w:val="nil"/>
            </w:tcBorders>
            <w:shd w:val="clear" w:color="auto" w:fill="auto"/>
            <w:vAlign w:val="center"/>
            <w:hideMark/>
          </w:tcPr>
          <w:p w14:paraId="48A10650"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0" w:type="dxa"/>
            <w:tcBorders>
              <w:top w:val="nil"/>
              <w:left w:val="nil"/>
              <w:bottom w:val="single" w:sz="8" w:space="0" w:color="7F7F7F"/>
              <w:right w:val="single" w:sz="8" w:space="0" w:color="7F7F7F"/>
            </w:tcBorders>
            <w:shd w:val="clear" w:color="auto" w:fill="auto"/>
            <w:vAlign w:val="center"/>
            <w:hideMark/>
          </w:tcPr>
          <w:p w14:paraId="647C172F"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851" w:type="dxa"/>
            <w:tcBorders>
              <w:top w:val="nil"/>
              <w:left w:val="nil"/>
              <w:bottom w:val="single" w:sz="8" w:space="0" w:color="7F7F7F"/>
              <w:right w:val="single" w:sz="8" w:space="0" w:color="7F7F7F"/>
            </w:tcBorders>
            <w:shd w:val="clear" w:color="auto" w:fill="auto"/>
            <w:vAlign w:val="center"/>
            <w:hideMark/>
          </w:tcPr>
          <w:p w14:paraId="0792440A"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1818554993"/>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nil"/>
              <w:left w:val="nil"/>
              <w:bottom w:val="single" w:sz="8" w:space="0" w:color="7F7F7F"/>
              <w:right w:val="nil"/>
            </w:tcBorders>
            <w:shd w:val="clear" w:color="auto" w:fill="auto"/>
            <w:vAlign w:val="center"/>
            <w:hideMark/>
          </w:tcPr>
          <w:p w14:paraId="1148DE92" w14:textId="77777777" w:rsidR="00115DCC" w:rsidRPr="001C226F" w:rsidRDefault="00115DCC" w:rsidP="00115DCC">
            <w:pPr>
              <w:rPr>
                <w:color w:val="000000"/>
                <w:sz w:val="16"/>
                <w:szCs w:val="16"/>
                <w:lang w:val="en-IN" w:eastAsia="en-IN"/>
              </w:rPr>
            </w:pPr>
          </w:p>
        </w:tc>
      </w:tr>
      <w:tr w:rsidR="00115DCC" w:rsidRPr="001C226F" w14:paraId="55F60AD3" w14:textId="77777777" w:rsidTr="00115DCC">
        <w:trPr>
          <w:trHeight w:val="290"/>
        </w:trPr>
        <w:tc>
          <w:tcPr>
            <w:tcW w:w="650" w:type="dxa"/>
            <w:vMerge/>
            <w:tcBorders>
              <w:top w:val="nil"/>
              <w:left w:val="nil"/>
              <w:bottom w:val="single" w:sz="4" w:space="0" w:color="auto"/>
              <w:right w:val="nil"/>
            </w:tcBorders>
            <w:vAlign w:val="center"/>
            <w:hideMark/>
          </w:tcPr>
          <w:p w14:paraId="193A8653" w14:textId="77777777" w:rsidR="00115DCC" w:rsidRPr="001C226F" w:rsidRDefault="00115DCC" w:rsidP="00115DCC">
            <w:pPr>
              <w:rPr>
                <w:color w:val="000000"/>
                <w:sz w:val="16"/>
                <w:szCs w:val="16"/>
                <w:lang w:val="en-IN" w:eastAsia="en-IN"/>
              </w:rPr>
            </w:pPr>
          </w:p>
        </w:tc>
        <w:tc>
          <w:tcPr>
            <w:tcW w:w="894" w:type="dxa"/>
            <w:tcBorders>
              <w:top w:val="nil"/>
              <w:left w:val="nil"/>
              <w:bottom w:val="single" w:sz="4" w:space="0" w:color="auto"/>
              <w:right w:val="nil"/>
            </w:tcBorders>
            <w:shd w:val="clear" w:color="auto" w:fill="auto"/>
            <w:vAlign w:val="center"/>
            <w:hideMark/>
          </w:tcPr>
          <w:p w14:paraId="753FE807"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F2</w:t>
            </w:r>
          </w:p>
        </w:tc>
        <w:tc>
          <w:tcPr>
            <w:tcW w:w="724" w:type="dxa"/>
            <w:tcBorders>
              <w:top w:val="single" w:sz="8" w:space="0" w:color="7F7F7F"/>
              <w:left w:val="nil"/>
              <w:bottom w:val="single" w:sz="4" w:space="0" w:color="auto"/>
              <w:right w:val="single" w:sz="8" w:space="0" w:color="7F7F7F"/>
            </w:tcBorders>
            <w:shd w:val="clear" w:color="auto" w:fill="auto"/>
            <w:vAlign w:val="center"/>
            <w:hideMark/>
          </w:tcPr>
          <w:p w14:paraId="2FB5587E" w14:textId="77777777" w:rsidR="00115DCC" w:rsidRPr="001C226F" w:rsidRDefault="00115DCC" w:rsidP="00115DCC">
            <w:pPr>
              <w:rPr>
                <w:color w:val="000000"/>
                <w:sz w:val="16"/>
                <w:szCs w:val="16"/>
                <w:lang w:val="en-IN" w:eastAsia="en-IN"/>
              </w:rPr>
            </w:pPr>
            <w:r w:rsidRPr="001C226F">
              <w:rPr>
                <w:color w:val="000000"/>
                <w:sz w:val="16"/>
                <w:szCs w:val="16"/>
                <w:lang w:val="en-IN" w:eastAsia="en-IN"/>
              </w:rPr>
              <w:t>IBR</w:t>
            </w:r>
          </w:p>
        </w:tc>
        <w:tc>
          <w:tcPr>
            <w:tcW w:w="988" w:type="dxa"/>
            <w:tcBorders>
              <w:top w:val="nil"/>
              <w:left w:val="nil"/>
              <w:bottom w:val="single" w:sz="4" w:space="0" w:color="auto"/>
              <w:right w:val="nil"/>
            </w:tcBorders>
            <w:shd w:val="clear" w:color="auto" w:fill="auto"/>
            <w:vAlign w:val="center"/>
            <w:hideMark/>
          </w:tcPr>
          <w:p w14:paraId="5B10AEAA"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Rev</w:t>
            </w:r>
          </w:p>
        </w:tc>
        <w:tc>
          <w:tcPr>
            <w:tcW w:w="997" w:type="dxa"/>
            <w:tcBorders>
              <w:top w:val="nil"/>
              <w:left w:val="nil"/>
              <w:bottom w:val="single" w:sz="4" w:space="0" w:color="auto"/>
              <w:right w:val="nil"/>
            </w:tcBorders>
            <w:shd w:val="clear" w:color="auto" w:fill="auto"/>
            <w:vAlign w:val="center"/>
            <w:hideMark/>
          </w:tcPr>
          <w:p w14:paraId="2A09A83F"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850" w:type="dxa"/>
            <w:tcBorders>
              <w:top w:val="nil"/>
              <w:left w:val="nil"/>
              <w:bottom w:val="single" w:sz="4" w:space="0" w:color="auto"/>
              <w:right w:val="single" w:sz="8" w:space="0" w:color="7F7F7F"/>
            </w:tcBorders>
            <w:shd w:val="clear" w:color="auto" w:fill="auto"/>
            <w:vAlign w:val="center"/>
            <w:hideMark/>
          </w:tcPr>
          <w:p w14:paraId="4F882F5C" w14:textId="77777777" w:rsidR="00115DCC" w:rsidRPr="00203870" w:rsidRDefault="00115DCC" w:rsidP="00115DCC">
            <w:pPr>
              <w:rPr>
                <w:color w:val="FF0000"/>
                <w:sz w:val="16"/>
                <w:szCs w:val="16"/>
                <w:lang w:val="en-IN" w:eastAsia="en-IN"/>
              </w:rPr>
            </w:pPr>
            <w:proofErr w:type="gramStart"/>
            <w:r w:rsidRPr="00203870">
              <w:rPr>
                <w:color w:val="FF0000"/>
                <w:sz w:val="16"/>
                <w:szCs w:val="16"/>
                <w:lang w:val="en-IN" w:eastAsia="en-IN"/>
              </w:rPr>
              <w:t>N.D</w:t>
            </w:r>
            <w:proofErr w:type="gramEnd"/>
          </w:p>
        </w:tc>
        <w:tc>
          <w:tcPr>
            <w:tcW w:w="993" w:type="dxa"/>
            <w:tcBorders>
              <w:top w:val="nil"/>
              <w:left w:val="nil"/>
              <w:bottom w:val="single" w:sz="4" w:space="0" w:color="auto"/>
              <w:right w:val="nil"/>
            </w:tcBorders>
            <w:shd w:val="clear" w:color="auto" w:fill="auto"/>
            <w:vAlign w:val="center"/>
            <w:hideMark/>
          </w:tcPr>
          <w:p w14:paraId="368DB849" w14:textId="77777777" w:rsidR="00115DCC" w:rsidRPr="001C226F" w:rsidRDefault="00115DCC" w:rsidP="00115DCC">
            <w:pPr>
              <w:rPr>
                <w:color w:val="000000"/>
                <w:sz w:val="16"/>
                <w:szCs w:val="16"/>
                <w:lang w:val="en-IN" w:eastAsia="en-IN"/>
              </w:rPr>
            </w:pPr>
            <w:proofErr w:type="spellStart"/>
            <w:r w:rsidRPr="001C226F">
              <w:rPr>
                <w:color w:val="000000"/>
                <w:sz w:val="16"/>
                <w:szCs w:val="16"/>
                <w:lang w:val="en-IN" w:eastAsia="en-IN"/>
              </w:rPr>
              <w:t>Fw</w:t>
            </w:r>
            <w:proofErr w:type="spellEnd"/>
          </w:p>
        </w:tc>
        <w:tc>
          <w:tcPr>
            <w:tcW w:w="992" w:type="dxa"/>
            <w:tcBorders>
              <w:top w:val="nil"/>
              <w:left w:val="nil"/>
              <w:bottom w:val="single" w:sz="4" w:space="0" w:color="auto"/>
              <w:right w:val="nil"/>
            </w:tcBorders>
            <w:shd w:val="clear" w:color="auto" w:fill="auto"/>
            <w:vAlign w:val="center"/>
            <w:hideMark/>
          </w:tcPr>
          <w:p w14:paraId="75E39684"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0" w:type="dxa"/>
            <w:tcBorders>
              <w:top w:val="nil"/>
              <w:left w:val="nil"/>
              <w:bottom w:val="single" w:sz="4" w:space="0" w:color="auto"/>
              <w:right w:val="single" w:sz="8" w:space="0" w:color="7F7F7F"/>
            </w:tcBorders>
            <w:shd w:val="clear" w:color="auto" w:fill="auto"/>
            <w:vAlign w:val="center"/>
            <w:hideMark/>
          </w:tcPr>
          <w:p w14:paraId="37124987" w14:textId="77777777" w:rsidR="00115DCC" w:rsidRPr="001C226F" w:rsidRDefault="00115DCC" w:rsidP="00115DCC">
            <w:pPr>
              <w:rPr>
                <w:color w:val="FF0000"/>
                <w:sz w:val="16"/>
                <w:szCs w:val="16"/>
                <w:lang w:val="en-IN" w:eastAsia="en-IN"/>
              </w:rPr>
            </w:pPr>
            <w:proofErr w:type="gramStart"/>
            <w:r w:rsidRPr="001C226F">
              <w:rPr>
                <w:color w:val="FF0000"/>
                <w:sz w:val="16"/>
                <w:szCs w:val="16"/>
                <w:lang w:val="en-IN" w:eastAsia="en-IN"/>
              </w:rPr>
              <w:t>N.D</w:t>
            </w:r>
            <w:proofErr w:type="gramEnd"/>
          </w:p>
        </w:tc>
        <w:tc>
          <w:tcPr>
            <w:tcW w:w="851" w:type="dxa"/>
            <w:tcBorders>
              <w:top w:val="nil"/>
              <w:left w:val="nil"/>
              <w:bottom w:val="single" w:sz="4" w:space="0" w:color="auto"/>
              <w:right w:val="single" w:sz="8" w:space="0" w:color="7F7F7F"/>
            </w:tcBorders>
            <w:shd w:val="clear" w:color="auto" w:fill="auto"/>
            <w:vAlign w:val="center"/>
            <w:hideMark/>
          </w:tcPr>
          <w:p w14:paraId="539B9862"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2022041132"/>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Had21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[3]</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164573081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Roy14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[14]</w:t>
                </w:r>
                <w:r w:rsidR="00115DCC" w:rsidRPr="001C226F">
                  <w:rPr>
                    <w:color w:val="000000"/>
                    <w:sz w:val="16"/>
                    <w:szCs w:val="16"/>
                    <w:lang w:val="en-IN" w:eastAsia="en-IN"/>
                  </w:rPr>
                  <w:fldChar w:fldCharType="end"/>
                </w:r>
              </w:sdtContent>
            </w:sdt>
            <w:sdt>
              <w:sdtPr>
                <w:rPr>
                  <w:color w:val="000000"/>
                  <w:sz w:val="16"/>
                  <w:szCs w:val="16"/>
                  <w:lang w:val="en-IN" w:eastAsia="en-IN"/>
                </w:rPr>
                <w:id w:val="-1933497615"/>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Che15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 xml:space="preserve"> [15]</w:t>
                </w:r>
                <w:r w:rsidR="00115DCC" w:rsidRPr="001C226F">
                  <w:rPr>
                    <w:color w:val="000000"/>
                    <w:sz w:val="16"/>
                    <w:szCs w:val="16"/>
                    <w:lang w:val="en-IN" w:eastAsia="en-IN"/>
                  </w:rPr>
                  <w:fldChar w:fldCharType="end"/>
                </w:r>
              </w:sdtContent>
            </w:sdt>
            <w:r w:rsidR="00115DCC" w:rsidRPr="001C226F">
              <w:rPr>
                <w:color w:val="000000"/>
                <w:sz w:val="16"/>
                <w:szCs w:val="16"/>
                <w:lang w:val="en-IN" w:eastAsia="en-IN"/>
              </w:rPr>
              <w:t xml:space="preserve"> </w:t>
            </w:r>
            <w:sdt>
              <w:sdtPr>
                <w:rPr>
                  <w:color w:val="000000"/>
                  <w:sz w:val="16"/>
                  <w:szCs w:val="16"/>
                  <w:lang w:val="en-IN" w:eastAsia="en-IN"/>
                </w:rPr>
                <w:id w:val="-1265989364"/>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IEE20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[21]</w:t>
                </w:r>
                <w:r w:rsidR="00115DCC" w:rsidRPr="001C226F">
                  <w:rPr>
                    <w:color w:val="000000"/>
                    <w:sz w:val="16"/>
                    <w:szCs w:val="16"/>
                    <w:lang w:val="en-IN" w:eastAsia="en-IN"/>
                  </w:rPr>
                  <w:fldChar w:fldCharType="end"/>
                </w:r>
              </w:sdtContent>
            </w:sdt>
          </w:p>
          <w:p w14:paraId="1331C75D" w14:textId="77777777" w:rsidR="00115DCC" w:rsidRPr="001C226F" w:rsidRDefault="00000000" w:rsidP="00115DCC">
            <w:pPr>
              <w:rPr>
                <w:color w:val="000000"/>
                <w:sz w:val="16"/>
                <w:szCs w:val="16"/>
                <w:lang w:val="en-IN" w:eastAsia="en-IN"/>
              </w:rPr>
            </w:pPr>
            <w:sdt>
              <w:sdtPr>
                <w:rPr>
                  <w:color w:val="000000"/>
                  <w:sz w:val="16"/>
                  <w:szCs w:val="16"/>
                  <w:lang w:val="en-IN" w:eastAsia="en-IN"/>
                </w:rPr>
                <w:id w:val="-552931233"/>
                <w:citation/>
              </w:sdtPr>
              <w:sdtContent>
                <w:r w:rsidR="00115DCC" w:rsidRPr="001C226F">
                  <w:rPr>
                    <w:color w:val="000000"/>
                    <w:sz w:val="16"/>
                    <w:szCs w:val="16"/>
                    <w:lang w:val="en-IN" w:eastAsia="en-IN"/>
                  </w:rPr>
                  <w:fldChar w:fldCharType="begin"/>
                </w:r>
                <w:r w:rsidR="00115DCC" w:rsidRPr="001C226F">
                  <w:rPr>
                    <w:color w:val="000000"/>
                    <w:sz w:val="16"/>
                    <w:szCs w:val="16"/>
                    <w:lang w:eastAsia="en-IN"/>
                  </w:rPr>
                  <w:instrText xml:space="preserve"> CITATION VAa23 \l 1033 </w:instrText>
                </w:r>
                <w:r w:rsidR="00115DCC" w:rsidRPr="001C226F">
                  <w:rPr>
                    <w:color w:val="000000"/>
                    <w:sz w:val="16"/>
                    <w:szCs w:val="16"/>
                    <w:lang w:val="en-IN" w:eastAsia="en-IN"/>
                  </w:rPr>
                  <w:fldChar w:fldCharType="separate"/>
                </w:r>
                <w:r w:rsidR="00115DCC" w:rsidRPr="001C226F">
                  <w:rPr>
                    <w:noProof/>
                    <w:color w:val="000000"/>
                    <w:sz w:val="16"/>
                    <w:szCs w:val="16"/>
                    <w:lang w:eastAsia="en-IN"/>
                  </w:rPr>
                  <w:t>[24]</w:t>
                </w:r>
                <w:r w:rsidR="00115DCC" w:rsidRPr="001C226F">
                  <w:rPr>
                    <w:color w:val="000000"/>
                    <w:sz w:val="16"/>
                    <w:szCs w:val="16"/>
                    <w:lang w:val="en-IN" w:eastAsia="en-IN"/>
                  </w:rPr>
                  <w:fldChar w:fldCharType="end"/>
                </w:r>
              </w:sdtContent>
            </w:sdt>
          </w:p>
        </w:tc>
        <w:tc>
          <w:tcPr>
            <w:tcW w:w="1276" w:type="dxa"/>
            <w:tcBorders>
              <w:top w:val="nil"/>
              <w:left w:val="nil"/>
              <w:bottom w:val="single" w:sz="4" w:space="0" w:color="auto"/>
              <w:right w:val="nil"/>
            </w:tcBorders>
            <w:shd w:val="clear" w:color="auto" w:fill="auto"/>
            <w:vAlign w:val="center"/>
            <w:hideMark/>
          </w:tcPr>
          <w:p w14:paraId="77B9F381" w14:textId="77777777" w:rsidR="00115DCC" w:rsidRDefault="00115DCC" w:rsidP="00115DCC">
            <w:pPr>
              <w:rPr>
                <w:color w:val="000000"/>
                <w:sz w:val="16"/>
                <w:szCs w:val="16"/>
                <w:lang w:val="en-IN" w:eastAsia="en-IN"/>
              </w:rPr>
            </w:pPr>
          </w:p>
          <w:p w14:paraId="33BF88F6" w14:textId="77777777" w:rsidR="00115DCC" w:rsidRPr="001C226F" w:rsidRDefault="00115DCC" w:rsidP="00115DCC">
            <w:pPr>
              <w:rPr>
                <w:color w:val="000000"/>
                <w:sz w:val="16"/>
                <w:szCs w:val="16"/>
                <w:lang w:val="en-IN" w:eastAsia="en-IN"/>
              </w:rPr>
            </w:pPr>
          </w:p>
        </w:tc>
      </w:tr>
      <w:tr w:rsidR="00115DCC" w:rsidRPr="001C226F" w14:paraId="4398FECA" w14:textId="77777777" w:rsidTr="00115DCC">
        <w:trPr>
          <w:trHeight w:val="280"/>
        </w:trPr>
        <w:tc>
          <w:tcPr>
            <w:tcW w:w="3256" w:type="dxa"/>
            <w:gridSpan w:val="4"/>
            <w:tcBorders>
              <w:top w:val="single" w:sz="4" w:space="0" w:color="auto"/>
              <w:left w:val="single" w:sz="4" w:space="0" w:color="auto"/>
              <w:bottom w:val="single" w:sz="12" w:space="0" w:color="auto"/>
              <w:right w:val="single" w:sz="8" w:space="0" w:color="000000"/>
            </w:tcBorders>
            <w:shd w:val="clear" w:color="auto" w:fill="auto"/>
            <w:vAlign w:val="center"/>
            <w:hideMark/>
          </w:tcPr>
          <w:p w14:paraId="5B0A291A" w14:textId="77777777" w:rsidR="00115DCC" w:rsidRPr="00203870" w:rsidRDefault="00115DCC" w:rsidP="00115DCC">
            <w:pPr>
              <w:rPr>
                <w:color w:val="000000"/>
                <w:sz w:val="16"/>
                <w:szCs w:val="16"/>
                <w:lang w:val="en-IN" w:eastAsia="en-IN"/>
              </w:rPr>
            </w:pPr>
            <w:r w:rsidRPr="00203870">
              <w:rPr>
                <w:b/>
                <w:bCs/>
                <w:color w:val="000000"/>
                <w:sz w:val="16"/>
                <w:szCs w:val="16"/>
                <w:lang w:val="en-IN" w:eastAsia="en-IN"/>
              </w:rPr>
              <w:t>Note 1:</w:t>
            </w:r>
          </w:p>
          <w:p w14:paraId="2FD7AC3A"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1. SLG - single line to ground fault</w:t>
            </w:r>
          </w:p>
          <w:p w14:paraId="7FF7087B"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2. DLG - double line to ground fault</w:t>
            </w:r>
          </w:p>
          <w:p w14:paraId="430D479A" w14:textId="77777777" w:rsidR="00115DCC" w:rsidRPr="00203870" w:rsidRDefault="00115DCC" w:rsidP="00115DCC">
            <w:pPr>
              <w:rPr>
                <w:b/>
                <w:bCs/>
                <w:color w:val="000000"/>
                <w:sz w:val="16"/>
                <w:szCs w:val="16"/>
                <w:lang w:val="en-IN" w:eastAsia="en-IN"/>
              </w:rPr>
            </w:pPr>
            <w:r w:rsidRPr="00203870">
              <w:rPr>
                <w:color w:val="000000"/>
                <w:sz w:val="16"/>
                <w:szCs w:val="16"/>
                <w:lang w:val="en-IN" w:eastAsia="en-IN"/>
              </w:rPr>
              <w:t>3. 3LG - three Phase to ground fault</w:t>
            </w:r>
          </w:p>
        </w:tc>
        <w:tc>
          <w:tcPr>
            <w:tcW w:w="6809" w:type="dxa"/>
            <w:gridSpan w:val="7"/>
            <w:tcBorders>
              <w:top w:val="single" w:sz="4" w:space="0" w:color="auto"/>
              <w:left w:val="nil"/>
              <w:bottom w:val="single" w:sz="12" w:space="0" w:color="auto"/>
              <w:right w:val="single" w:sz="4" w:space="0" w:color="auto"/>
            </w:tcBorders>
            <w:shd w:val="clear" w:color="auto" w:fill="auto"/>
            <w:vAlign w:val="center"/>
            <w:hideMark/>
          </w:tcPr>
          <w:p w14:paraId="6F80AE97" w14:textId="77777777" w:rsidR="00115DCC" w:rsidRPr="00203870" w:rsidRDefault="00115DCC" w:rsidP="00115DCC">
            <w:pPr>
              <w:rPr>
                <w:color w:val="000000"/>
                <w:sz w:val="16"/>
                <w:szCs w:val="16"/>
                <w:lang w:val="en-IN" w:eastAsia="en-IN"/>
              </w:rPr>
            </w:pPr>
            <w:r w:rsidRPr="00203870">
              <w:rPr>
                <w:b/>
                <w:bCs/>
                <w:color w:val="000000"/>
                <w:sz w:val="16"/>
                <w:szCs w:val="16"/>
                <w:lang w:val="en-IN" w:eastAsia="en-IN"/>
              </w:rPr>
              <w:t>Note 2:</w:t>
            </w:r>
          </w:p>
          <w:p w14:paraId="36B6DA48"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1. Conv. – Conventional sources on both sides</w:t>
            </w:r>
          </w:p>
          <w:p w14:paraId="1FE0C6B6"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2. IBR - one side with conventional and other side with IBR</w:t>
            </w:r>
          </w:p>
          <w:p w14:paraId="0D3403B2"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 xml:space="preserve">3. </w:t>
            </w:r>
            <w:proofErr w:type="spellStart"/>
            <w:r w:rsidRPr="00203870">
              <w:rPr>
                <w:color w:val="000000"/>
                <w:sz w:val="16"/>
                <w:szCs w:val="16"/>
                <w:lang w:val="en-IN" w:eastAsia="en-IN"/>
              </w:rPr>
              <w:t>Fw</w:t>
            </w:r>
            <w:proofErr w:type="spellEnd"/>
            <w:r w:rsidRPr="00203870">
              <w:rPr>
                <w:color w:val="000000"/>
                <w:sz w:val="16"/>
                <w:szCs w:val="16"/>
                <w:lang w:val="en-IN" w:eastAsia="en-IN"/>
              </w:rPr>
              <w:t xml:space="preserve"> - Forward direction fault</w:t>
            </w:r>
          </w:p>
          <w:p w14:paraId="1F7E7365"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4. Rev - Fault in Reverse direction</w:t>
            </w:r>
          </w:p>
          <w:p w14:paraId="511DB837"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5. N.D – Not detected</w:t>
            </w:r>
          </w:p>
          <w:p w14:paraId="7C30FD9A" w14:textId="77777777" w:rsidR="00115DCC" w:rsidRPr="00203870" w:rsidRDefault="00115DCC" w:rsidP="00115DCC">
            <w:pPr>
              <w:rPr>
                <w:color w:val="000000"/>
                <w:sz w:val="16"/>
                <w:szCs w:val="16"/>
                <w:lang w:val="en-IN" w:eastAsia="en-IN"/>
              </w:rPr>
            </w:pPr>
            <w:r w:rsidRPr="00203870">
              <w:rPr>
                <w:color w:val="000000"/>
                <w:sz w:val="16"/>
                <w:szCs w:val="16"/>
                <w:lang w:val="en-IN" w:eastAsia="en-IN"/>
              </w:rPr>
              <w:t>6. On Margin - Fault detected, on the boundary of the margin</w:t>
            </w:r>
          </w:p>
          <w:p w14:paraId="7E7E0529" w14:textId="77777777" w:rsidR="00115DCC" w:rsidRPr="00203870" w:rsidRDefault="00115DCC" w:rsidP="00115DCC">
            <w:pPr>
              <w:jc w:val="center"/>
              <w:rPr>
                <w:b/>
                <w:bCs/>
                <w:color w:val="000000"/>
                <w:sz w:val="16"/>
                <w:szCs w:val="16"/>
                <w:lang w:val="en-IN" w:eastAsia="en-IN"/>
              </w:rPr>
            </w:pPr>
          </w:p>
        </w:tc>
      </w:tr>
    </w:tbl>
    <w:p w14:paraId="6BBA2982" w14:textId="77777777" w:rsidR="004A7B43" w:rsidRDefault="004A7B43" w:rsidP="0090334C">
      <w:pPr>
        <w:spacing w:line="240" w:lineRule="exact"/>
        <w:jc w:val="both"/>
        <w:rPr>
          <w:iCs/>
          <w:sz w:val="20"/>
          <w:szCs w:val="20"/>
        </w:rPr>
      </w:pPr>
    </w:p>
    <w:p w14:paraId="1EAE31CA" w14:textId="77777777" w:rsidR="004F4905" w:rsidRDefault="004F4905" w:rsidP="00D143F9">
      <w:pPr>
        <w:spacing w:line="240" w:lineRule="exact"/>
        <w:jc w:val="both"/>
        <w:rPr>
          <w:iCs/>
          <w:sz w:val="20"/>
          <w:szCs w:val="20"/>
        </w:rPr>
        <w:sectPr w:rsidR="004F4905" w:rsidSect="00045B4B">
          <w:type w:val="continuous"/>
          <w:pgSz w:w="11520" w:h="15660" w:code="1"/>
          <w:pgMar w:top="1300" w:right="740" w:bottom="1040" w:left="740" w:header="360" w:footer="640" w:gutter="0"/>
          <w:cols w:space="400"/>
          <w:docGrid w:linePitch="360"/>
        </w:sectPr>
      </w:pPr>
    </w:p>
    <w:p w14:paraId="55DA1672" w14:textId="313E6DA6" w:rsidR="000834B2" w:rsidRDefault="000834B2" w:rsidP="00F62C00">
      <w:pPr>
        <w:spacing w:line="240" w:lineRule="exact"/>
        <w:jc w:val="both"/>
        <w:rPr>
          <w:iCs/>
          <w:sz w:val="20"/>
          <w:szCs w:val="20"/>
        </w:rPr>
      </w:pPr>
    </w:p>
    <w:p w14:paraId="25451248" w14:textId="549B72E7" w:rsidR="00BF574B" w:rsidRPr="008A27E4" w:rsidRDefault="00BF574B" w:rsidP="00350E9A">
      <w:pPr>
        <w:ind w:firstLine="426"/>
        <w:jc w:val="both"/>
        <w:rPr>
          <w:color w:val="0D0D0D" w:themeColor="text1" w:themeTint="F2"/>
          <w:sz w:val="20"/>
          <w:szCs w:val="20"/>
        </w:rPr>
      </w:pPr>
      <w:r w:rsidRPr="008A27E4">
        <w:rPr>
          <w:color w:val="0D0D0D" w:themeColor="text1" w:themeTint="F2"/>
          <w:sz w:val="20"/>
          <w:szCs w:val="20"/>
        </w:rPr>
        <w:t xml:space="preserve">As a first step, the disturbance report gathered was </w:t>
      </w:r>
      <w:r w:rsidR="00056278" w:rsidRPr="008A27E4">
        <w:rPr>
          <w:color w:val="0D0D0D" w:themeColor="text1" w:themeTint="F2"/>
          <w:sz w:val="20"/>
          <w:szCs w:val="20"/>
        </w:rPr>
        <w:t>analysed</w:t>
      </w:r>
      <w:r w:rsidRPr="008A27E4">
        <w:rPr>
          <w:color w:val="0D0D0D" w:themeColor="text1" w:themeTint="F2"/>
          <w:sz w:val="20"/>
          <w:szCs w:val="20"/>
        </w:rPr>
        <w:t xml:space="preserve"> to understand the type of fault, </w:t>
      </w:r>
      <w:r w:rsidR="00056278" w:rsidRPr="008A27E4">
        <w:rPr>
          <w:color w:val="0D0D0D" w:themeColor="text1" w:themeTint="F2"/>
          <w:sz w:val="20"/>
          <w:szCs w:val="20"/>
        </w:rPr>
        <w:t>behaviour</w:t>
      </w:r>
      <w:r w:rsidRPr="008A27E4">
        <w:rPr>
          <w:color w:val="0D0D0D" w:themeColor="text1" w:themeTint="F2"/>
          <w:sz w:val="20"/>
          <w:szCs w:val="20"/>
        </w:rPr>
        <w:t xml:space="preserve"> of the relays before the fault, during the fault and after the fault specially to isolate the fault. Later, the fundamental voltage and current phasors were computed from the available data using full </w:t>
      </w:r>
      <w:r w:rsidRPr="0067305F">
        <w:rPr>
          <w:color w:val="0D0D0D" w:themeColor="text1" w:themeTint="F2"/>
          <w:sz w:val="20"/>
          <w:szCs w:val="20"/>
        </w:rPr>
        <w:t xml:space="preserve">cycle window </w:t>
      </w:r>
      <w:proofErr w:type="spellStart"/>
      <w:r w:rsidR="0067305F">
        <w:rPr>
          <w:color w:val="0D0D0D" w:themeColor="text1" w:themeTint="F2"/>
          <w:sz w:val="20"/>
          <w:szCs w:val="20"/>
        </w:rPr>
        <w:t>f</w:t>
      </w:r>
      <w:r w:rsidRPr="0067305F">
        <w:rPr>
          <w:color w:val="0D0D0D" w:themeColor="text1" w:themeTint="F2"/>
          <w:sz w:val="20"/>
          <w:szCs w:val="20"/>
        </w:rPr>
        <w:t>ourier</w:t>
      </w:r>
      <w:proofErr w:type="spellEnd"/>
      <w:r w:rsidRPr="0067305F">
        <w:rPr>
          <w:color w:val="0D0D0D" w:themeColor="text1" w:themeTint="F2"/>
          <w:sz w:val="20"/>
          <w:szCs w:val="20"/>
        </w:rPr>
        <w:t xml:space="preserve"> algorithm, the</w:t>
      </w:r>
      <w:r w:rsidRPr="008A27E4">
        <w:rPr>
          <w:color w:val="0D0D0D" w:themeColor="text1" w:themeTint="F2"/>
          <w:sz w:val="20"/>
          <w:szCs w:val="20"/>
        </w:rPr>
        <w:t xml:space="preserve"> most popularly used technique in the modern relays </w:t>
      </w:r>
      <w:sdt>
        <w:sdtPr>
          <w:rPr>
            <w:color w:val="0D0D0D" w:themeColor="text1" w:themeTint="F2"/>
            <w:sz w:val="20"/>
            <w:szCs w:val="20"/>
          </w:rPr>
          <w:id w:val="1255325619"/>
          <w:citation/>
        </w:sdtPr>
        <w:sdtContent>
          <w:r w:rsidRPr="008A27E4">
            <w:rPr>
              <w:color w:val="0D0D0D" w:themeColor="text1" w:themeTint="F2"/>
              <w:sz w:val="20"/>
              <w:szCs w:val="20"/>
            </w:rPr>
            <w:fldChar w:fldCharType="begin"/>
          </w:r>
          <w:r w:rsidRPr="008A27E4">
            <w:rPr>
              <w:color w:val="0D0D0D" w:themeColor="text1" w:themeTint="F2"/>
              <w:sz w:val="20"/>
              <w:szCs w:val="20"/>
            </w:rPr>
            <w:instrText xml:space="preserve"> CITATION Lia22 \l 1033 </w:instrText>
          </w:r>
          <w:r w:rsidRPr="008A27E4">
            <w:rPr>
              <w:color w:val="0D0D0D" w:themeColor="text1" w:themeTint="F2"/>
              <w:sz w:val="20"/>
              <w:szCs w:val="20"/>
            </w:rPr>
            <w:fldChar w:fldCharType="separate"/>
          </w:r>
          <w:r w:rsidRPr="008A27E4">
            <w:rPr>
              <w:noProof/>
              <w:color w:val="0D0D0D" w:themeColor="text1" w:themeTint="F2"/>
              <w:sz w:val="20"/>
              <w:szCs w:val="20"/>
            </w:rPr>
            <w:t>[40]</w:t>
          </w:r>
          <w:r w:rsidRPr="008A27E4">
            <w:rPr>
              <w:color w:val="0D0D0D" w:themeColor="text1" w:themeTint="F2"/>
              <w:sz w:val="20"/>
              <w:szCs w:val="20"/>
            </w:rPr>
            <w:fldChar w:fldCharType="end"/>
          </w:r>
        </w:sdtContent>
      </w:sdt>
      <w:r w:rsidRPr="008A27E4">
        <w:rPr>
          <w:color w:val="0D0D0D" w:themeColor="text1" w:themeTint="F2"/>
          <w:sz w:val="20"/>
          <w:szCs w:val="20"/>
        </w:rPr>
        <w:t>. These data were used to compute the impedance phasor and sequence components. The line parameters available were</w:t>
      </w:r>
      <w:r w:rsidR="00BC245E">
        <w:rPr>
          <w:color w:val="0D0D0D" w:themeColor="text1" w:themeTint="F2"/>
          <w:sz w:val="20"/>
          <w:szCs w:val="20"/>
        </w:rPr>
        <w:t xml:space="preserve"> </w:t>
      </w:r>
      <w:r w:rsidRPr="008A27E4">
        <w:rPr>
          <w:color w:val="0D0D0D" w:themeColor="text1" w:themeTint="F2"/>
          <w:sz w:val="20"/>
          <w:szCs w:val="20"/>
        </w:rPr>
        <w:t>used to derive the compensating factors necessary during the</w:t>
      </w:r>
      <w:r w:rsidR="00BC245E">
        <w:rPr>
          <w:color w:val="0D0D0D" w:themeColor="text1" w:themeTint="F2"/>
          <w:sz w:val="20"/>
          <w:szCs w:val="20"/>
        </w:rPr>
        <w:t xml:space="preserve"> </w:t>
      </w:r>
      <w:r w:rsidRPr="008A27E4">
        <w:rPr>
          <w:color w:val="0D0D0D" w:themeColor="text1" w:themeTint="F2"/>
          <w:sz w:val="20"/>
          <w:szCs w:val="20"/>
        </w:rPr>
        <w:t xml:space="preserve">computation </w:t>
      </w:r>
      <w:sdt>
        <w:sdtPr>
          <w:rPr>
            <w:color w:val="0D0D0D" w:themeColor="text1" w:themeTint="F2"/>
            <w:sz w:val="20"/>
            <w:szCs w:val="20"/>
          </w:rPr>
          <w:id w:val="715934809"/>
          <w:citation/>
        </w:sdtPr>
        <w:sdtContent>
          <w:r w:rsidRPr="008A27E4">
            <w:rPr>
              <w:color w:val="0D0D0D" w:themeColor="text1" w:themeTint="F2"/>
              <w:sz w:val="20"/>
              <w:szCs w:val="20"/>
            </w:rPr>
            <w:fldChar w:fldCharType="begin"/>
          </w:r>
          <w:r w:rsidRPr="008A27E4">
            <w:rPr>
              <w:color w:val="0D0D0D" w:themeColor="text1" w:themeTint="F2"/>
              <w:sz w:val="20"/>
              <w:szCs w:val="20"/>
            </w:rPr>
            <w:instrText xml:space="preserve"> CITATION VER \l 1033 </w:instrText>
          </w:r>
          <w:r w:rsidRPr="008A27E4">
            <w:rPr>
              <w:color w:val="0D0D0D" w:themeColor="text1" w:themeTint="F2"/>
              <w:sz w:val="20"/>
              <w:szCs w:val="20"/>
            </w:rPr>
            <w:fldChar w:fldCharType="separate"/>
          </w:r>
          <w:r w:rsidRPr="008A27E4">
            <w:rPr>
              <w:noProof/>
              <w:color w:val="0D0D0D" w:themeColor="text1" w:themeTint="F2"/>
              <w:sz w:val="20"/>
              <w:szCs w:val="20"/>
            </w:rPr>
            <w:t>[41]</w:t>
          </w:r>
          <w:r w:rsidRPr="008A27E4">
            <w:rPr>
              <w:color w:val="0D0D0D" w:themeColor="text1" w:themeTint="F2"/>
              <w:sz w:val="20"/>
              <w:szCs w:val="20"/>
            </w:rPr>
            <w:fldChar w:fldCharType="end"/>
          </w:r>
        </w:sdtContent>
      </w:sdt>
      <w:r w:rsidRPr="008A27E4">
        <w:rPr>
          <w:color w:val="0D0D0D" w:themeColor="text1" w:themeTint="F2"/>
          <w:sz w:val="20"/>
          <w:szCs w:val="20"/>
        </w:rPr>
        <w:t xml:space="preserve">. Though various impedance characteristics are possible to set in a typical line protection relay, for the </w:t>
      </w:r>
      <w:r w:rsidR="005F27FA" w:rsidRPr="008A27E4">
        <w:rPr>
          <w:color w:val="0D0D0D" w:themeColor="text1" w:themeTint="F2"/>
          <w:sz w:val="20"/>
          <w:szCs w:val="20"/>
        </w:rPr>
        <w:t xml:space="preserve">cases considered in the field study, a typical characteristic from Hitachi REL 670 has been considered </w:t>
      </w:r>
      <w:sdt>
        <w:sdtPr>
          <w:rPr>
            <w:color w:val="0D0D0D" w:themeColor="text1" w:themeTint="F2"/>
            <w:sz w:val="20"/>
            <w:szCs w:val="20"/>
          </w:rPr>
          <w:id w:val="486516396"/>
          <w:citation/>
        </w:sdtPr>
        <w:sdtContent>
          <w:r w:rsidR="005F27FA" w:rsidRPr="008A27E4">
            <w:rPr>
              <w:color w:val="0D0D0D" w:themeColor="text1" w:themeTint="F2"/>
              <w:sz w:val="20"/>
              <w:szCs w:val="20"/>
            </w:rPr>
            <w:fldChar w:fldCharType="begin"/>
          </w:r>
          <w:r w:rsidR="005F27FA" w:rsidRPr="008A27E4">
            <w:rPr>
              <w:color w:val="0D0D0D" w:themeColor="text1" w:themeTint="F2"/>
              <w:sz w:val="20"/>
              <w:szCs w:val="20"/>
            </w:rPr>
            <w:instrText xml:space="preserve"> CITATION REL22 \l 1033 </w:instrText>
          </w:r>
          <w:r w:rsidR="005F27FA" w:rsidRPr="008A27E4">
            <w:rPr>
              <w:color w:val="0D0D0D" w:themeColor="text1" w:themeTint="F2"/>
              <w:sz w:val="20"/>
              <w:szCs w:val="20"/>
            </w:rPr>
            <w:fldChar w:fldCharType="separate"/>
          </w:r>
          <w:r w:rsidR="005F27FA" w:rsidRPr="008A27E4">
            <w:rPr>
              <w:noProof/>
              <w:color w:val="0D0D0D" w:themeColor="text1" w:themeTint="F2"/>
              <w:sz w:val="20"/>
              <w:szCs w:val="20"/>
            </w:rPr>
            <w:t>[38]</w:t>
          </w:r>
          <w:r w:rsidR="005F27FA" w:rsidRPr="008A27E4">
            <w:rPr>
              <w:color w:val="0D0D0D" w:themeColor="text1" w:themeTint="F2"/>
              <w:sz w:val="20"/>
              <w:szCs w:val="20"/>
            </w:rPr>
            <w:fldChar w:fldCharType="end"/>
          </w:r>
        </w:sdtContent>
      </w:sdt>
      <w:r w:rsidR="005F27FA" w:rsidRPr="008A27E4">
        <w:rPr>
          <w:color w:val="0D0D0D" w:themeColor="text1" w:themeTint="F2"/>
          <w:sz w:val="20"/>
          <w:szCs w:val="20"/>
        </w:rPr>
        <w:t xml:space="preserve"> ,</w:t>
      </w:r>
      <w:sdt>
        <w:sdtPr>
          <w:rPr>
            <w:color w:val="0D0D0D" w:themeColor="text1" w:themeTint="F2"/>
            <w:sz w:val="20"/>
            <w:szCs w:val="20"/>
          </w:rPr>
          <w:id w:val="69240238"/>
          <w:citation/>
        </w:sdtPr>
        <w:sdtContent>
          <w:r w:rsidR="005F27FA" w:rsidRPr="008A27E4">
            <w:rPr>
              <w:color w:val="0D0D0D" w:themeColor="text1" w:themeTint="F2"/>
              <w:sz w:val="20"/>
              <w:szCs w:val="20"/>
            </w:rPr>
            <w:fldChar w:fldCharType="begin"/>
          </w:r>
          <w:r w:rsidR="005F27FA" w:rsidRPr="008A27E4">
            <w:rPr>
              <w:color w:val="0D0D0D" w:themeColor="text1" w:themeTint="F2"/>
              <w:sz w:val="20"/>
              <w:szCs w:val="20"/>
            </w:rPr>
            <w:instrText xml:space="preserve"> CITATION Pow15 \l 1033 </w:instrText>
          </w:r>
          <w:r w:rsidR="005F27FA" w:rsidRPr="008A27E4">
            <w:rPr>
              <w:color w:val="0D0D0D" w:themeColor="text1" w:themeTint="F2"/>
              <w:sz w:val="20"/>
              <w:szCs w:val="20"/>
            </w:rPr>
            <w:fldChar w:fldCharType="separate"/>
          </w:r>
          <w:r w:rsidR="005F27FA" w:rsidRPr="008A27E4">
            <w:rPr>
              <w:noProof/>
              <w:color w:val="0D0D0D" w:themeColor="text1" w:themeTint="F2"/>
              <w:sz w:val="20"/>
              <w:szCs w:val="20"/>
            </w:rPr>
            <w:t xml:space="preserve"> [42]</w:t>
          </w:r>
          <w:r w:rsidR="005F27FA" w:rsidRPr="008A27E4">
            <w:rPr>
              <w:color w:val="0D0D0D" w:themeColor="text1" w:themeTint="F2"/>
              <w:sz w:val="20"/>
              <w:szCs w:val="20"/>
            </w:rPr>
            <w:fldChar w:fldCharType="end"/>
          </w:r>
        </w:sdtContent>
      </w:sdt>
      <w:r w:rsidR="005F27FA" w:rsidRPr="008A27E4">
        <w:rPr>
          <w:color w:val="0D0D0D" w:themeColor="text1" w:themeTint="F2"/>
          <w:sz w:val="20"/>
          <w:szCs w:val="20"/>
        </w:rPr>
        <w:t xml:space="preserve"> . The </w:t>
      </w:r>
      <w:r w:rsidR="000054B9" w:rsidRPr="008A27E4">
        <w:rPr>
          <w:color w:val="0D0D0D" w:themeColor="text1" w:themeTint="F2"/>
          <w:sz w:val="20"/>
          <w:szCs w:val="20"/>
        </w:rPr>
        <w:t xml:space="preserve">impedance angle was passed through the directionality criteria check program to observe the </w:t>
      </w:r>
      <w:r w:rsidR="00056278" w:rsidRPr="008A27E4">
        <w:rPr>
          <w:color w:val="0D0D0D" w:themeColor="text1" w:themeTint="F2"/>
          <w:sz w:val="20"/>
          <w:szCs w:val="20"/>
        </w:rPr>
        <w:t>behaviour</w:t>
      </w:r>
      <w:r w:rsidR="000054B9" w:rsidRPr="008A27E4">
        <w:rPr>
          <w:color w:val="0D0D0D" w:themeColor="text1" w:themeTint="F2"/>
          <w:sz w:val="20"/>
          <w:szCs w:val="20"/>
        </w:rPr>
        <w:t xml:space="preserve"> of the element during various fault conditions. The check program is verifying condition when the impedance angle is within th</w:t>
      </w:r>
      <w:r w:rsidR="000054B9">
        <w:rPr>
          <w:color w:val="0D0D0D" w:themeColor="text1" w:themeTint="F2"/>
          <w:sz w:val="20"/>
          <w:szCs w:val="20"/>
        </w:rPr>
        <w:t>e</w:t>
      </w:r>
      <w:r w:rsidR="00120D9B">
        <w:rPr>
          <w:color w:val="0D0D0D" w:themeColor="text1" w:themeTint="F2"/>
          <w:sz w:val="20"/>
          <w:szCs w:val="20"/>
        </w:rPr>
        <w:t xml:space="preserve"> </w:t>
      </w:r>
      <w:r w:rsidRPr="008A27E4">
        <w:rPr>
          <w:color w:val="0D0D0D" w:themeColor="text1" w:themeTint="F2"/>
          <w:sz w:val="20"/>
          <w:szCs w:val="20"/>
        </w:rPr>
        <w:t xml:space="preserve">boundary of directionality </w:t>
      </w:r>
      <w:proofErr w:type="spellStart"/>
      <w:r w:rsidRPr="008A27E4">
        <w:rPr>
          <w:color w:val="0D0D0D" w:themeColor="text1" w:themeTint="F2"/>
          <w:sz w:val="20"/>
          <w:szCs w:val="20"/>
        </w:rPr>
        <w:t>i.e</w:t>
      </w:r>
      <w:proofErr w:type="spellEnd"/>
      <w:r w:rsidRPr="008A27E4">
        <w:rPr>
          <w:color w:val="0D0D0D" w:themeColor="text1" w:themeTint="F2"/>
          <w:sz w:val="20"/>
          <w:szCs w:val="20"/>
        </w:rPr>
        <w:t xml:space="preserve"> between -15 deg</w:t>
      </w:r>
      <w:r w:rsidR="00056278">
        <w:rPr>
          <w:color w:val="0D0D0D" w:themeColor="text1" w:themeTint="F2"/>
          <w:sz w:val="20"/>
          <w:szCs w:val="20"/>
        </w:rPr>
        <w:t>rees</w:t>
      </w:r>
      <w:r w:rsidRPr="008A27E4">
        <w:rPr>
          <w:color w:val="0D0D0D" w:themeColor="text1" w:themeTint="F2"/>
          <w:sz w:val="20"/>
          <w:szCs w:val="20"/>
        </w:rPr>
        <w:t xml:space="preserve"> and +115 deg</w:t>
      </w:r>
      <w:r w:rsidR="00056278">
        <w:rPr>
          <w:color w:val="0D0D0D" w:themeColor="text1" w:themeTint="F2"/>
          <w:sz w:val="20"/>
          <w:szCs w:val="20"/>
        </w:rPr>
        <w:t>rees</w:t>
      </w:r>
      <w:r w:rsidRPr="008A27E4">
        <w:rPr>
          <w:color w:val="0D0D0D" w:themeColor="text1" w:themeTint="F2"/>
          <w:sz w:val="20"/>
          <w:szCs w:val="20"/>
        </w:rPr>
        <w:t xml:space="preserve"> </w:t>
      </w:r>
      <w:sdt>
        <w:sdtPr>
          <w:rPr>
            <w:color w:val="0D0D0D" w:themeColor="text1" w:themeTint="F2"/>
            <w:sz w:val="20"/>
            <w:szCs w:val="20"/>
          </w:rPr>
          <w:id w:val="-1907300172"/>
          <w:citation/>
        </w:sdtPr>
        <w:sdtContent>
          <w:r w:rsidRPr="008A27E4">
            <w:rPr>
              <w:color w:val="0D0D0D" w:themeColor="text1" w:themeTint="F2"/>
              <w:sz w:val="20"/>
              <w:szCs w:val="20"/>
            </w:rPr>
            <w:fldChar w:fldCharType="begin"/>
          </w:r>
          <w:r w:rsidRPr="008A27E4">
            <w:rPr>
              <w:color w:val="0D0D0D" w:themeColor="text1" w:themeTint="F2"/>
              <w:sz w:val="20"/>
              <w:szCs w:val="20"/>
            </w:rPr>
            <w:instrText xml:space="preserve"> CITATION REL22 \l 1033 </w:instrText>
          </w:r>
          <w:r w:rsidRPr="008A27E4">
            <w:rPr>
              <w:color w:val="0D0D0D" w:themeColor="text1" w:themeTint="F2"/>
              <w:sz w:val="20"/>
              <w:szCs w:val="20"/>
            </w:rPr>
            <w:fldChar w:fldCharType="separate"/>
          </w:r>
          <w:r w:rsidRPr="008A27E4">
            <w:rPr>
              <w:noProof/>
              <w:color w:val="0D0D0D" w:themeColor="text1" w:themeTint="F2"/>
              <w:sz w:val="20"/>
              <w:szCs w:val="20"/>
            </w:rPr>
            <w:t>[38]</w:t>
          </w:r>
          <w:r w:rsidRPr="008A27E4">
            <w:rPr>
              <w:color w:val="0D0D0D" w:themeColor="text1" w:themeTint="F2"/>
              <w:sz w:val="20"/>
              <w:szCs w:val="20"/>
            </w:rPr>
            <w:fldChar w:fldCharType="end"/>
          </w:r>
        </w:sdtContent>
      </w:sdt>
      <w:r w:rsidRPr="008A27E4">
        <w:rPr>
          <w:color w:val="0D0D0D" w:themeColor="text1" w:themeTint="F2"/>
          <w:sz w:val="20"/>
          <w:szCs w:val="20"/>
        </w:rPr>
        <w:t xml:space="preserve"> ,</w:t>
      </w:r>
      <w:sdt>
        <w:sdtPr>
          <w:rPr>
            <w:color w:val="0D0D0D" w:themeColor="text1" w:themeTint="F2"/>
            <w:sz w:val="20"/>
            <w:szCs w:val="20"/>
          </w:rPr>
          <w:id w:val="-1478748439"/>
          <w:citation/>
        </w:sdtPr>
        <w:sdtContent>
          <w:r w:rsidRPr="008A27E4">
            <w:rPr>
              <w:color w:val="0D0D0D" w:themeColor="text1" w:themeTint="F2"/>
              <w:sz w:val="20"/>
              <w:szCs w:val="20"/>
            </w:rPr>
            <w:fldChar w:fldCharType="begin"/>
          </w:r>
          <w:r w:rsidRPr="008A27E4">
            <w:rPr>
              <w:color w:val="0D0D0D" w:themeColor="text1" w:themeTint="F2"/>
              <w:sz w:val="20"/>
              <w:szCs w:val="20"/>
            </w:rPr>
            <w:instrText xml:space="preserve"> CITATION Pow15 \l 1033 </w:instrText>
          </w:r>
          <w:r w:rsidRPr="008A27E4">
            <w:rPr>
              <w:color w:val="0D0D0D" w:themeColor="text1" w:themeTint="F2"/>
              <w:sz w:val="20"/>
              <w:szCs w:val="20"/>
            </w:rPr>
            <w:fldChar w:fldCharType="separate"/>
          </w:r>
          <w:r w:rsidRPr="008A27E4">
            <w:rPr>
              <w:noProof/>
              <w:color w:val="0D0D0D" w:themeColor="text1" w:themeTint="F2"/>
              <w:sz w:val="20"/>
              <w:szCs w:val="20"/>
            </w:rPr>
            <w:t xml:space="preserve"> [42]</w:t>
          </w:r>
          <w:r w:rsidRPr="008A27E4">
            <w:rPr>
              <w:color w:val="0D0D0D" w:themeColor="text1" w:themeTint="F2"/>
              <w:sz w:val="20"/>
              <w:szCs w:val="20"/>
            </w:rPr>
            <w:fldChar w:fldCharType="end"/>
          </w:r>
        </w:sdtContent>
      </w:sdt>
      <w:r w:rsidRPr="008A27E4">
        <w:rPr>
          <w:color w:val="0D0D0D" w:themeColor="text1" w:themeTint="F2"/>
          <w:sz w:val="20"/>
          <w:szCs w:val="20"/>
        </w:rPr>
        <w:t>. The criteria against the impedance angle</w:t>
      </w:r>
      <w:r w:rsidR="00CD2ADB">
        <w:rPr>
          <w:color w:val="0D0D0D" w:themeColor="text1" w:themeTint="F2"/>
          <w:sz w:val="20"/>
          <w:szCs w:val="20"/>
        </w:rPr>
        <w:t xml:space="preserve"> is</w:t>
      </w:r>
      <w:r w:rsidRPr="008A27E4">
        <w:rPr>
          <w:color w:val="0D0D0D" w:themeColor="text1" w:themeTint="F2"/>
          <w:sz w:val="20"/>
          <w:szCs w:val="20"/>
        </w:rPr>
        <w:t xml:space="preserve"> computed at each sample and is plotted specially during fault duration with </w:t>
      </w:r>
    </w:p>
    <w:p w14:paraId="5B07B5EA" w14:textId="77777777" w:rsidR="005660A3" w:rsidRPr="005660A3" w:rsidRDefault="00BF574B" w:rsidP="00C03E5D">
      <w:pPr>
        <w:pStyle w:val="BodyText"/>
        <w:numPr>
          <w:ilvl w:val="0"/>
          <w:numId w:val="12"/>
        </w:numPr>
        <w:tabs>
          <w:tab w:val="left" w:pos="288"/>
        </w:tabs>
        <w:spacing w:after="0"/>
        <w:ind w:left="567" w:hanging="357"/>
        <w:jc w:val="both"/>
        <w:rPr>
          <w:i/>
          <w:iCs/>
          <w:color w:val="0D0D0D" w:themeColor="text1" w:themeTint="F2"/>
        </w:rPr>
      </w:pPr>
      <w:r w:rsidRPr="005660A3">
        <w:rPr>
          <w:color w:val="0D0D0D" w:themeColor="text1" w:themeTint="F2"/>
          <w:sz w:val="20"/>
          <w:szCs w:val="20"/>
        </w:rPr>
        <w:t>Logic 0 directional condition not met</w:t>
      </w:r>
    </w:p>
    <w:p w14:paraId="70AF155D" w14:textId="298766ED" w:rsidR="004B460E" w:rsidRDefault="00BF574B" w:rsidP="00C03E5D">
      <w:pPr>
        <w:pStyle w:val="BodyText"/>
        <w:numPr>
          <w:ilvl w:val="0"/>
          <w:numId w:val="12"/>
        </w:numPr>
        <w:tabs>
          <w:tab w:val="left" w:pos="288"/>
        </w:tabs>
        <w:spacing w:after="0" w:line="228" w:lineRule="auto"/>
        <w:ind w:left="567" w:hanging="357"/>
        <w:jc w:val="both"/>
        <w:rPr>
          <w:color w:val="0D0D0D" w:themeColor="text1" w:themeTint="F2"/>
          <w:sz w:val="20"/>
          <w:szCs w:val="20"/>
        </w:rPr>
      </w:pPr>
      <w:r w:rsidRPr="007F4447">
        <w:rPr>
          <w:color w:val="0D0D0D" w:themeColor="text1" w:themeTint="F2"/>
          <w:sz w:val="20"/>
          <w:szCs w:val="20"/>
        </w:rPr>
        <w:t>Logic 1 directional condition met</w:t>
      </w:r>
    </w:p>
    <w:p w14:paraId="277A4FAD" w14:textId="77777777" w:rsidR="007F4447" w:rsidRPr="007F4447" w:rsidRDefault="007F4447" w:rsidP="007F4447">
      <w:pPr>
        <w:pStyle w:val="BodyText"/>
        <w:tabs>
          <w:tab w:val="left" w:pos="288"/>
        </w:tabs>
        <w:spacing w:after="0" w:line="228" w:lineRule="auto"/>
        <w:ind w:left="210"/>
        <w:jc w:val="both"/>
        <w:rPr>
          <w:color w:val="0D0D0D" w:themeColor="text1" w:themeTint="F2"/>
          <w:sz w:val="20"/>
          <w:szCs w:val="20"/>
        </w:rPr>
      </w:pPr>
    </w:p>
    <w:p w14:paraId="5B394C12" w14:textId="13852FBB" w:rsidR="00A35D4B" w:rsidRDefault="007F4447" w:rsidP="00403310">
      <w:pPr>
        <w:pStyle w:val="BodyText"/>
        <w:tabs>
          <w:tab w:val="left" w:pos="288"/>
        </w:tabs>
        <w:spacing w:line="228" w:lineRule="auto"/>
        <w:ind w:firstLine="567"/>
        <w:jc w:val="both"/>
        <w:rPr>
          <w:color w:val="0D0D0D" w:themeColor="text1" w:themeTint="F2"/>
          <w:sz w:val="20"/>
          <w:szCs w:val="20"/>
        </w:rPr>
      </w:pPr>
      <w:r>
        <w:rPr>
          <w:color w:val="0D0D0D" w:themeColor="text1" w:themeTint="F2"/>
          <w:sz w:val="20"/>
          <w:szCs w:val="20"/>
        </w:rPr>
        <w:tab/>
      </w:r>
      <w:r w:rsidR="002A1A44" w:rsidRPr="001D3CCC">
        <w:rPr>
          <w:color w:val="0D0D0D" w:themeColor="text1" w:themeTint="F2"/>
          <w:sz w:val="20"/>
          <w:szCs w:val="20"/>
        </w:rPr>
        <w:t xml:space="preserve">The observations for each field case have been summarized in </w:t>
      </w:r>
      <w:r w:rsidR="00942A93">
        <w:rPr>
          <w:color w:val="0D0D0D" w:themeColor="text1" w:themeTint="F2"/>
          <w:sz w:val="20"/>
          <w:szCs w:val="20"/>
        </w:rPr>
        <w:t>Table 5</w:t>
      </w:r>
      <w:r w:rsidR="00F43318">
        <w:rPr>
          <w:color w:val="0D0D0D" w:themeColor="text1" w:themeTint="F2"/>
          <w:sz w:val="20"/>
          <w:szCs w:val="20"/>
        </w:rPr>
        <w:t xml:space="preserve"> </w:t>
      </w:r>
      <w:r w:rsidR="00BF574B" w:rsidRPr="001D3CCC">
        <w:rPr>
          <w:color w:val="0D0D0D" w:themeColor="text1" w:themeTint="F2"/>
          <w:sz w:val="20"/>
          <w:szCs w:val="20"/>
        </w:rPr>
        <w:t xml:space="preserve">and performance evaluation </w:t>
      </w:r>
      <w:r w:rsidR="00091408">
        <w:rPr>
          <w:color w:val="0D0D0D" w:themeColor="text1" w:themeTint="F2"/>
          <w:sz w:val="20"/>
          <w:szCs w:val="20"/>
        </w:rPr>
        <w:t xml:space="preserve">against </w:t>
      </w:r>
      <w:r w:rsidR="00BF574B" w:rsidRPr="001D3CCC">
        <w:rPr>
          <w:color w:val="0D0D0D" w:themeColor="text1" w:themeTint="F2"/>
          <w:sz w:val="20"/>
          <w:szCs w:val="20"/>
        </w:rPr>
        <w:t>relay logic scheme are presented in the subsequent section.</w:t>
      </w:r>
      <w:bookmarkStart w:id="10" w:name="_Ref156303224"/>
      <w:bookmarkStart w:id="11" w:name="_Ref156329058"/>
    </w:p>
    <w:p w14:paraId="0D404BFC" w14:textId="77777777" w:rsidR="005D6659" w:rsidRDefault="005D6659" w:rsidP="001D3CCC">
      <w:pPr>
        <w:pStyle w:val="BodyText"/>
        <w:tabs>
          <w:tab w:val="left" w:pos="288"/>
        </w:tabs>
        <w:spacing w:line="228" w:lineRule="auto"/>
        <w:jc w:val="both"/>
        <w:rPr>
          <w:i/>
          <w:iCs/>
          <w:color w:val="0D0D0D" w:themeColor="text1" w:themeTint="F2"/>
        </w:rPr>
        <w:sectPr w:rsidR="005D6659" w:rsidSect="004F4905">
          <w:type w:val="continuous"/>
          <w:pgSz w:w="11520" w:h="15660" w:code="1"/>
          <w:pgMar w:top="1300" w:right="740" w:bottom="1040" w:left="740" w:header="360" w:footer="640" w:gutter="0"/>
          <w:cols w:num="2" w:space="400"/>
          <w:docGrid w:linePitch="360"/>
        </w:sectPr>
      </w:pPr>
    </w:p>
    <w:p w14:paraId="20E6A95F" w14:textId="77777777" w:rsidR="00203870" w:rsidRDefault="00203870" w:rsidP="00831E2A">
      <w:pPr>
        <w:pStyle w:val="Caption"/>
      </w:pPr>
    </w:p>
    <w:p w14:paraId="66572009" w14:textId="77777777" w:rsidR="002A7749" w:rsidRDefault="002A7749" w:rsidP="002A7749"/>
    <w:p w14:paraId="18B3E0C2" w14:textId="77777777" w:rsidR="002A7749" w:rsidRPr="002A7749" w:rsidRDefault="002A7749" w:rsidP="002A7749"/>
    <w:p w14:paraId="38B870A3" w14:textId="77777777" w:rsidR="00115DCC" w:rsidRPr="00115DCC" w:rsidRDefault="00115DCC" w:rsidP="00115DCC"/>
    <w:p w14:paraId="2BF75EC4" w14:textId="77777777" w:rsidR="00856E09" w:rsidRPr="00856E09" w:rsidRDefault="00856E09" w:rsidP="00856E09">
      <w:pPr>
        <w:sectPr w:rsidR="00856E09" w:rsidRPr="00856E09" w:rsidSect="005D6659">
          <w:type w:val="continuous"/>
          <w:pgSz w:w="11520" w:h="15660" w:code="1"/>
          <w:pgMar w:top="1300" w:right="740" w:bottom="1040" w:left="740" w:header="360" w:footer="640" w:gutter="0"/>
          <w:cols w:space="400"/>
          <w:docGrid w:linePitch="360"/>
        </w:sectPr>
      </w:pPr>
    </w:p>
    <w:p w14:paraId="32AA822A" w14:textId="13C8804C" w:rsidR="00203870" w:rsidRPr="007C242C" w:rsidRDefault="00203870" w:rsidP="00831E2A">
      <w:pPr>
        <w:pStyle w:val="Caption"/>
      </w:pPr>
      <w:bookmarkStart w:id="12" w:name="_Ref170577845"/>
      <w:r w:rsidRPr="007C242C">
        <w:lastRenderedPageBreak/>
        <w:t xml:space="preserve">Table </w:t>
      </w:r>
      <w:r w:rsidRPr="007C242C">
        <w:fldChar w:fldCharType="begin"/>
      </w:r>
      <w:r w:rsidRPr="007C242C">
        <w:instrText xml:space="preserve"> SEQ Table \* ARABIC </w:instrText>
      </w:r>
      <w:r w:rsidRPr="007C242C">
        <w:fldChar w:fldCharType="separate"/>
      </w:r>
      <w:r w:rsidR="00ED6A51">
        <w:rPr>
          <w:noProof/>
        </w:rPr>
        <w:t>5</w:t>
      </w:r>
      <w:r w:rsidRPr="007C242C">
        <w:fldChar w:fldCharType="end"/>
      </w:r>
      <w:bookmarkEnd w:id="12"/>
      <w:r w:rsidRPr="007C242C">
        <w:t xml:space="preserve"> </w:t>
      </w:r>
      <w:r w:rsidRPr="009F2F53">
        <w:rPr>
          <w:b w:val="0"/>
        </w:rPr>
        <w:t>Summary of observations from the field cases</w:t>
      </w:r>
    </w:p>
    <w:p w14:paraId="55543BE1" w14:textId="77777777" w:rsidR="005D6659" w:rsidRDefault="005D6659" w:rsidP="001D3CCC">
      <w:pPr>
        <w:pStyle w:val="BodyText"/>
        <w:tabs>
          <w:tab w:val="left" w:pos="288"/>
        </w:tabs>
        <w:spacing w:line="228" w:lineRule="auto"/>
        <w:jc w:val="both"/>
        <w:rPr>
          <w:i/>
          <w:iCs/>
          <w:color w:val="0D0D0D" w:themeColor="text1" w:themeTint="F2"/>
        </w:rPr>
        <w:sectPr w:rsidR="005D6659" w:rsidSect="005D6659">
          <w:type w:val="continuous"/>
          <w:pgSz w:w="11520" w:h="15660" w:code="1"/>
          <w:pgMar w:top="1300" w:right="740" w:bottom="1040" w:left="740" w:header="360" w:footer="640" w:gutter="0"/>
          <w:cols w:space="400"/>
          <w:docGrid w:linePitch="360"/>
        </w:sectPr>
      </w:pPr>
    </w:p>
    <w:tbl>
      <w:tblPr>
        <w:tblStyle w:val="PlainTable2"/>
        <w:tblpPr w:leftFromText="181" w:rightFromText="181" w:vertAnchor="text" w:horzAnchor="page" w:tblpXSpec="center" w:tblpY="-100"/>
        <w:tblOverlap w:val="never"/>
        <w:tblW w:w="9614" w:type="dxa"/>
        <w:tblBorders>
          <w:top w:val="triple" w:sz="4" w:space="0" w:color="auto"/>
          <w:bottom w:val="single" w:sz="4" w:space="0" w:color="auto"/>
          <w:insideH w:val="single" w:sz="4" w:space="0" w:color="7F7F7F" w:themeColor="text1" w:themeTint="80"/>
        </w:tblBorders>
        <w:tblLook w:val="04A0" w:firstRow="1" w:lastRow="0" w:firstColumn="1" w:lastColumn="0" w:noHBand="0" w:noVBand="1"/>
      </w:tblPr>
      <w:tblGrid>
        <w:gridCol w:w="993"/>
        <w:gridCol w:w="1275"/>
        <w:gridCol w:w="2127"/>
        <w:gridCol w:w="2835"/>
        <w:gridCol w:w="2384"/>
      </w:tblGrid>
      <w:tr w:rsidR="00115DCC" w:rsidRPr="00122A06" w14:paraId="7BF706C1" w14:textId="77777777" w:rsidTr="00115DCC">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93" w:type="dxa"/>
            <w:tcBorders>
              <w:bottom w:val="none" w:sz="0" w:space="0" w:color="auto"/>
            </w:tcBorders>
            <w:vAlign w:val="center"/>
            <w:hideMark/>
          </w:tcPr>
          <w:bookmarkEnd w:id="10"/>
          <w:bookmarkEnd w:id="11"/>
          <w:p w14:paraId="61C4CD9F" w14:textId="77777777" w:rsidR="00115DCC" w:rsidRPr="00122A06" w:rsidRDefault="00115DCC" w:rsidP="00115DCC">
            <w:pPr>
              <w:ind w:left="57"/>
              <w:jc w:val="center"/>
              <w:rPr>
                <w:noProof/>
                <w:spacing w:val="-1"/>
                <w:sz w:val="16"/>
                <w:szCs w:val="16"/>
                <w:lang w:val="en-IN" w:eastAsia="x-none"/>
              </w:rPr>
            </w:pPr>
            <w:r w:rsidRPr="00122A06">
              <w:rPr>
                <w:noProof/>
                <w:spacing w:val="-1"/>
                <w:sz w:val="16"/>
                <w:szCs w:val="16"/>
                <w:lang w:eastAsia="x-none"/>
              </w:rPr>
              <w:t>Type of DER</w:t>
            </w:r>
          </w:p>
        </w:tc>
        <w:tc>
          <w:tcPr>
            <w:tcW w:w="1275" w:type="dxa"/>
            <w:tcBorders>
              <w:bottom w:val="none" w:sz="0" w:space="0" w:color="auto"/>
            </w:tcBorders>
            <w:vAlign w:val="center"/>
            <w:hideMark/>
          </w:tcPr>
          <w:p w14:paraId="561139C8" w14:textId="77777777" w:rsidR="00115DCC" w:rsidRPr="00122A06" w:rsidRDefault="00115DCC" w:rsidP="00115DCC">
            <w:pPr>
              <w:ind w:left="57"/>
              <w:jc w:val="center"/>
              <w:cnfStyle w:val="100000000000" w:firstRow="1" w:lastRow="0" w:firstColumn="0" w:lastColumn="0" w:oddVBand="0" w:evenVBand="0" w:oddHBand="0" w:evenHBand="0" w:firstRowFirstColumn="0" w:firstRowLastColumn="0" w:lastRowFirstColumn="0" w:lastRowLastColumn="0"/>
              <w:rPr>
                <w:noProof/>
                <w:spacing w:val="-1"/>
                <w:sz w:val="16"/>
                <w:szCs w:val="16"/>
                <w:lang w:val="en-IN" w:eastAsia="x-none"/>
              </w:rPr>
            </w:pPr>
            <w:r w:rsidRPr="00122A06">
              <w:rPr>
                <w:noProof/>
                <w:spacing w:val="-1"/>
                <w:sz w:val="16"/>
                <w:szCs w:val="16"/>
                <w:lang w:val="en-IN" w:eastAsia="x-none"/>
              </w:rPr>
              <w:t>Type of Fault</w:t>
            </w:r>
          </w:p>
        </w:tc>
        <w:tc>
          <w:tcPr>
            <w:tcW w:w="2127" w:type="dxa"/>
            <w:tcBorders>
              <w:bottom w:val="none" w:sz="0" w:space="0" w:color="auto"/>
            </w:tcBorders>
            <w:vAlign w:val="center"/>
            <w:hideMark/>
          </w:tcPr>
          <w:p w14:paraId="6DE29282" w14:textId="77777777" w:rsidR="00115DCC" w:rsidRPr="00122A06" w:rsidRDefault="00115DCC" w:rsidP="00115DCC">
            <w:pPr>
              <w:ind w:left="57"/>
              <w:jc w:val="center"/>
              <w:cnfStyle w:val="100000000000" w:firstRow="1" w:lastRow="0" w:firstColumn="0" w:lastColumn="0" w:oddVBand="0" w:evenVBand="0" w:oddHBand="0"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Grid End</w:t>
            </w:r>
          </w:p>
        </w:tc>
        <w:tc>
          <w:tcPr>
            <w:tcW w:w="2835" w:type="dxa"/>
            <w:tcBorders>
              <w:bottom w:val="none" w:sz="0" w:space="0" w:color="auto"/>
            </w:tcBorders>
            <w:vAlign w:val="center"/>
            <w:hideMark/>
          </w:tcPr>
          <w:p w14:paraId="281B71CD" w14:textId="77777777" w:rsidR="00115DCC" w:rsidRPr="00122A06" w:rsidRDefault="00115DCC" w:rsidP="00115DCC">
            <w:pPr>
              <w:ind w:left="57"/>
              <w:jc w:val="center"/>
              <w:cnfStyle w:val="100000000000" w:firstRow="1" w:lastRow="0" w:firstColumn="0" w:lastColumn="0" w:oddVBand="0" w:evenVBand="0" w:oddHBand="0"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D</w:t>
            </w:r>
            <w:r w:rsidRPr="00122A06">
              <w:rPr>
                <w:noProof/>
                <w:spacing w:val="-1"/>
                <w:sz w:val="16"/>
                <w:szCs w:val="16"/>
                <w:lang w:val="en-IN" w:eastAsia="x-none"/>
              </w:rPr>
              <w:t>ER End</w:t>
            </w:r>
          </w:p>
        </w:tc>
        <w:tc>
          <w:tcPr>
            <w:tcW w:w="2384" w:type="dxa"/>
            <w:tcBorders>
              <w:bottom w:val="none" w:sz="0" w:space="0" w:color="auto"/>
            </w:tcBorders>
            <w:vAlign w:val="center"/>
            <w:hideMark/>
          </w:tcPr>
          <w:p w14:paraId="3FE98097" w14:textId="77777777" w:rsidR="00115DCC" w:rsidRPr="00122A06" w:rsidRDefault="00115DCC" w:rsidP="00115DCC">
            <w:pPr>
              <w:ind w:left="57"/>
              <w:jc w:val="center"/>
              <w:cnfStyle w:val="100000000000" w:firstRow="1" w:lastRow="0" w:firstColumn="0" w:lastColumn="0" w:oddVBand="0" w:evenVBand="0" w:oddHBand="0" w:evenHBand="0" w:firstRowFirstColumn="0" w:firstRowLastColumn="0" w:lastRowFirstColumn="0" w:lastRowLastColumn="0"/>
              <w:rPr>
                <w:noProof/>
                <w:spacing w:val="-1"/>
                <w:sz w:val="16"/>
                <w:szCs w:val="16"/>
                <w:lang w:val="en-IN" w:eastAsia="x-none"/>
              </w:rPr>
            </w:pPr>
            <w:r w:rsidRPr="00122A06">
              <w:rPr>
                <w:noProof/>
                <w:spacing w:val="-1"/>
                <w:sz w:val="16"/>
                <w:szCs w:val="16"/>
                <w:lang w:val="en-IN" w:eastAsia="x-none"/>
              </w:rPr>
              <w:t>Remarks</w:t>
            </w:r>
          </w:p>
        </w:tc>
      </w:tr>
      <w:tr w:rsidR="00115DCC" w:rsidRPr="00122A06" w14:paraId="200772CC" w14:textId="77777777" w:rsidTr="00115DC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93" w:type="dxa"/>
            <w:tcBorders>
              <w:top w:val="none" w:sz="0" w:space="0" w:color="auto"/>
              <w:bottom w:val="none" w:sz="0" w:space="0" w:color="auto"/>
            </w:tcBorders>
            <w:vAlign w:val="center"/>
            <w:hideMark/>
          </w:tcPr>
          <w:p w14:paraId="4ECB1B84" w14:textId="77777777" w:rsidR="00115DCC" w:rsidRPr="001A0D89" w:rsidRDefault="00115DCC" w:rsidP="00115DCC">
            <w:pPr>
              <w:ind w:left="57"/>
              <w:jc w:val="center"/>
              <w:rPr>
                <w:noProof/>
                <w:spacing w:val="-1"/>
                <w:sz w:val="16"/>
                <w:szCs w:val="16"/>
                <w:lang w:val="en-IN" w:eastAsia="x-none"/>
              </w:rPr>
            </w:pPr>
            <w:r w:rsidRPr="001A0D89">
              <w:rPr>
                <w:noProof/>
                <w:spacing w:val="-1"/>
                <w:sz w:val="16"/>
                <w:szCs w:val="16"/>
                <w:lang w:eastAsia="x-none"/>
              </w:rPr>
              <w:t>Type</w:t>
            </w:r>
            <w:r>
              <w:rPr>
                <w:noProof/>
                <w:spacing w:val="-1"/>
                <w:sz w:val="16"/>
                <w:szCs w:val="16"/>
                <w:lang w:eastAsia="x-none"/>
              </w:rPr>
              <w:t>-</w:t>
            </w:r>
            <w:r w:rsidRPr="001A0D89">
              <w:rPr>
                <w:noProof/>
                <w:spacing w:val="-1"/>
                <w:sz w:val="16"/>
                <w:szCs w:val="16"/>
                <w:lang w:eastAsia="x-none"/>
              </w:rPr>
              <w:t>4</w:t>
            </w:r>
          </w:p>
        </w:tc>
        <w:tc>
          <w:tcPr>
            <w:tcW w:w="1275" w:type="dxa"/>
            <w:tcBorders>
              <w:top w:val="none" w:sz="0" w:space="0" w:color="auto"/>
              <w:bottom w:val="none" w:sz="0" w:space="0" w:color="auto"/>
            </w:tcBorders>
            <w:vAlign w:val="center"/>
            <w:hideMark/>
          </w:tcPr>
          <w:p w14:paraId="60EB651A" w14:textId="77777777" w:rsidR="00115DCC" w:rsidRPr="00122A06" w:rsidRDefault="00115DCC" w:rsidP="00115DCC">
            <w:pPr>
              <w:ind w:left="57"/>
              <w:cnfStyle w:val="000000100000" w:firstRow="0" w:lastRow="0" w:firstColumn="0" w:lastColumn="0" w:oddVBand="0" w:evenVBand="0" w:oddHBand="1"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Phase to Ground</w:t>
            </w:r>
          </w:p>
        </w:tc>
        <w:tc>
          <w:tcPr>
            <w:tcW w:w="2127" w:type="dxa"/>
            <w:tcBorders>
              <w:top w:val="none" w:sz="0" w:space="0" w:color="auto"/>
              <w:bottom w:val="none" w:sz="0" w:space="0" w:color="auto"/>
            </w:tcBorders>
            <w:vAlign w:val="center"/>
            <w:hideMark/>
          </w:tcPr>
          <w:p w14:paraId="41928198" w14:textId="77777777" w:rsidR="00115DCC" w:rsidRPr="00122A06" w:rsidRDefault="00115DCC" w:rsidP="00115DCC">
            <w:pPr>
              <w:numPr>
                <w:ilvl w:val="0"/>
                <w:numId w:val="8"/>
              </w:numPr>
              <w:tabs>
                <w:tab w:val="clear" w:pos="720"/>
                <w:tab w:val="num" w:pos="183"/>
              </w:tabs>
              <w:ind w:left="57" w:hanging="141"/>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 xml:space="preserve">Current lags voltage in the faulty phase by </w:t>
            </w:r>
            <w:r>
              <w:rPr>
                <w:noProof/>
                <w:spacing w:val="-1"/>
                <w:sz w:val="16"/>
                <w:szCs w:val="16"/>
                <w:lang w:eastAsia="x-none"/>
              </w:rPr>
              <w:t>84</w:t>
            </w:r>
            <w:r w:rsidRPr="00122A06">
              <w:rPr>
                <w:noProof/>
                <w:spacing w:val="-1"/>
                <w:sz w:val="16"/>
                <w:szCs w:val="16"/>
                <w:lang w:eastAsia="x-none"/>
              </w:rPr>
              <w:t xml:space="preserve"> degree</w:t>
            </w:r>
            <w:r>
              <w:rPr>
                <w:noProof/>
                <w:spacing w:val="-1"/>
                <w:sz w:val="16"/>
                <w:szCs w:val="16"/>
                <w:lang w:eastAsia="x-none"/>
              </w:rPr>
              <w:t>s</w:t>
            </w:r>
          </w:p>
        </w:tc>
        <w:tc>
          <w:tcPr>
            <w:tcW w:w="2835" w:type="dxa"/>
            <w:tcBorders>
              <w:top w:val="none" w:sz="0" w:space="0" w:color="auto"/>
              <w:bottom w:val="none" w:sz="0" w:space="0" w:color="auto"/>
            </w:tcBorders>
            <w:vAlign w:val="center"/>
            <w:hideMark/>
          </w:tcPr>
          <w:p w14:paraId="2C827452" w14:textId="77777777" w:rsidR="00115DCC" w:rsidRPr="00122A06" w:rsidRDefault="00115DCC" w:rsidP="00115DCC">
            <w:pPr>
              <w:numPr>
                <w:ilvl w:val="0"/>
                <w:numId w:val="9"/>
              </w:numPr>
              <w:tabs>
                <w:tab w:val="clear" w:pos="720"/>
                <w:tab w:val="num" w:pos="183"/>
              </w:tabs>
              <w:ind w:left="57" w:hanging="183"/>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Current is in-phase during pre-fault and fault conditions</w:t>
            </w:r>
          </w:p>
          <w:p w14:paraId="23B527EF" w14:textId="77777777" w:rsidR="00115DCC" w:rsidRDefault="00115DCC" w:rsidP="00115DCC">
            <w:pPr>
              <w:numPr>
                <w:ilvl w:val="0"/>
                <w:numId w:val="9"/>
              </w:numPr>
              <w:tabs>
                <w:tab w:val="clear" w:pos="720"/>
                <w:tab w:val="num" w:pos="183"/>
              </w:tabs>
              <w:ind w:left="57" w:hanging="183"/>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During the initial few cycles of fault, current behavior is different compared to steady state.</w:t>
            </w:r>
          </w:p>
          <w:p w14:paraId="77C9D3DD" w14:textId="77777777" w:rsidR="00115DCC" w:rsidRPr="00122A06" w:rsidRDefault="00115DCC" w:rsidP="00115DCC">
            <w:pPr>
              <w:numPr>
                <w:ilvl w:val="0"/>
                <w:numId w:val="9"/>
              </w:numPr>
              <w:tabs>
                <w:tab w:val="clear" w:pos="720"/>
                <w:tab w:val="num" w:pos="183"/>
              </w:tabs>
              <w:ind w:left="57" w:hanging="183"/>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 xml:space="preserve">Voltage magnitude both in DER end and </w:t>
            </w:r>
            <w:r>
              <w:rPr>
                <w:noProof/>
                <w:spacing w:val="-1"/>
                <w:sz w:val="16"/>
                <w:szCs w:val="16"/>
                <w:lang w:eastAsia="x-none"/>
              </w:rPr>
              <w:t>G</w:t>
            </w:r>
            <w:r w:rsidRPr="00122A06">
              <w:rPr>
                <w:noProof/>
                <w:spacing w:val="-1"/>
                <w:sz w:val="16"/>
                <w:szCs w:val="16"/>
                <w:lang w:eastAsia="x-none"/>
              </w:rPr>
              <w:t>rid end are same during 3 cycles of fault on healthy phase</w:t>
            </w:r>
          </w:p>
          <w:p w14:paraId="14D1AF89" w14:textId="77777777" w:rsidR="00115DCC" w:rsidRPr="00122A06" w:rsidRDefault="00115DCC" w:rsidP="00115DCC">
            <w:pPr>
              <w:numPr>
                <w:ilvl w:val="0"/>
                <w:numId w:val="9"/>
              </w:numPr>
              <w:tabs>
                <w:tab w:val="clear" w:pos="720"/>
                <w:tab w:val="num" w:pos="183"/>
              </w:tabs>
              <w:ind w:left="57" w:hanging="183"/>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No neutral current was observed, we observe a residual voltage, 3U0</w:t>
            </w:r>
          </w:p>
        </w:tc>
        <w:tc>
          <w:tcPr>
            <w:tcW w:w="2384" w:type="dxa"/>
            <w:tcBorders>
              <w:top w:val="none" w:sz="0" w:space="0" w:color="auto"/>
              <w:bottom w:val="none" w:sz="0" w:space="0" w:color="auto"/>
            </w:tcBorders>
            <w:vAlign w:val="center"/>
            <w:hideMark/>
          </w:tcPr>
          <w:p w14:paraId="4B47E420" w14:textId="77777777" w:rsidR="00115DCC" w:rsidRPr="00122A06" w:rsidRDefault="00115DCC" w:rsidP="00115DCC">
            <w:pPr>
              <w:numPr>
                <w:ilvl w:val="0"/>
                <w:numId w:val="9"/>
              </w:numPr>
              <w:tabs>
                <w:tab w:val="clear" w:pos="720"/>
              </w:tabs>
              <w:ind w:left="57" w:hanging="142"/>
              <w:jc w:val="both"/>
              <w:cnfStyle w:val="000000100000" w:firstRow="0" w:lastRow="0" w:firstColumn="0" w:lastColumn="0" w:oddVBand="0" w:evenVBand="0" w:oddHBand="1"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Can be segregated as Pseudo-physical period and inverter control period.</w:t>
            </w:r>
          </w:p>
        </w:tc>
      </w:tr>
      <w:tr w:rsidR="00115DCC" w:rsidRPr="00122A06" w14:paraId="0C4DAC43" w14:textId="77777777" w:rsidTr="00115DCC">
        <w:trPr>
          <w:trHeight w:val="253"/>
        </w:trPr>
        <w:tc>
          <w:tcPr>
            <w:cnfStyle w:val="001000000000" w:firstRow="0" w:lastRow="0" w:firstColumn="1" w:lastColumn="0" w:oddVBand="0" w:evenVBand="0" w:oddHBand="0" w:evenHBand="0" w:firstRowFirstColumn="0" w:firstRowLastColumn="0" w:lastRowFirstColumn="0" w:lastRowLastColumn="0"/>
            <w:tcW w:w="993" w:type="dxa"/>
            <w:tcBorders>
              <w:bottom w:val="single" w:sz="4" w:space="0" w:color="7F7F7F" w:themeColor="text1" w:themeTint="80"/>
            </w:tcBorders>
            <w:vAlign w:val="center"/>
          </w:tcPr>
          <w:p w14:paraId="58CBC769" w14:textId="77777777" w:rsidR="00115DCC" w:rsidRPr="001A0D89" w:rsidRDefault="00115DCC" w:rsidP="00115DCC">
            <w:pPr>
              <w:ind w:left="57"/>
              <w:jc w:val="center"/>
              <w:rPr>
                <w:noProof/>
                <w:spacing w:val="-1"/>
                <w:sz w:val="16"/>
                <w:szCs w:val="16"/>
                <w:lang w:eastAsia="x-none"/>
              </w:rPr>
            </w:pPr>
            <w:r w:rsidRPr="001A0D89">
              <w:rPr>
                <w:noProof/>
                <w:spacing w:val="-1"/>
                <w:sz w:val="16"/>
                <w:szCs w:val="16"/>
                <w:lang w:eastAsia="x-none"/>
              </w:rPr>
              <w:t>Solar</w:t>
            </w:r>
          </w:p>
        </w:tc>
        <w:tc>
          <w:tcPr>
            <w:tcW w:w="1275" w:type="dxa"/>
            <w:tcBorders>
              <w:bottom w:val="single" w:sz="4" w:space="0" w:color="7F7F7F" w:themeColor="text1" w:themeTint="80"/>
            </w:tcBorders>
            <w:vAlign w:val="center"/>
          </w:tcPr>
          <w:p w14:paraId="1CADF60A" w14:textId="77777777" w:rsidR="00115DCC" w:rsidRPr="00122A06" w:rsidRDefault="00115DCC" w:rsidP="00115DCC">
            <w:pPr>
              <w:ind w:left="57"/>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Two phase to Ground</w:t>
            </w:r>
          </w:p>
        </w:tc>
        <w:tc>
          <w:tcPr>
            <w:tcW w:w="2127" w:type="dxa"/>
            <w:tcBorders>
              <w:bottom w:val="single" w:sz="4" w:space="0" w:color="7F7F7F" w:themeColor="text1" w:themeTint="80"/>
            </w:tcBorders>
            <w:vAlign w:val="center"/>
          </w:tcPr>
          <w:p w14:paraId="58C4B0E1" w14:textId="77777777" w:rsidR="00115DCC" w:rsidRPr="00122A06" w:rsidRDefault="00115DCC" w:rsidP="00115DCC">
            <w:pPr>
              <w:numPr>
                <w:ilvl w:val="0"/>
                <w:numId w:val="8"/>
              </w:numPr>
              <w:tabs>
                <w:tab w:val="clear" w:pos="720"/>
                <w:tab w:val="num" w:pos="183"/>
                <w:tab w:val="num" w:pos="325"/>
              </w:tabs>
              <w:ind w:left="57" w:hanging="141"/>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Current lags voltage in the faulty phase by 27 degrees</w:t>
            </w:r>
          </w:p>
        </w:tc>
        <w:tc>
          <w:tcPr>
            <w:tcW w:w="2835" w:type="dxa"/>
            <w:tcBorders>
              <w:bottom w:val="single" w:sz="4" w:space="0" w:color="7F7F7F" w:themeColor="text1" w:themeTint="80"/>
            </w:tcBorders>
            <w:vAlign w:val="center"/>
          </w:tcPr>
          <w:p w14:paraId="0CC27A03" w14:textId="77777777" w:rsidR="00115DCC" w:rsidRPr="00122A06" w:rsidRDefault="00115DCC" w:rsidP="00115DCC">
            <w:pPr>
              <w:numPr>
                <w:ilvl w:val="0"/>
                <w:numId w:val="8"/>
              </w:numPr>
              <w:tabs>
                <w:tab w:val="clear" w:pos="720"/>
                <w:tab w:val="num" w:pos="183"/>
                <w:tab w:val="num" w:pos="325"/>
              </w:tabs>
              <w:ind w:left="57" w:hanging="141"/>
              <w:jc w:val="both"/>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Voltage reduced in the faulty phases</w:t>
            </w:r>
          </w:p>
          <w:p w14:paraId="1BCF8980" w14:textId="77777777" w:rsidR="00115DCC" w:rsidRDefault="00115DCC" w:rsidP="00115DCC">
            <w:pPr>
              <w:numPr>
                <w:ilvl w:val="0"/>
                <w:numId w:val="8"/>
              </w:numPr>
              <w:tabs>
                <w:tab w:val="clear" w:pos="720"/>
                <w:tab w:val="num" w:pos="183"/>
                <w:tab w:val="num" w:pos="325"/>
              </w:tabs>
              <w:ind w:left="57" w:hanging="141"/>
              <w:jc w:val="both"/>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Current goes to value 0</w:t>
            </w:r>
          </w:p>
          <w:p w14:paraId="03DAC720" w14:textId="77777777" w:rsidR="00115DCC" w:rsidRPr="00122A06" w:rsidRDefault="00115DCC" w:rsidP="00115DCC">
            <w:pPr>
              <w:tabs>
                <w:tab w:val="num" w:pos="720"/>
              </w:tabs>
              <w:ind w:left="57"/>
              <w:jc w:val="both"/>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p>
        </w:tc>
        <w:tc>
          <w:tcPr>
            <w:tcW w:w="2384" w:type="dxa"/>
            <w:tcBorders>
              <w:bottom w:val="single" w:sz="4" w:space="0" w:color="7F7F7F" w:themeColor="text1" w:themeTint="80"/>
            </w:tcBorders>
            <w:vAlign w:val="center"/>
          </w:tcPr>
          <w:p w14:paraId="7B15BF02" w14:textId="77777777" w:rsidR="00115DCC" w:rsidRPr="00122A06" w:rsidRDefault="00115DCC" w:rsidP="00115DCC">
            <w:pPr>
              <w:numPr>
                <w:ilvl w:val="0"/>
                <w:numId w:val="8"/>
              </w:numPr>
              <w:tabs>
                <w:tab w:val="clear" w:pos="720"/>
                <w:tab w:val="num" w:pos="183"/>
                <w:tab w:val="num" w:pos="325"/>
              </w:tabs>
              <w:ind w:left="57" w:hanging="141"/>
              <w:jc w:val="both"/>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r>
              <w:rPr>
                <w:noProof/>
                <w:spacing w:val="-1"/>
                <w:sz w:val="16"/>
                <w:szCs w:val="16"/>
                <w:lang w:eastAsia="x-none"/>
              </w:rPr>
              <w:t>NA</w:t>
            </w:r>
          </w:p>
        </w:tc>
      </w:tr>
      <w:tr w:rsidR="00115DCC" w:rsidRPr="00122A06" w14:paraId="0DB317C1" w14:textId="77777777" w:rsidTr="00115DC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93" w:type="dxa"/>
            <w:tcBorders>
              <w:bottom w:val="nil"/>
            </w:tcBorders>
            <w:vAlign w:val="center"/>
            <w:hideMark/>
          </w:tcPr>
          <w:p w14:paraId="1AD6359F" w14:textId="77777777" w:rsidR="00115DCC" w:rsidRPr="001A0D89" w:rsidRDefault="00115DCC" w:rsidP="00115DCC">
            <w:pPr>
              <w:ind w:left="57"/>
              <w:jc w:val="center"/>
              <w:rPr>
                <w:noProof/>
                <w:spacing w:val="-1"/>
                <w:sz w:val="16"/>
                <w:szCs w:val="16"/>
                <w:lang w:val="en-IN" w:eastAsia="x-none"/>
              </w:rPr>
            </w:pPr>
            <w:r w:rsidRPr="001A0D89">
              <w:rPr>
                <w:noProof/>
                <w:spacing w:val="-1"/>
                <w:sz w:val="16"/>
                <w:szCs w:val="16"/>
                <w:lang w:eastAsia="x-none"/>
              </w:rPr>
              <w:t>Type</w:t>
            </w:r>
            <w:r>
              <w:rPr>
                <w:noProof/>
                <w:spacing w:val="-1"/>
                <w:sz w:val="16"/>
                <w:szCs w:val="16"/>
                <w:lang w:eastAsia="x-none"/>
              </w:rPr>
              <w:t>-</w:t>
            </w:r>
            <w:r w:rsidRPr="001A0D89">
              <w:rPr>
                <w:noProof/>
                <w:spacing w:val="-1"/>
                <w:sz w:val="16"/>
                <w:szCs w:val="16"/>
                <w:lang w:eastAsia="x-none"/>
              </w:rPr>
              <w:t>3</w:t>
            </w:r>
          </w:p>
        </w:tc>
        <w:tc>
          <w:tcPr>
            <w:tcW w:w="1275" w:type="dxa"/>
            <w:tcBorders>
              <w:bottom w:val="nil"/>
            </w:tcBorders>
            <w:vAlign w:val="center"/>
            <w:hideMark/>
          </w:tcPr>
          <w:p w14:paraId="26D3DFD7" w14:textId="77777777" w:rsidR="00115DCC" w:rsidRPr="00122A06" w:rsidRDefault="00115DCC" w:rsidP="00115DCC">
            <w:pPr>
              <w:ind w:left="57"/>
              <w:cnfStyle w:val="000000100000" w:firstRow="0" w:lastRow="0" w:firstColumn="0" w:lastColumn="0" w:oddVBand="0" w:evenVBand="0" w:oddHBand="1"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Phase to Ground</w:t>
            </w:r>
          </w:p>
        </w:tc>
        <w:tc>
          <w:tcPr>
            <w:tcW w:w="2127" w:type="dxa"/>
            <w:tcBorders>
              <w:bottom w:val="nil"/>
            </w:tcBorders>
            <w:vAlign w:val="center"/>
            <w:hideMark/>
          </w:tcPr>
          <w:p w14:paraId="293F1519" w14:textId="77777777" w:rsidR="00115DCC" w:rsidRPr="00122A06" w:rsidRDefault="00115DCC" w:rsidP="00115DCC">
            <w:pPr>
              <w:numPr>
                <w:ilvl w:val="0"/>
                <w:numId w:val="8"/>
              </w:numPr>
              <w:tabs>
                <w:tab w:val="clear" w:pos="720"/>
                <w:tab w:val="num" w:pos="183"/>
                <w:tab w:val="num" w:pos="325"/>
              </w:tabs>
              <w:ind w:left="57" w:hanging="141"/>
              <w:cnfStyle w:val="000000100000" w:firstRow="0" w:lastRow="0" w:firstColumn="0" w:lastColumn="0" w:oddVBand="0" w:evenVBand="0" w:oddHBand="1"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Current lags voltage in the faulty phase by 76 degrees</w:t>
            </w:r>
          </w:p>
        </w:tc>
        <w:tc>
          <w:tcPr>
            <w:tcW w:w="2835" w:type="dxa"/>
            <w:tcBorders>
              <w:bottom w:val="nil"/>
            </w:tcBorders>
            <w:vAlign w:val="center"/>
            <w:hideMark/>
          </w:tcPr>
          <w:p w14:paraId="74191953" w14:textId="77777777" w:rsidR="00115DCC" w:rsidRPr="00122A06" w:rsidRDefault="00115DCC" w:rsidP="00115DCC">
            <w:pPr>
              <w:numPr>
                <w:ilvl w:val="0"/>
                <w:numId w:val="8"/>
              </w:numPr>
              <w:tabs>
                <w:tab w:val="clear" w:pos="720"/>
                <w:tab w:val="num" w:pos="183"/>
                <w:tab w:val="num" w:pos="325"/>
              </w:tabs>
              <w:ind w:left="57" w:hanging="141"/>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Current reduction seen in faulty phase only unlike Type 4 and voltage reduction also seen in faulty phase.</w:t>
            </w:r>
          </w:p>
          <w:p w14:paraId="01ED7CAB" w14:textId="77777777" w:rsidR="00115DCC" w:rsidRPr="00122A06" w:rsidRDefault="00115DCC" w:rsidP="00115DCC">
            <w:pPr>
              <w:numPr>
                <w:ilvl w:val="0"/>
                <w:numId w:val="8"/>
              </w:numPr>
              <w:tabs>
                <w:tab w:val="clear" w:pos="720"/>
                <w:tab w:val="num" w:pos="183"/>
                <w:tab w:val="num" w:pos="325"/>
              </w:tabs>
              <w:ind w:left="57" w:hanging="141"/>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r w:rsidRPr="00122A06">
              <w:rPr>
                <w:noProof/>
                <w:spacing w:val="-1"/>
                <w:sz w:val="16"/>
                <w:szCs w:val="16"/>
                <w:lang w:eastAsia="x-none"/>
              </w:rPr>
              <w:t>Current lags voltage in faulty phase by 56 deg during fault (in phase during pre-fault close to 7 deg)</w:t>
            </w:r>
          </w:p>
          <w:p w14:paraId="0ED454CF" w14:textId="77777777" w:rsidR="00115DCC" w:rsidRPr="00122A06" w:rsidRDefault="00115DCC" w:rsidP="00115DCC">
            <w:pPr>
              <w:numPr>
                <w:ilvl w:val="0"/>
                <w:numId w:val="8"/>
              </w:numPr>
              <w:tabs>
                <w:tab w:val="clear" w:pos="720"/>
                <w:tab w:val="num" w:pos="183"/>
                <w:tab w:val="num" w:pos="325"/>
              </w:tabs>
              <w:ind w:left="57" w:hanging="141"/>
              <w:jc w:val="both"/>
              <w:cnfStyle w:val="000000100000" w:firstRow="0" w:lastRow="0" w:firstColumn="0" w:lastColumn="0" w:oddVBand="0" w:evenVBand="0" w:oddHBand="1" w:evenHBand="0" w:firstRowFirstColumn="0" w:firstRowLastColumn="0" w:lastRowFirstColumn="0" w:lastRowLastColumn="0"/>
              <w:rPr>
                <w:noProof/>
                <w:spacing w:val="-1"/>
                <w:sz w:val="16"/>
                <w:szCs w:val="16"/>
                <w:lang w:val="en-IN" w:eastAsia="x-none"/>
              </w:rPr>
            </w:pPr>
            <w:r w:rsidRPr="00122A06">
              <w:rPr>
                <w:noProof/>
                <w:spacing w:val="-1"/>
                <w:sz w:val="16"/>
                <w:szCs w:val="16"/>
                <w:lang w:eastAsia="x-none"/>
              </w:rPr>
              <w:t>Current magnitude changed to 80%, but not still reaching rated value</w:t>
            </w:r>
          </w:p>
        </w:tc>
        <w:tc>
          <w:tcPr>
            <w:tcW w:w="2384" w:type="dxa"/>
            <w:tcBorders>
              <w:bottom w:val="nil"/>
            </w:tcBorders>
            <w:vAlign w:val="center"/>
            <w:hideMark/>
          </w:tcPr>
          <w:p w14:paraId="02C654E2" w14:textId="77777777" w:rsidR="00115DCC" w:rsidRPr="00122A06" w:rsidRDefault="00115DCC" w:rsidP="00115DCC">
            <w:pPr>
              <w:numPr>
                <w:ilvl w:val="0"/>
                <w:numId w:val="8"/>
              </w:numPr>
              <w:tabs>
                <w:tab w:val="clear" w:pos="720"/>
                <w:tab w:val="num" w:pos="183"/>
                <w:tab w:val="num" w:pos="325"/>
              </w:tabs>
              <w:ind w:left="57" w:hanging="141"/>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bookmarkStart w:id="13" w:name="_Hlk147780168"/>
            <w:r w:rsidRPr="00122A06">
              <w:rPr>
                <w:noProof/>
                <w:spacing w:val="-1"/>
                <w:sz w:val="16"/>
                <w:szCs w:val="16"/>
                <w:lang w:eastAsia="x-none"/>
              </w:rPr>
              <w:t>Current reduction seen in faulty phase only  and current wave form is close to conventional unlike in Type 4 where it is different after 2 cycle</w:t>
            </w:r>
            <w:bookmarkEnd w:id="13"/>
          </w:p>
        </w:tc>
      </w:tr>
      <w:tr w:rsidR="00115DCC" w:rsidRPr="00122A06" w14:paraId="0DF86E77" w14:textId="77777777" w:rsidTr="00115DCC">
        <w:trPr>
          <w:trHeight w:val="253"/>
        </w:trPr>
        <w:tc>
          <w:tcPr>
            <w:cnfStyle w:val="001000000000" w:firstRow="0" w:lastRow="0" w:firstColumn="1" w:lastColumn="0" w:oddVBand="0" w:evenVBand="0" w:oddHBand="0" w:evenHBand="0" w:firstRowFirstColumn="0" w:firstRowLastColumn="0" w:lastRowFirstColumn="0" w:lastRowLastColumn="0"/>
            <w:tcW w:w="993" w:type="dxa"/>
            <w:tcBorders>
              <w:top w:val="nil"/>
              <w:bottom w:val="double" w:sz="4" w:space="0" w:color="auto"/>
            </w:tcBorders>
            <w:vAlign w:val="center"/>
          </w:tcPr>
          <w:p w14:paraId="2AA2FCB1" w14:textId="77777777" w:rsidR="00115DCC" w:rsidRPr="001A0D89" w:rsidRDefault="00115DCC" w:rsidP="00115DCC">
            <w:pPr>
              <w:jc w:val="center"/>
              <w:rPr>
                <w:noProof/>
                <w:spacing w:val="-1"/>
                <w:sz w:val="16"/>
                <w:szCs w:val="16"/>
                <w:lang w:eastAsia="x-none"/>
              </w:rPr>
            </w:pPr>
          </w:p>
        </w:tc>
        <w:tc>
          <w:tcPr>
            <w:tcW w:w="1275" w:type="dxa"/>
            <w:tcBorders>
              <w:top w:val="nil"/>
              <w:bottom w:val="double" w:sz="4" w:space="0" w:color="auto"/>
            </w:tcBorders>
            <w:vAlign w:val="center"/>
          </w:tcPr>
          <w:p w14:paraId="49C4D7E9" w14:textId="77777777" w:rsidR="00115DCC" w:rsidRPr="00122A06" w:rsidRDefault="00115DCC" w:rsidP="00115DCC">
            <w:pPr>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p>
        </w:tc>
        <w:tc>
          <w:tcPr>
            <w:tcW w:w="2127" w:type="dxa"/>
            <w:tcBorders>
              <w:top w:val="nil"/>
              <w:bottom w:val="double" w:sz="4" w:space="0" w:color="auto"/>
            </w:tcBorders>
            <w:vAlign w:val="center"/>
          </w:tcPr>
          <w:p w14:paraId="1F9BD5AC" w14:textId="77777777" w:rsidR="00115DCC" w:rsidRPr="00122A06" w:rsidRDefault="00115DCC" w:rsidP="00115DCC">
            <w:pPr>
              <w:tabs>
                <w:tab w:val="num" w:pos="720"/>
              </w:tabs>
              <w:ind w:left="42"/>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p>
        </w:tc>
        <w:tc>
          <w:tcPr>
            <w:tcW w:w="2835" w:type="dxa"/>
            <w:tcBorders>
              <w:top w:val="nil"/>
              <w:bottom w:val="double" w:sz="4" w:space="0" w:color="auto"/>
            </w:tcBorders>
            <w:vAlign w:val="center"/>
          </w:tcPr>
          <w:p w14:paraId="3860DAA9" w14:textId="77777777" w:rsidR="00115DCC" w:rsidRPr="00122A06" w:rsidRDefault="00115DCC" w:rsidP="00115DCC">
            <w:pPr>
              <w:tabs>
                <w:tab w:val="num" w:pos="720"/>
              </w:tabs>
              <w:ind w:left="42"/>
              <w:jc w:val="both"/>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p>
        </w:tc>
        <w:tc>
          <w:tcPr>
            <w:tcW w:w="2384" w:type="dxa"/>
            <w:tcBorders>
              <w:top w:val="nil"/>
              <w:bottom w:val="double" w:sz="4" w:space="0" w:color="auto"/>
            </w:tcBorders>
            <w:vAlign w:val="center"/>
          </w:tcPr>
          <w:p w14:paraId="76B1618E" w14:textId="77777777" w:rsidR="00115DCC" w:rsidRPr="00122A06" w:rsidRDefault="00115DCC" w:rsidP="00115DCC">
            <w:pPr>
              <w:tabs>
                <w:tab w:val="num" w:pos="720"/>
              </w:tabs>
              <w:ind w:left="42"/>
              <w:jc w:val="both"/>
              <w:cnfStyle w:val="000000000000" w:firstRow="0" w:lastRow="0" w:firstColumn="0" w:lastColumn="0" w:oddVBand="0" w:evenVBand="0" w:oddHBand="0" w:evenHBand="0" w:firstRowFirstColumn="0" w:firstRowLastColumn="0" w:lastRowFirstColumn="0" w:lastRowLastColumn="0"/>
              <w:rPr>
                <w:noProof/>
                <w:spacing w:val="-1"/>
                <w:sz w:val="16"/>
                <w:szCs w:val="16"/>
                <w:lang w:eastAsia="x-none"/>
              </w:rPr>
            </w:pPr>
          </w:p>
        </w:tc>
      </w:tr>
      <w:tr w:rsidR="00011905" w:rsidRPr="00122A06" w14:paraId="1392ED46" w14:textId="77777777" w:rsidTr="00115DCC">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93" w:type="dxa"/>
            <w:tcBorders>
              <w:top w:val="double" w:sz="4" w:space="0" w:color="auto"/>
              <w:bottom w:val="nil"/>
            </w:tcBorders>
            <w:vAlign w:val="center"/>
          </w:tcPr>
          <w:p w14:paraId="51271EAD" w14:textId="77777777" w:rsidR="00011905" w:rsidRPr="001A0D89" w:rsidRDefault="00011905" w:rsidP="00115DCC">
            <w:pPr>
              <w:jc w:val="center"/>
              <w:rPr>
                <w:noProof/>
                <w:spacing w:val="-1"/>
                <w:sz w:val="16"/>
                <w:szCs w:val="16"/>
                <w:lang w:eastAsia="x-none"/>
              </w:rPr>
            </w:pPr>
          </w:p>
        </w:tc>
        <w:tc>
          <w:tcPr>
            <w:tcW w:w="1275" w:type="dxa"/>
            <w:tcBorders>
              <w:top w:val="double" w:sz="4" w:space="0" w:color="auto"/>
              <w:bottom w:val="nil"/>
            </w:tcBorders>
            <w:vAlign w:val="center"/>
          </w:tcPr>
          <w:p w14:paraId="64D0A4BE" w14:textId="77777777" w:rsidR="00011905" w:rsidRPr="00122A06" w:rsidRDefault="00011905" w:rsidP="00115DCC">
            <w:pPr>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p>
        </w:tc>
        <w:tc>
          <w:tcPr>
            <w:tcW w:w="2127" w:type="dxa"/>
            <w:tcBorders>
              <w:top w:val="double" w:sz="4" w:space="0" w:color="auto"/>
              <w:bottom w:val="nil"/>
            </w:tcBorders>
            <w:vAlign w:val="center"/>
          </w:tcPr>
          <w:p w14:paraId="334CFB52" w14:textId="77777777" w:rsidR="00011905" w:rsidRPr="00122A06" w:rsidRDefault="00011905" w:rsidP="00115DCC">
            <w:pPr>
              <w:tabs>
                <w:tab w:val="num" w:pos="720"/>
              </w:tabs>
              <w:ind w:left="42"/>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p>
        </w:tc>
        <w:tc>
          <w:tcPr>
            <w:tcW w:w="2835" w:type="dxa"/>
            <w:tcBorders>
              <w:top w:val="double" w:sz="4" w:space="0" w:color="auto"/>
              <w:bottom w:val="nil"/>
            </w:tcBorders>
            <w:vAlign w:val="center"/>
          </w:tcPr>
          <w:p w14:paraId="2B523AA7" w14:textId="77777777" w:rsidR="00011905" w:rsidRPr="00122A06" w:rsidRDefault="00011905" w:rsidP="00115DCC">
            <w:pPr>
              <w:tabs>
                <w:tab w:val="num" w:pos="720"/>
              </w:tabs>
              <w:ind w:left="42"/>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p>
        </w:tc>
        <w:tc>
          <w:tcPr>
            <w:tcW w:w="2384" w:type="dxa"/>
            <w:tcBorders>
              <w:top w:val="double" w:sz="4" w:space="0" w:color="auto"/>
              <w:bottom w:val="nil"/>
            </w:tcBorders>
            <w:vAlign w:val="center"/>
          </w:tcPr>
          <w:p w14:paraId="0CA0E58C" w14:textId="77777777" w:rsidR="00011905" w:rsidRPr="00122A06" w:rsidRDefault="00011905" w:rsidP="00115DCC">
            <w:pPr>
              <w:tabs>
                <w:tab w:val="num" w:pos="720"/>
              </w:tabs>
              <w:ind w:left="42"/>
              <w:jc w:val="both"/>
              <w:cnfStyle w:val="000000100000" w:firstRow="0" w:lastRow="0" w:firstColumn="0" w:lastColumn="0" w:oddVBand="0" w:evenVBand="0" w:oddHBand="1" w:evenHBand="0" w:firstRowFirstColumn="0" w:firstRowLastColumn="0" w:lastRowFirstColumn="0" w:lastRowLastColumn="0"/>
              <w:rPr>
                <w:noProof/>
                <w:spacing w:val="-1"/>
                <w:sz w:val="16"/>
                <w:szCs w:val="16"/>
                <w:lang w:eastAsia="x-none"/>
              </w:rPr>
            </w:pPr>
          </w:p>
        </w:tc>
      </w:tr>
    </w:tbl>
    <w:p w14:paraId="281E1C4E" w14:textId="49BA5D9B" w:rsidR="006F0008" w:rsidRPr="001276B1" w:rsidRDefault="006F0008" w:rsidP="00011905">
      <w:pPr>
        <w:pStyle w:val="IETHeading2"/>
        <w:numPr>
          <w:ilvl w:val="1"/>
          <w:numId w:val="26"/>
        </w:numPr>
      </w:pPr>
      <w:r>
        <w:t>Field case-1: Type-4 Wind Farm:</w:t>
      </w:r>
    </w:p>
    <w:p w14:paraId="71219CDB" w14:textId="77777777" w:rsidR="006F0008" w:rsidRDefault="006F0008" w:rsidP="00071B70">
      <w:pPr>
        <w:pStyle w:val="BodyText"/>
        <w:ind w:firstLine="360"/>
        <w:jc w:val="both"/>
        <w:rPr>
          <w:sz w:val="20"/>
          <w:szCs w:val="20"/>
        </w:rPr>
      </w:pPr>
    </w:p>
    <w:p w14:paraId="3553B2F5" w14:textId="77777777" w:rsidR="00F16EE9" w:rsidRDefault="00BC4953" w:rsidP="00F16EE9">
      <w:pPr>
        <w:pStyle w:val="BodyText"/>
        <w:ind w:firstLine="567"/>
        <w:jc w:val="both"/>
        <w:rPr>
          <w:i/>
          <w:sz w:val="20"/>
        </w:rPr>
      </w:pPr>
      <w:r w:rsidRPr="001C762C">
        <w:rPr>
          <w:sz w:val="20"/>
          <w:szCs w:val="20"/>
        </w:rPr>
        <w:t xml:space="preserve">Disturbance Report collected from fault in </w:t>
      </w:r>
      <w:r w:rsidR="001342C9">
        <w:rPr>
          <w:sz w:val="20"/>
          <w:szCs w:val="20"/>
        </w:rPr>
        <w:t>125</w:t>
      </w:r>
      <w:r w:rsidRPr="001C762C">
        <w:rPr>
          <w:sz w:val="20"/>
          <w:szCs w:val="20"/>
        </w:rPr>
        <w:t xml:space="preserve"> kV line connected to wind farm Type-4 was made available, with fault on protection line with one end Grid and other end Type-4 wind generation as DER. </w:t>
      </w:r>
    </w:p>
    <w:p w14:paraId="7F5C6AD0" w14:textId="670534FF" w:rsidR="00BC4953" w:rsidRPr="001C762C" w:rsidRDefault="00F16EE9" w:rsidP="00F16EE9">
      <w:pPr>
        <w:pStyle w:val="BodyText"/>
        <w:jc w:val="both"/>
        <w:rPr>
          <w:sz w:val="20"/>
          <w:szCs w:val="20"/>
        </w:rPr>
      </w:pPr>
      <w:r>
        <w:rPr>
          <w:noProof/>
          <w:lang w:val="en-IN" w:eastAsia="en-IN"/>
        </w:rPr>
        <mc:AlternateContent>
          <mc:Choice Requires="wpc">
            <w:drawing>
              <wp:inline distT="0" distB="0" distL="0" distR="0" wp14:anchorId="1E80FF3C" wp14:editId="456C40E6">
                <wp:extent cx="3060700" cy="1205347"/>
                <wp:effectExtent l="0" t="0" r="6350" b="0"/>
                <wp:docPr id="1919249499"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05502844" name="Text Box 1"/>
                        <wps:cNvSpPr txBox="1"/>
                        <wps:spPr>
                          <a:xfrm>
                            <a:off x="0" y="919957"/>
                            <a:ext cx="3016333" cy="197288"/>
                          </a:xfrm>
                          <a:prstGeom prst="rect">
                            <a:avLst/>
                          </a:prstGeom>
                          <a:noFill/>
                          <a:ln>
                            <a:noFill/>
                          </a:ln>
                        </wps:spPr>
                        <wps:txbx>
                          <w:txbxContent>
                            <w:p w14:paraId="4DC79640" w14:textId="77442474" w:rsidR="00053D4A" w:rsidRPr="00CB29C6" w:rsidRDefault="00147500" w:rsidP="00F16EE9">
                              <w:pPr>
                                <w:pStyle w:val="FigureCaption"/>
                                <w:rPr>
                                  <w:bCs/>
                                </w:rPr>
                              </w:pPr>
                              <w:r>
                                <w:rPr>
                                  <w:b/>
                                </w:rPr>
                                <w:t>Fig.5</w:t>
                              </w:r>
                              <w:r w:rsidR="00053D4A">
                                <w:rPr>
                                  <w:b/>
                                </w:rPr>
                                <w:t>.</w:t>
                              </w:r>
                              <w:r w:rsidR="00053D4A" w:rsidRPr="00A463D0">
                                <w:t xml:space="preserve"> Single Line Diagram Type-4 Wind Power Plant</w:t>
                              </w:r>
                            </w:p>
                          </w:txbxContent>
                        </wps:txbx>
                        <wps:bodyPr rot="0" spcFirstLastPara="0"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32198580" name="Picture 32198580"/>
                          <pic:cNvPicPr>
                            <a:picLocks noChangeAspect="1"/>
                          </pic:cNvPicPr>
                        </pic:nvPicPr>
                        <pic:blipFill>
                          <a:blip r:embed="rId19"/>
                          <a:stretch>
                            <a:fillRect/>
                          </a:stretch>
                        </pic:blipFill>
                        <pic:spPr>
                          <a:xfrm>
                            <a:off x="0" y="95003"/>
                            <a:ext cx="3060700" cy="769325"/>
                          </a:xfrm>
                          <a:prstGeom prst="rect">
                            <a:avLst/>
                          </a:prstGeom>
                        </pic:spPr>
                      </pic:pic>
                    </wpc:wpc>
                  </a:graphicData>
                </a:graphic>
              </wp:inline>
            </w:drawing>
          </mc:Choice>
          <mc:Fallback>
            <w:pict>
              <v:group w14:anchorId="1E80FF3C" id="Canvas 11" o:spid="_x0000_s1033" editas="canvas" style="width:241pt;height:94.9pt;mso-position-horizontal-relative:char;mso-position-vertical-relative:line" coordsize="30607,120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">
                <v:shape id="_x0000_s1034" type="#_x0000_t75" style="position:absolute;width:30607;height:12052;visibility:visible;mso-wrap-style:square" filled="t">
                  <v:fill o:detectmouseclick="t"/>
                  <v:path o:connecttype="none"/>
                </v:shape>
                <v:shape id="Text Box 1" o:spid="_x0000_s1035" type="#_x0000_t202" style="position:absolute;top:9199;width:30163;height:1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" filled="f" stroked="f">
                  <v:textbox inset="0,0,0,0">
                    <w:txbxContent>
                      <w:p w14:paraId="4DC79640" w14:textId="77442474" w:rsidR="00053D4A" w:rsidRPr="00CB29C6" w:rsidRDefault="00147500" w:rsidP="00F16EE9">
                        <w:pPr>
                          <w:pStyle w:val="FigureCaption"/>
                          <w:rPr>
                            <w:bCs/>
                          </w:rPr>
                        </w:pPr>
                        <w:r>
                          <w:rPr>
                            <w:b/>
                          </w:rPr>
                          <w:t>Fig.5</w:t>
                        </w:r>
                        <w:r w:rsidR="00053D4A">
                          <w:rPr>
                            <w:b/>
                          </w:rPr>
                          <w:t>.</w:t>
                        </w:r>
                        <w:r w:rsidR="00053D4A" w:rsidRPr="00A463D0">
                          <w:t xml:space="preserve"> Single Line Diagram Type-4 Wind Power Plant</w:t>
                        </w:r>
                      </w:p>
                    </w:txbxContent>
                  </v:textbox>
                </v:shape>
                <v:shape id="Picture 32198580" o:spid="_x0000_s1036" type="#_x0000_t75" style="position:absolute;top:950;width:30607;height:7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">
                  <v:imagedata r:id="rId20" o:title=""/>
                </v:shape>
                <w10:anchorlock/>
              </v:group>
            </w:pict>
          </mc:Fallback>
        </mc:AlternateContent>
      </w:r>
    </w:p>
    <w:p w14:paraId="6407798F" w14:textId="6469CFE9" w:rsidR="00A63B9E" w:rsidRDefault="00BC4953" w:rsidP="00B51967">
      <w:pPr>
        <w:pStyle w:val="BodyText"/>
        <w:keepNext/>
        <w:ind w:firstLine="567"/>
        <w:jc w:val="both"/>
        <w:rPr>
          <w:sz w:val="20"/>
          <w:szCs w:val="20"/>
        </w:rPr>
      </w:pPr>
      <w:r w:rsidRPr="000A1E2C">
        <w:rPr>
          <w:sz w:val="20"/>
          <w:szCs w:val="20"/>
        </w:rPr>
        <w:t>The single line diagram is shown in</w:t>
      </w:r>
      <w:r w:rsidR="009047A0">
        <w:rPr>
          <w:sz w:val="20"/>
          <w:szCs w:val="20"/>
        </w:rPr>
        <w:t xml:space="preserve"> </w:t>
      </w:r>
      <w:r w:rsidR="00D53A57">
        <w:rPr>
          <w:sz w:val="20"/>
          <w:szCs w:val="20"/>
        </w:rPr>
        <w:t>Fig.5.</w:t>
      </w:r>
      <w:r w:rsidR="00A63B9E" w:rsidRPr="000A1E2C">
        <w:rPr>
          <w:sz w:val="20"/>
          <w:szCs w:val="20"/>
          <w:lang w:val="x-none"/>
        </w:rPr>
        <w:t xml:space="preserve">We observe that there is a single phase to ground fault and is </w:t>
      </w:r>
      <w:r w:rsidR="00046FB2" w:rsidRPr="000A1E2C">
        <w:rPr>
          <w:sz w:val="20"/>
          <w:szCs w:val="20"/>
        </w:rPr>
        <w:t>in</w:t>
      </w:r>
      <w:r w:rsidR="00A63B9E" w:rsidRPr="000A1E2C">
        <w:rPr>
          <w:sz w:val="20"/>
          <w:szCs w:val="20"/>
          <w:lang w:val="x-none"/>
        </w:rPr>
        <w:t xml:space="preserve"> </w:t>
      </w:r>
      <w:r w:rsidR="00F64A5A" w:rsidRPr="000A1E2C">
        <w:rPr>
          <w:sz w:val="20"/>
          <w:szCs w:val="20"/>
          <w:lang w:val="en-IN"/>
        </w:rPr>
        <w:t>B</w:t>
      </w:r>
      <w:r w:rsidR="00A63B9E" w:rsidRPr="000A1E2C">
        <w:rPr>
          <w:sz w:val="20"/>
          <w:szCs w:val="20"/>
          <w:lang w:val="x-none"/>
        </w:rPr>
        <w:t xml:space="preserve"> phase.</w:t>
      </w:r>
      <w:r w:rsidR="00A63B9E" w:rsidRPr="000A1E2C">
        <w:rPr>
          <w:sz w:val="20"/>
          <w:szCs w:val="20"/>
        </w:rPr>
        <w:t xml:space="preserve"> Fault </w:t>
      </w:r>
      <w:r w:rsidR="00A63B9E" w:rsidRPr="0067305F">
        <w:rPr>
          <w:sz w:val="20"/>
          <w:szCs w:val="20"/>
        </w:rPr>
        <w:t>waveforms both in Grid end and DER end</w:t>
      </w:r>
      <w:r w:rsidR="00A63B9E" w:rsidRPr="000A1E2C">
        <w:rPr>
          <w:sz w:val="20"/>
          <w:szCs w:val="20"/>
        </w:rPr>
        <w:t xml:space="preserve"> for the faulty phases are shown in</w:t>
      </w:r>
      <w:r w:rsidR="00B62E65" w:rsidRPr="000A1E2C">
        <w:rPr>
          <w:sz w:val="20"/>
          <w:szCs w:val="20"/>
        </w:rPr>
        <w:t xml:space="preserve"> </w:t>
      </w:r>
      <w:r w:rsidR="00D53A57">
        <w:rPr>
          <w:sz w:val="20"/>
          <w:szCs w:val="20"/>
        </w:rPr>
        <w:t>Fig.6 and Fig.7.</w:t>
      </w:r>
      <w:r w:rsidR="00A63B9E" w:rsidRPr="000A1E2C">
        <w:rPr>
          <w:sz w:val="20"/>
          <w:szCs w:val="20"/>
        </w:rPr>
        <w:t xml:space="preserve"> The pre-fault waveform in </w:t>
      </w:r>
      <w:r w:rsidR="00D53A57">
        <w:rPr>
          <w:sz w:val="20"/>
          <w:szCs w:val="20"/>
        </w:rPr>
        <w:t xml:space="preserve">Fig.6 </w:t>
      </w:r>
      <w:r w:rsidR="00071B70" w:rsidRPr="000A1E2C">
        <w:rPr>
          <w:sz w:val="20"/>
          <w:szCs w:val="20"/>
        </w:rPr>
        <w:t xml:space="preserve">shows balanced </w:t>
      </w:r>
      <w:r w:rsidR="00304456" w:rsidRPr="000A1E2C">
        <w:rPr>
          <w:sz w:val="20"/>
          <w:szCs w:val="20"/>
        </w:rPr>
        <w:t>condition.</w:t>
      </w:r>
      <w:r w:rsidR="000B2B49" w:rsidRPr="000A1E2C">
        <w:rPr>
          <w:sz w:val="20"/>
          <w:szCs w:val="20"/>
        </w:rPr>
        <w:t xml:space="preserve"> </w:t>
      </w:r>
      <w:r w:rsidR="00783BE9" w:rsidRPr="000A1E2C">
        <w:rPr>
          <w:sz w:val="20"/>
          <w:szCs w:val="20"/>
        </w:rPr>
        <w:t>At Grid end, d</w:t>
      </w:r>
      <w:r w:rsidR="00007BCB" w:rsidRPr="000A1E2C">
        <w:rPr>
          <w:sz w:val="20"/>
          <w:szCs w:val="20"/>
        </w:rPr>
        <w:t>uring fault, t</w:t>
      </w:r>
      <w:r w:rsidR="000B2B49" w:rsidRPr="000A1E2C">
        <w:rPr>
          <w:sz w:val="20"/>
          <w:szCs w:val="20"/>
        </w:rPr>
        <w:t xml:space="preserve">he </w:t>
      </w:r>
      <w:r w:rsidR="00F64A5A" w:rsidRPr="000A1E2C">
        <w:rPr>
          <w:sz w:val="20"/>
          <w:szCs w:val="20"/>
        </w:rPr>
        <w:t>B</w:t>
      </w:r>
      <w:r w:rsidR="000B2B49" w:rsidRPr="000A1E2C">
        <w:rPr>
          <w:sz w:val="20"/>
          <w:szCs w:val="20"/>
        </w:rPr>
        <w:t xml:space="preserve"> phase current has increased almost 10 times pre fault value and voltage has reduced drastically.  </w:t>
      </w:r>
      <w:r w:rsidR="000B2B49" w:rsidRPr="000A1E2C">
        <w:rPr>
          <w:sz w:val="20"/>
          <w:szCs w:val="20"/>
          <w:lang w:val="x-none"/>
        </w:rPr>
        <w:t>On</w:t>
      </w:r>
      <w:r w:rsidR="000B2B49" w:rsidRPr="006F1E06">
        <w:rPr>
          <w:sz w:val="20"/>
          <w:szCs w:val="20"/>
          <w:lang w:val="x-none"/>
        </w:rPr>
        <w:t xml:space="preserve"> the DER end </w:t>
      </w:r>
      <w:r w:rsidR="000B2B49" w:rsidRPr="006F1E06">
        <w:rPr>
          <w:sz w:val="20"/>
          <w:szCs w:val="20"/>
        </w:rPr>
        <w:t xml:space="preserve">during pre-fault we see balanced condition, and during fault, </w:t>
      </w:r>
      <w:r w:rsidR="000B2B49" w:rsidRPr="006F1E06">
        <w:rPr>
          <w:sz w:val="20"/>
          <w:szCs w:val="20"/>
          <w:lang w:val="x-none"/>
        </w:rPr>
        <w:t xml:space="preserve">voltage is </w:t>
      </w:r>
      <w:r w:rsidR="00C534E4">
        <w:rPr>
          <w:sz w:val="20"/>
          <w:szCs w:val="20"/>
          <w:lang w:val="x-none"/>
        </w:rPr>
        <w:t>als</w:t>
      </w:r>
      <w:r w:rsidR="002C5DB0">
        <w:rPr>
          <w:sz w:val="20"/>
          <w:szCs w:val="20"/>
          <w:lang w:val="x-none"/>
        </w:rPr>
        <w:t>o</w:t>
      </w:r>
      <w:r w:rsidR="00C534E4">
        <w:rPr>
          <w:sz w:val="20"/>
          <w:szCs w:val="20"/>
          <w:lang w:val="x-none"/>
        </w:rPr>
        <w:t xml:space="preserve"> </w:t>
      </w:r>
      <w:r w:rsidR="000B2B49" w:rsidRPr="006F1E06">
        <w:rPr>
          <w:sz w:val="20"/>
          <w:szCs w:val="20"/>
          <w:lang w:val="x-none"/>
        </w:rPr>
        <w:t xml:space="preserve">reduced </w:t>
      </w:r>
      <w:r w:rsidR="000B2B49" w:rsidRPr="006F1E06">
        <w:rPr>
          <w:sz w:val="20"/>
          <w:szCs w:val="20"/>
        </w:rPr>
        <w:t>as in</w:t>
      </w:r>
      <w:r w:rsidR="009047A0">
        <w:rPr>
          <w:sz w:val="20"/>
          <w:szCs w:val="20"/>
        </w:rPr>
        <w:t xml:space="preserve"> </w:t>
      </w:r>
      <w:r w:rsidR="0077082B">
        <w:rPr>
          <w:sz w:val="20"/>
          <w:szCs w:val="20"/>
        </w:rPr>
        <w:t>Fig.7.</w:t>
      </w:r>
    </w:p>
    <w:p w14:paraId="4E2D2FD4" w14:textId="623873DA" w:rsidR="00D70E8D" w:rsidRDefault="009554A3" w:rsidP="002A7749">
      <w:pPr>
        <w:pStyle w:val="BodyText"/>
        <w:ind w:firstLine="567"/>
        <w:jc w:val="both"/>
        <w:rPr>
          <w:sz w:val="20"/>
          <w:szCs w:val="20"/>
        </w:rPr>
      </w:pPr>
      <w:r w:rsidRPr="006F1E06">
        <w:rPr>
          <w:sz w:val="20"/>
          <w:szCs w:val="20"/>
          <w:lang w:val="x-none"/>
        </w:rPr>
        <w:t xml:space="preserve">However, no </w:t>
      </w:r>
      <w:r w:rsidRPr="006F1E06">
        <w:rPr>
          <w:sz w:val="20"/>
          <w:szCs w:val="20"/>
        </w:rPr>
        <w:t>neutral current or zero</w:t>
      </w:r>
      <w:r w:rsidRPr="006F1E06">
        <w:rPr>
          <w:sz w:val="20"/>
          <w:szCs w:val="20"/>
          <w:lang w:val="x-none"/>
        </w:rPr>
        <w:t xml:space="preserve">-sequence current was observed. Current is further observed to have increased in both </w:t>
      </w:r>
      <w:r>
        <w:rPr>
          <w:sz w:val="20"/>
          <w:szCs w:val="20"/>
          <w:lang w:val="x-none"/>
        </w:rPr>
        <w:t>A P</w:t>
      </w:r>
      <w:r>
        <w:rPr>
          <w:sz w:val="20"/>
          <w:szCs w:val="20"/>
        </w:rPr>
        <w:t>hase</w:t>
      </w:r>
      <w:r w:rsidRPr="006F1E06">
        <w:rPr>
          <w:sz w:val="20"/>
          <w:szCs w:val="20"/>
          <w:lang w:val="x-none"/>
        </w:rPr>
        <w:t xml:space="preserve"> and </w:t>
      </w:r>
      <w:r>
        <w:rPr>
          <w:sz w:val="20"/>
          <w:szCs w:val="20"/>
        </w:rPr>
        <w:t xml:space="preserve">B </w:t>
      </w:r>
      <w:r w:rsidRPr="006F1E06">
        <w:rPr>
          <w:sz w:val="20"/>
          <w:szCs w:val="20"/>
          <w:lang w:val="x-none"/>
        </w:rPr>
        <w:t>phase</w:t>
      </w:r>
      <w:r>
        <w:rPr>
          <w:sz w:val="20"/>
          <w:szCs w:val="20"/>
        </w:rPr>
        <w:t>.</w:t>
      </w:r>
      <w:r w:rsidRPr="000B2B49">
        <w:rPr>
          <w:sz w:val="20"/>
          <w:szCs w:val="20"/>
        </w:rPr>
        <w:t xml:space="preserve"> </w:t>
      </w:r>
      <w:r w:rsidR="00B51967">
        <w:rPr>
          <w:sz w:val="20"/>
          <w:szCs w:val="20"/>
        </w:rPr>
        <w:t>W</w:t>
      </w:r>
      <w:r w:rsidRPr="006F1E06">
        <w:rPr>
          <w:sz w:val="20"/>
          <w:szCs w:val="20"/>
        </w:rPr>
        <w:t xml:space="preserve">hen impedance was computed for phase to neutral, </w:t>
      </w:r>
      <w:r>
        <w:rPr>
          <w:sz w:val="20"/>
          <w:szCs w:val="20"/>
        </w:rPr>
        <w:t xml:space="preserve">B </w:t>
      </w:r>
      <w:r w:rsidRPr="006F1E06">
        <w:rPr>
          <w:sz w:val="20"/>
          <w:szCs w:val="20"/>
        </w:rPr>
        <w:t xml:space="preserve">phase directionality criteria </w:t>
      </w:r>
      <w:r w:rsidRPr="0067305F">
        <w:rPr>
          <w:sz w:val="20"/>
          <w:szCs w:val="20"/>
        </w:rPr>
        <w:t>is met at Grid end as in</w:t>
      </w:r>
      <w:r w:rsidR="0079025E">
        <w:rPr>
          <w:sz w:val="20"/>
          <w:szCs w:val="20"/>
        </w:rPr>
        <w:t xml:space="preserve"> Fig.8</w:t>
      </w:r>
      <w:r w:rsidRPr="0067305F">
        <w:rPr>
          <w:sz w:val="20"/>
          <w:szCs w:val="20"/>
        </w:rPr>
        <w:t>.</w:t>
      </w:r>
      <w:r w:rsidRPr="009554A3">
        <w:rPr>
          <w:sz w:val="20"/>
          <w:szCs w:val="20"/>
        </w:rPr>
        <w:t xml:space="preserve"> </w:t>
      </w:r>
      <w:r w:rsidRPr="006F1E06">
        <w:rPr>
          <w:sz w:val="20"/>
          <w:szCs w:val="20"/>
        </w:rPr>
        <w:t>The check program is used to verify this condition</w:t>
      </w:r>
      <w:r>
        <w:rPr>
          <w:sz w:val="20"/>
          <w:szCs w:val="20"/>
        </w:rPr>
        <w:t xml:space="preserve">. </w:t>
      </w:r>
      <w:r w:rsidR="00B51967">
        <w:rPr>
          <w:sz w:val="20"/>
          <w:szCs w:val="20"/>
        </w:rPr>
        <w:t>A</w:t>
      </w:r>
      <w:r w:rsidRPr="006F1E06">
        <w:rPr>
          <w:sz w:val="20"/>
          <w:szCs w:val="20"/>
        </w:rPr>
        <w:t xml:space="preserve">t DER end </w:t>
      </w:r>
      <w:r w:rsidR="00B51967" w:rsidRPr="006F1E06">
        <w:rPr>
          <w:sz w:val="20"/>
          <w:szCs w:val="20"/>
        </w:rPr>
        <w:t>behaviour</w:t>
      </w:r>
      <w:r w:rsidRPr="006F1E06">
        <w:rPr>
          <w:sz w:val="20"/>
          <w:szCs w:val="20"/>
        </w:rPr>
        <w:t xml:space="preserve"> is different and </w:t>
      </w:r>
      <w:r w:rsidR="0066089C">
        <w:rPr>
          <w:sz w:val="20"/>
          <w:szCs w:val="20"/>
        </w:rPr>
        <w:t>directionality</w:t>
      </w:r>
      <w:r w:rsidRPr="006F1E06">
        <w:rPr>
          <w:sz w:val="20"/>
          <w:szCs w:val="20"/>
        </w:rPr>
        <w:t xml:space="preserve">/ </w:t>
      </w:r>
      <w:r w:rsidR="0066089C">
        <w:rPr>
          <w:sz w:val="20"/>
          <w:szCs w:val="20"/>
        </w:rPr>
        <w:t>z</w:t>
      </w:r>
      <w:r w:rsidRPr="006F1E06">
        <w:rPr>
          <w:sz w:val="20"/>
          <w:szCs w:val="20"/>
        </w:rPr>
        <w:t>one reach criteria is not met</w:t>
      </w:r>
      <w:r>
        <w:rPr>
          <w:sz w:val="20"/>
          <w:szCs w:val="20"/>
        </w:rPr>
        <w:t xml:space="preserve">. </w:t>
      </w:r>
      <w:r w:rsidR="002B0475">
        <w:rPr>
          <w:sz w:val="20"/>
          <w:szCs w:val="20"/>
        </w:rPr>
        <w:t xml:space="preserve">The </w:t>
      </w:r>
      <w:r w:rsidR="00B51967">
        <w:rPr>
          <w:sz w:val="20"/>
          <w:szCs w:val="20"/>
        </w:rPr>
        <w:t>phaser</w:t>
      </w:r>
      <w:r w:rsidR="002B0475">
        <w:rPr>
          <w:sz w:val="20"/>
          <w:szCs w:val="20"/>
        </w:rPr>
        <w:t xml:space="preserve"> diagrams on both the ends confirm this behaviour as in </w:t>
      </w:r>
      <w:r w:rsidR="0079025E">
        <w:rPr>
          <w:sz w:val="20"/>
          <w:szCs w:val="20"/>
        </w:rPr>
        <w:t xml:space="preserve">Fig.9 and Fig.11 </w:t>
      </w:r>
      <w:r w:rsidR="00B60D85">
        <w:rPr>
          <w:sz w:val="20"/>
          <w:szCs w:val="20"/>
        </w:rPr>
        <w:t>for pre-fault condition</w:t>
      </w:r>
      <w:r w:rsidR="00C32AB6">
        <w:rPr>
          <w:sz w:val="20"/>
          <w:szCs w:val="20"/>
        </w:rPr>
        <w:t xml:space="preserve">, and </w:t>
      </w:r>
      <w:r w:rsidR="0079025E">
        <w:rPr>
          <w:sz w:val="20"/>
          <w:szCs w:val="20"/>
        </w:rPr>
        <w:t xml:space="preserve">Fig.10 and Fig.12 </w:t>
      </w:r>
      <w:r w:rsidR="003F6251">
        <w:rPr>
          <w:sz w:val="20"/>
          <w:szCs w:val="20"/>
        </w:rPr>
        <w:t>for during fault condition</w:t>
      </w:r>
      <w:r w:rsidR="00575F71">
        <w:rPr>
          <w:sz w:val="20"/>
          <w:szCs w:val="20"/>
        </w:rPr>
        <w:t xml:space="preserve">. </w:t>
      </w:r>
      <w:r w:rsidRPr="00C30DAA">
        <w:rPr>
          <w:sz w:val="20"/>
          <w:szCs w:val="20"/>
        </w:rPr>
        <w:t xml:space="preserve">The line parameter considered are as in </w:t>
      </w:r>
      <w:r w:rsidR="00856E09">
        <w:rPr>
          <w:sz w:val="20"/>
          <w:szCs w:val="20"/>
        </w:rPr>
        <w:t xml:space="preserve">Table 6 </w:t>
      </w:r>
      <w:r w:rsidR="0001442C">
        <w:rPr>
          <w:sz w:val="20"/>
          <w:szCs w:val="20"/>
        </w:rPr>
        <w:t>of</w:t>
      </w:r>
      <w:r w:rsidRPr="00C30DAA">
        <w:rPr>
          <w:sz w:val="20"/>
          <w:szCs w:val="20"/>
        </w:rPr>
        <w:t xml:space="preserve"> </w:t>
      </w:r>
      <w:r w:rsidR="00E37663">
        <w:rPr>
          <w:sz w:val="20"/>
          <w:szCs w:val="20"/>
        </w:rPr>
        <w:t>Appendix</w:t>
      </w:r>
      <w:r>
        <w:rPr>
          <w:sz w:val="20"/>
          <w:szCs w:val="20"/>
        </w:rPr>
        <w:t>.</w:t>
      </w:r>
    </w:p>
    <w:p w14:paraId="4DEB1B03" w14:textId="77777777" w:rsidR="00642823" w:rsidRDefault="005F68E7" w:rsidP="00642823">
      <w:pPr>
        <w:pStyle w:val="BodyText"/>
        <w:keepNext/>
        <w:jc w:val="both"/>
      </w:pPr>
      <w:r>
        <w:rPr>
          <w:noProof/>
          <w:sz w:val="20"/>
          <w:szCs w:val="20"/>
          <w:lang w:val="en-IN" w:eastAsia="en-IN"/>
        </w:rPr>
        <mc:AlternateContent>
          <mc:Choice Requires="wpc">
            <w:drawing>
              <wp:inline distT="0" distB="0" distL="0" distR="0" wp14:anchorId="057C291E" wp14:editId="75F1EAEE">
                <wp:extent cx="3181350" cy="1205505"/>
                <wp:effectExtent l="0" t="0" r="0" b="0"/>
                <wp:docPr id="156261140"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09544508" name="Text Box 1"/>
                        <wps:cNvSpPr txBox="1"/>
                        <wps:spPr>
                          <a:xfrm rot="16200000">
                            <a:off x="-140103" y="243399"/>
                            <a:ext cx="739162" cy="252730"/>
                          </a:xfrm>
                          <a:prstGeom prst="rect">
                            <a:avLst/>
                          </a:prstGeom>
                          <a:noFill/>
                          <a:ln w="6350">
                            <a:noFill/>
                          </a:ln>
                        </wps:spPr>
                        <wps:txbx>
                          <w:txbxContent>
                            <w:p w14:paraId="31685840" w14:textId="77777777" w:rsidR="00053D4A" w:rsidRDefault="00053D4A" w:rsidP="00FA6E4E">
                              <w:pPr>
                                <w:rPr>
                                  <w:sz w:val="16"/>
                                  <w:szCs w:val="16"/>
                                </w:rPr>
                              </w:pPr>
                              <w:r>
                                <w:rPr>
                                  <w:sz w:val="16"/>
                                  <w:szCs w:val="16"/>
                                </w:rPr>
                                <w:t>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6071490" name="Text Box 1"/>
                        <wps:cNvSpPr txBox="1"/>
                        <wps:spPr>
                          <a:xfrm rot="16200000">
                            <a:off x="1441890" y="248129"/>
                            <a:ext cx="748685" cy="252730"/>
                          </a:xfrm>
                          <a:prstGeom prst="rect">
                            <a:avLst/>
                          </a:prstGeom>
                          <a:noFill/>
                          <a:ln w="6350">
                            <a:noFill/>
                          </a:ln>
                        </wps:spPr>
                        <wps:txbx>
                          <w:txbxContent>
                            <w:p w14:paraId="6AE5C231" w14:textId="77777777" w:rsidR="00053D4A" w:rsidRDefault="00053D4A" w:rsidP="00FA6E4E">
                              <w:pPr>
                                <w:rPr>
                                  <w:sz w:val="16"/>
                                  <w:szCs w:val="16"/>
                                </w:rPr>
                              </w:pPr>
                              <w:r>
                                <w:rPr>
                                  <w:sz w:val="16"/>
                                  <w:szCs w:val="16"/>
                                </w:rPr>
                                <w:t>Current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5539259" name="Text Box 1"/>
                        <wps:cNvSpPr txBox="1"/>
                        <wps:spPr>
                          <a:xfrm>
                            <a:off x="686854" y="787058"/>
                            <a:ext cx="727075" cy="216242"/>
                          </a:xfrm>
                          <a:prstGeom prst="rect">
                            <a:avLst/>
                          </a:prstGeom>
                          <a:noFill/>
                          <a:ln w="6350">
                            <a:noFill/>
                          </a:ln>
                        </wps:spPr>
                        <wps:txbx>
                          <w:txbxContent>
                            <w:p w14:paraId="61D736EE" w14:textId="77777777" w:rsidR="00053D4A" w:rsidRDefault="00053D4A" w:rsidP="00FA6E4E">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7556871" name="Text Box 1"/>
                        <wps:cNvSpPr txBox="1"/>
                        <wps:spPr>
                          <a:xfrm>
                            <a:off x="2398939" y="739503"/>
                            <a:ext cx="727075" cy="214944"/>
                          </a:xfrm>
                          <a:prstGeom prst="rect">
                            <a:avLst/>
                          </a:prstGeom>
                          <a:noFill/>
                          <a:ln w="6350">
                            <a:noFill/>
                          </a:ln>
                        </wps:spPr>
                        <wps:txbx>
                          <w:txbxContent>
                            <w:p w14:paraId="3698A074" w14:textId="77777777" w:rsidR="00053D4A" w:rsidRDefault="00053D4A" w:rsidP="00FA6E4E">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1762986" name="Text Box 1"/>
                        <wps:cNvSpPr txBox="1"/>
                        <wps:spPr>
                          <a:xfrm>
                            <a:off x="3793" y="898232"/>
                            <a:ext cx="3177557" cy="271439"/>
                          </a:xfrm>
                          <a:prstGeom prst="rect">
                            <a:avLst/>
                          </a:prstGeom>
                          <a:noFill/>
                          <a:ln w="6350">
                            <a:noFill/>
                          </a:ln>
                        </wps:spPr>
                        <wps:txbx>
                          <w:txbxContent>
                            <w:p w14:paraId="72A32FA1" w14:textId="1C8896E1" w:rsidR="00053D4A" w:rsidRDefault="00147500" w:rsidP="00D60662">
                              <w:pPr>
                                <w:pStyle w:val="FigureCaption"/>
                              </w:pPr>
                              <w:r>
                                <w:rPr>
                                  <w:b/>
                                </w:rPr>
                                <w:t>Fig.6</w:t>
                              </w:r>
                              <w:r w:rsidR="00053D4A">
                                <w:rPr>
                                  <w:b/>
                                </w:rPr>
                                <w:t>.</w:t>
                              </w:r>
                              <w:r w:rsidR="00053D4A" w:rsidRPr="00831E2A">
                                <w:t xml:space="preserve"> Type-4 Wind: LG Fault Grid End waveform</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9053330" name="Picture 129053330">
                            <a:extLst>
                              <a:ext uri="{FF2B5EF4-FFF2-40B4-BE49-F238E27FC236}">
                                <a16:creationId xmlns:a16="http://schemas.microsoft.com/office/drawing/2014/main" id="{806366DC-C155-3F84-EA10-7C6C5DC20069}"/>
                              </a:ext>
                            </a:extLst>
                          </pic:cNvPr>
                          <pic:cNvPicPr>
                            <a:picLocks noChangeAspect="1"/>
                          </pic:cNvPicPr>
                        </pic:nvPicPr>
                        <pic:blipFill>
                          <a:blip r:embed="rId21"/>
                          <a:stretch>
                            <a:fillRect/>
                          </a:stretch>
                        </pic:blipFill>
                        <pic:spPr>
                          <a:xfrm>
                            <a:off x="285534" y="3"/>
                            <a:ext cx="1320109" cy="816274"/>
                          </a:xfrm>
                          <a:prstGeom prst="rect">
                            <a:avLst/>
                          </a:prstGeom>
                        </pic:spPr>
                      </pic:pic>
                      <pic:pic xmlns:pic="http://schemas.openxmlformats.org/drawingml/2006/picture">
                        <pic:nvPicPr>
                          <pic:cNvPr id="1289230492" name="Picture 1289230492">
                            <a:extLst>
                              <a:ext uri="{FF2B5EF4-FFF2-40B4-BE49-F238E27FC236}">
                                <a16:creationId xmlns:a16="http://schemas.microsoft.com/office/drawing/2014/main" id="{E1FFA809-29B4-D6CA-E333-181DAEEC8D8B}"/>
                              </a:ext>
                            </a:extLst>
                          </pic:cNvPr>
                          <pic:cNvPicPr>
                            <a:picLocks noChangeAspect="1"/>
                          </pic:cNvPicPr>
                        </pic:nvPicPr>
                        <pic:blipFill>
                          <a:blip r:embed="rId22"/>
                          <a:stretch>
                            <a:fillRect/>
                          </a:stretch>
                        </pic:blipFill>
                        <pic:spPr>
                          <a:xfrm>
                            <a:off x="1877832" y="42"/>
                            <a:ext cx="1302702" cy="829821"/>
                          </a:xfrm>
                          <a:prstGeom prst="rect">
                            <a:avLst/>
                          </a:prstGeom>
                        </pic:spPr>
                      </pic:pic>
                    </wpc:wpc>
                  </a:graphicData>
                </a:graphic>
              </wp:inline>
            </w:drawing>
          </mc:Choice>
          <mc:Fallback>
            <w:pict>
              <v:group w14:anchorId="057C291E" id="Canvas 1" o:spid="_x0000_s1037" editas="canvas" style="width:250.5pt;height:94.9pt;mso-position-horizontal-relative:char;mso-position-vertical-relative:line" coordsize="31813,1205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">
                <v:shape id="_x0000_s1038" type="#_x0000_t75" style="position:absolute;width:31813;height:12052;visibility:visible;mso-wrap-style:square" filled="t">
                  <v:fill o:detectmouseclick="t"/>
                  <v:path o:connecttype="none"/>
                </v:shape>
                <v:shape id="Text Box 1" o:spid="_x0000_s1039" type="#_x0000_t202" style="position:absolute;left:-1401;top:2433;width:7392;height:25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" filled="f" stroked="f" strokeweight=".5pt">
                  <v:textbox>
                    <w:txbxContent>
                      <w:p w14:paraId="31685840" w14:textId="77777777" w:rsidR="00053D4A" w:rsidRDefault="00053D4A" w:rsidP="00FA6E4E">
                        <w:pPr>
                          <w:rPr>
                            <w:sz w:val="16"/>
                            <w:szCs w:val="16"/>
                          </w:rPr>
                        </w:pPr>
                        <w:r>
                          <w:rPr>
                            <w:sz w:val="16"/>
                            <w:szCs w:val="16"/>
                          </w:rPr>
                          <w:t>Voltage (V)</w:t>
                        </w:r>
                      </w:p>
                    </w:txbxContent>
                  </v:textbox>
                </v:shape>
                <v:shape id="Text Box 1" o:spid="_x0000_s1040" type="#_x0000_t202" style="position:absolute;left:14418;top:2481;width:7487;height:25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" filled="f" stroked="f" strokeweight=".5pt">
                  <v:textbox>
                    <w:txbxContent>
                      <w:p w14:paraId="6AE5C231" w14:textId="77777777" w:rsidR="00053D4A" w:rsidRDefault="00053D4A" w:rsidP="00FA6E4E">
                        <w:pPr>
                          <w:rPr>
                            <w:sz w:val="16"/>
                            <w:szCs w:val="16"/>
                          </w:rPr>
                        </w:pPr>
                        <w:r>
                          <w:rPr>
                            <w:sz w:val="16"/>
                            <w:szCs w:val="16"/>
                          </w:rPr>
                          <w:t>Current (A)</w:t>
                        </w:r>
                      </w:p>
                    </w:txbxContent>
                  </v:textbox>
                </v:shape>
                <v:shape id="Text Box 1" o:spid="_x0000_s1041" type="#_x0000_t202" style="position:absolute;left:6868;top:7870;width:7271;height:2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" filled="f" stroked="f" strokeweight=".5pt">
                  <v:textbox>
                    <w:txbxContent>
                      <w:p w14:paraId="61D736EE" w14:textId="77777777" w:rsidR="00053D4A" w:rsidRDefault="00053D4A" w:rsidP="00FA6E4E">
                        <w:pPr>
                          <w:rPr>
                            <w:sz w:val="16"/>
                            <w:szCs w:val="16"/>
                          </w:rPr>
                        </w:pPr>
                        <w:r>
                          <w:rPr>
                            <w:sz w:val="16"/>
                            <w:szCs w:val="16"/>
                          </w:rPr>
                          <w:t>Time (s)</w:t>
                        </w:r>
                      </w:p>
                    </w:txbxContent>
                  </v:textbox>
                </v:shape>
                <v:shape id="Text Box 1" o:spid="_x0000_s1042" type="#_x0000_t202" style="position:absolute;left:23989;top:7395;width:7271;height:2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" filled="f" stroked="f" strokeweight=".5pt">
                  <v:textbox>
                    <w:txbxContent>
                      <w:p w14:paraId="3698A074" w14:textId="77777777" w:rsidR="00053D4A" w:rsidRDefault="00053D4A" w:rsidP="00FA6E4E">
                        <w:pPr>
                          <w:rPr>
                            <w:sz w:val="16"/>
                            <w:szCs w:val="16"/>
                          </w:rPr>
                        </w:pPr>
                        <w:r>
                          <w:rPr>
                            <w:sz w:val="16"/>
                            <w:szCs w:val="16"/>
                          </w:rPr>
                          <w:t>Time (s)</w:t>
                        </w:r>
                      </w:p>
                    </w:txbxContent>
                  </v:textbox>
                </v:shape>
                <v:shape id="Text Box 1" o:spid="_x0000_s1043" type="#_x0000_t202" style="position:absolute;left:37;top:8982;width:31776;height:27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" filled="f" stroked="f" strokeweight=".5pt">
                  <v:textbox>
                    <w:txbxContent>
                      <w:p w14:paraId="72A32FA1" w14:textId="1C8896E1" w:rsidR="00053D4A" w:rsidRDefault="00147500" w:rsidP="00D60662">
                        <w:pPr>
                          <w:pStyle w:val="FigureCaption"/>
                        </w:pPr>
                        <w:r>
                          <w:rPr>
                            <w:b/>
                          </w:rPr>
                          <w:t>Fig.6</w:t>
                        </w:r>
                        <w:r w:rsidR="00053D4A">
                          <w:rPr>
                            <w:b/>
                          </w:rPr>
                          <w:t>.</w:t>
                        </w:r>
                        <w:r w:rsidR="00053D4A" w:rsidRPr="00831E2A">
                          <w:t xml:space="preserve"> Type-4 Wind: LG Fault Grid End waveform</w:t>
                        </w:r>
                      </w:p>
                    </w:txbxContent>
                  </v:textbox>
                </v:shape>
                <v:shape id="Picture 129053330" o:spid="_x0000_s1044" type="#_x0000_t75" style="position:absolute;left:2855;width:13201;height:81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">
                  <v:imagedata r:id="rId23" o:title=""/>
                </v:shape>
                <v:shape id="Picture 1289230492" o:spid="_x0000_s1045" type="#_x0000_t75" style="position:absolute;left:18778;width:13027;height:82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">
                  <v:imagedata r:id="rId24" o:title=""/>
                </v:shape>
                <w10:anchorlock/>
              </v:group>
            </w:pict>
          </mc:Fallback>
        </mc:AlternateContent>
      </w:r>
    </w:p>
    <w:p w14:paraId="1193F95F" w14:textId="1780DEAA" w:rsidR="008366EC" w:rsidRDefault="008366EC" w:rsidP="008366EC">
      <w:pPr>
        <w:pStyle w:val="BodyText"/>
        <w:jc w:val="both"/>
        <w:rPr>
          <w:sz w:val="20"/>
          <w:szCs w:val="20"/>
        </w:rPr>
      </w:pPr>
      <w:r>
        <w:rPr>
          <w:noProof/>
          <w:sz w:val="20"/>
          <w:szCs w:val="20"/>
          <w:lang w:val="en-IN" w:eastAsia="en-IN"/>
        </w:rPr>
        <mc:AlternateContent>
          <mc:Choice Requires="wpc">
            <w:drawing>
              <wp:inline distT="0" distB="0" distL="0" distR="0" wp14:anchorId="0480F054" wp14:editId="18F63CD9">
                <wp:extent cx="3060700" cy="1232985"/>
                <wp:effectExtent l="0" t="0" r="6350" b="5715"/>
                <wp:docPr id="805836976"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171725798" name="Text Box 1"/>
                        <wps:cNvSpPr txBox="1"/>
                        <wps:spPr>
                          <a:xfrm rot="16200000">
                            <a:off x="-200352" y="371105"/>
                            <a:ext cx="739162" cy="252730"/>
                          </a:xfrm>
                          <a:prstGeom prst="rect">
                            <a:avLst/>
                          </a:prstGeom>
                          <a:noFill/>
                          <a:ln w="6350">
                            <a:noFill/>
                          </a:ln>
                        </wps:spPr>
                        <wps:txbx>
                          <w:txbxContent>
                            <w:p w14:paraId="0304735C" w14:textId="77777777" w:rsidR="00053D4A" w:rsidRDefault="00053D4A" w:rsidP="008366EC">
                              <w:pPr>
                                <w:rPr>
                                  <w:sz w:val="16"/>
                                  <w:szCs w:val="16"/>
                                </w:rPr>
                              </w:pPr>
                              <w:r>
                                <w:rPr>
                                  <w:sz w:val="16"/>
                                  <w:szCs w:val="16"/>
                                </w:rPr>
                                <w:t>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4664637" name="Text Box 1"/>
                        <wps:cNvSpPr txBox="1"/>
                        <wps:spPr>
                          <a:xfrm rot="16200000">
                            <a:off x="1374498" y="248139"/>
                            <a:ext cx="748685" cy="252730"/>
                          </a:xfrm>
                          <a:prstGeom prst="rect">
                            <a:avLst/>
                          </a:prstGeom>
                          <a:noFill/>
                          <a:ln w="6350">
                            <a:noFill/>
                          </a:ln>
                        </wps:spPr>
                        <wps:txbx>
                          <w:txbxContent>
                            <w:p w14:paraId="5CCA3489" w14:textId="77777777" w:rsidR="00053D4A" w:rsidRDefault="00053D4A" w:rsidP="008366EC">
                              <w:pPr>
                                <w:rPr>
                                  <w:sz w:val="16"/>
                                  <w:szCs w:val="16"/>
                                </w:rPr>
                              </w:pPr>
                              <w:r>
                                <w:rPr>
                                  <w:sz w:val="16"/>
                                  <w:szCs w:val="16"/>
                                </w:rPr>
                                <w:t>Current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87084060" name="Text Box 1"/>
                        <wps:cNvSpPr txBox="1"/>
                        <wps:spPr>
                          <a:xfrm>
                            <a:off x="779886" y="867089"/>
                            <a:ext cx="727075" cy="224337"/>
                          </a:xfrm>
                          <a:prstGeom prst="rect">
                            <a:avLst/>
                          </a:prstGeom>
                          <a:noFill/>
                          <a:ln w="6350">
                            <a:noFill/>
                          </a:ln>
                        </wps:spPr>
                        <wps:txbx>
                          <w:txbxContent>
                            <w:p w14:paraId="544E5ABD" w14:textId="77777777" w:rsidR="00053D4A" w:rsidRDefault="00053D4A" w:rsidP="008366EC">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91957492" name="Text Box 1"/>
                        <wps:cNvSpPr txBox="1"/>
                        <wps:spPr>
                          <a:xfrm>
                            <a:off x="2205423" y="755857"/>
                            <a:ext cx="727075" cy="247195"/>
                          </a:xfrm>
                          <a:prstGeom prst="rect">
                            <a:avLst/>
                          </a:prstGeom>
                          <a:noFill/>
                          <a:ln w="6350">
                            <a:noFill/>
                          </a:ln>
                        </wps:spPr>
                        <wps:txbx>
                          <w:txbxContent>
                            <w:p w14:paraId="5CFBF5E0" w14:textId="77777777" w:rsidR="00053D4A" w:rsidRDefault="00053D4A" w:rsidP="008366EC">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0522215" name="Text Box 1"/>
                        <wps:cNvSpPr txBox="1"/>
                        <wps:spPr>
                          <a:xfrm>
                            <a:off x="125450" y="948509"/>
                            <a:ext cx="2917754" cy="248995"/>
                          </a:xfrm>
                          <a:prstGeom prst="rect">
                            <a:avLst/>
                          </a:prstGeom>
                          <a:noFill/>
                          <a:ln w="6350">
                            <a:noFill/>
                          </a:ln>
                        </wps:spPr>
                        <wps:txbx>
                          <w:txbxContent>
                            <w:p w14:paraId="322BCD43" w14:textId="32729E01" w:rsidR="00053D4A" w:rsidRDefault="00147500" w:rsidP="00C45650">
                              <w:pPr>
                                <w:pStyle w:val="FigureCaption"/>
                              </w:pPr>
                              <w:r>
                                <w:rPr>
                                  <w:b/>
                                </w:rPr>
                                <w:t>Fig.7</w:t>
                              </w:r>
                              <w:r w:rsidR="00053D4A">
                                <w:rPr>
                                  <w:b/>
                                </w:rPr>
                                <w:t>.</w:t>
                              </w:r>
                              <w:r w:rsidR="00053D4A" w:rsidRPr="00B62E65">
                                <w:t xml:space="preserve"> Type-4 Wind: LG Fault DER End waveform</w:t>
                              </w:r>
                              <w:r w:rsidR="00053D4A">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05637127" name="Picture 1205637127">
                            <a:extLst>
                              <a:ext uri="{FF2B5EF4-FFF2-40B4-BE49-F238E27FC236}">
                                <a16:creationId xmlns:a16="http://schemas.microsoft.com/office/drawing/2014/main" id="{D3D0BD0C-DCA8-A24F-ADEB-1470F4489EEE}"/>
                              </a:ext>
                            </a:extLst>
                          </pic:cNvPr>
                          <pic:cNvPicPr>
                            <a:picLocks noChangeAspect="1"/>
                          </pic:cNvPicPr>
                        </pic:nvPicPr>
                        <pic:blipFill>
                          <a:blip r:embed="rId25"/>
                          <a:stretch>
                            <a:fillRect/>
                          </a:stretch>
                        </pic:blipFill>
                        <pic:spPr>
                          <a:xfrm>
                            <a:off x="318494" y="24"/>
                            <a:ext cx="1316637" cy="881189"/>
                          </a:xfrm>
                          <a:prstGeom prst="rect">
                            <a:avLst/>
                          </a:prstGeom>
                        </pic:spPr>
                      </pic:pic>
                      <pic:pic xmlns:pic="http://schemas.openxmlformats.org/drawingml/2006/picture">
                        <pic:nvPicPr>
                          <pic:cNvPr id="1942675706" name="Picture 1942675706">
                            <a:extLst>
                              <a:ext uri="{FF2B5EF4-FFF2-40B4-BE49-F238E27FC236}">
                                <a16:creationId xmlns:a16="http://schemas.microsoft.com/office/drawing/2014/main" id="{61DD1A58-4CA3-4DB8-216A-E4DE1F5C2BC8}"/>
                              </a:ext>
                            </a:extLst>
                          </pic:cNvPr>
                          <pic:cNvPicPr>
                            <a:picLocks noChangeAspect="1"/>
                          </pic:cNvPicPr>
                        </pic:nvPicPr>
                        <pic:blipFill>
                          <a:blip r:embed="rId26"/>
                          <a:stretch>
                            <a:fillRect/>
                          </a:stretch>
                        </pic:blipFill>
                        <pic:spPr>
                          <a:xfrm>
                            <a:off x="1766948" y="123"/>
                            <a:ext cx="1293752" cy="823163"/>
                          </a:xfrm>
                          <a:prstGeom prst="rect">
                            <a:avLst/>
                          </a:prstGeom>
                        </pic:spPr>
                      </pic:pic>
                    </wpc:wpc>
                  </a:graphicData>
                </a:graphic>
              </wp:inline>
            </w:drawing>
          </mc:Choice>
          <mc:Fallback>
            <w:pict>
              <v:group w14:anchorId="0480F054" id="_x0000_s1046" editas="canvas" style="width:241pt;height:97.1pt;mso-position-horizontal-relative:char;mso-position-vertical-relative:line" coordsize="30607,1232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">
                <v:shape id="_x0000_s1047" type="#_x0000_t75" style="position:absolute;width:30607;height:12325;visibility:visible;mso-wrap-style:square" filled="t">
                  <v:fill o:detectmouseclick="t"/>
                  <v:path o:connecttype="none"/>
                </v:shape>
                <v:shape id="Text Box 1" o:spid="_x0000_s1048" type="#_x0000_t202" style="position:absolute;left:-2004;top:3710;width:7392;height:252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" filled="f" stroked="f" strokeweight=".5pt">
                  <v:textbox>
                    <w:txbxContent>
                      <w:p w14:paraId="0304735C" w14:textId="77777777" w:rsidR="00053D4A" w:rsidRDefault="00053D4A" w:rsidP="008366EC">
                        <w:pPr>
                          <w:rPr>
                            <w:sz w:val="16"/>
                            <w:szCs w:val="16"/>
                          </w:rPr>
                        </w:pPr>
                        <w:r>
                          <w:rPr>
                            <w:sz w:val="16"/>
                            <w:szCs w:val="16"/>
                          </w:rPr>
                          <w:t>Voltage (V)</w:t>
                        </w:r>
                      </w:p>
                    </w:txbxContent>
                  </v:textbox>
                </v:shape>
                <v:shape id="Text Box 1" o:spid="_x0000_s1049" type="#_x0000_t202" style="position:absolute;left:13744;top:2481;width:7487;height:252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" filled="f" stroked="f" strokeweight=".5pt">
                  <v:textbox>
                    <w:txbxContent>
                      <w:p w14:paraId="5CCA3489" w14:textId="77777777" w:rsidR="00053D4A" w:rsidRDefault="00053D4A" w:rsidP="008366EC">
                        <w:pPr>
                          <w:rPr>
                            <w:sz w:val="16"/>
                            <w:szCs w:val="16"/>
                          </w:rPr>
                        </w:pPr>
                        <w:r>
                          <w:rPr>
                            <w:sz w:val="16"/>
                            <w:szCs w:val="16"/>
                          </w:rPr>
                          <w:t>Current (A)</w:t>
                        </w:r>
                      </w:p>
                    </w:txbxContent>
                  </v:textbox>
                </v:shape>
                <v:shape id="Text Box 1" o:spid="_x0000_s1050" type="#_x0000_t202" style="position:absolute;left:7798;top:8670;width:7271;height:2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" filled="f" stroked="f" strokeweight=".5pt">
                  <v:textbox>
                    <w:txbxContent>
                      <w:p w14:paraId="544E5ABD" w14:textId="77777777" w:rsidR="00053D4A" w:rsidRDefault="00053D4A" w:rsidP="008366EC">
                        <w:pPr>
                          <w:rPr>
                            <w:sz w:val="16"/>
                            <w:szCs w:val="16"/>
                          </w:rPr>
                        </w:pPr>
                        <w:r>
                          <w:rPr>
                            <w:sz w:val="16"/>
                            <w:szCs w:val="16"/>
                          </w:rPr>
                          <w:t>Time (s)</w:t>
                        </w:r>
                      </w:p>
                    </w:txbxContent>
                  </v:textbox>
                </v:shape>
                <v:shape id="Text Box 1" o:spid="_x0000_s1051" type="#_x0000_t202" style="position:absolute;left:22054;top:7558;width:7270;height:2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" filled="f" stroked="f" strokeweight=".5pt">
                  <v:textbox>
                    <w:txbxContent>
                      <w:p w14:paraId="5CFBF5E0" w14:textId="77777777" w:rsidR="00053D4A" w:rsidRDefault="00053D4A" w:rsidP="008366EC">
                        <w:pPr>
                          <w:rPr>
                            <w:sz w:val="16"/>
                            <w:szCs w:val="16"/>
                          </w:rPr>
                        </w:pPr>
                        <w:r>
                          <w:rPr>
                            <w:sz w:val="16"/>
                            <w:szCs w:val="16"/>
                          </w:rPr>
                          <w:t>Time (s)</w:t>
                        </w:r>
                      </w:p>
                    </w:txbxContent>
                  </v:textbox>
                </v:shape>
                <v:shape id="Text Box 1" o:spid="_x0000_s1052" type="#_x0000_t202" style="position:absolute;left:1254;top:9485;width:29178;height:2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" filled="f" stroked="f" strokeweight=".5pt">
                  <v:textbox>
                    <w:txbxContent>
                      <w:p w14:paraId="322BCD43" w14:textId="32729E01" w:rsidR="00053D4A" w:rsidRDefault="00147500" w:rsidP="00C45650">
                        <w:pPr>
                          <w:pStyle w:val="FigureCaption"/>
                        </w:pPr>
                        <w:r>
                          <w:rPr>
                            <w:b/>
                          </w:rPr>
                          <w:t>Fig.7</w:t>
                        </w:r>
                        <w:r w:rsidR="00053D4A">
                          <w:rPr>
                            <w:b/>
                          </w:rPr>
                          <w:t>.</w:t>
                        </w:r>
                        <w:r w:rsidR="00053D4A" w:rsidRPr="00B62E65">
                          <w:t xml:space="preserve"> Type-4 Wind: LG Fault DER End waveform</w:t>
                        </w:r>
                        <w:r w:rsidR="00053D4A">
                          <w:t> </w:t>
                        </w:r>
                      </w:p>
                    </w:txbxContent>
                  </v:textbox>
                </v:shape>
                <v:shape id="Picture 1205637127" o:spid="_x0000_s1053" type="#_x0000_t75" style="position:absolute;left:3184;width:13167;height:8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">
                  <v:imagedata r:id="rId27" o:title=""/>
                </v:shape>
                <v:shape id="Picture 1942675706" o:spid="_x0000_s1054" type="#_x0000_t75" style="position:absolute;left:17669;top:1;width:12938;height:82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">
                  <v:imagedata r:id="rId28" o:title=""/>
                </v:shape>
                <w10:anchorlock/>
              </v:group>
            </w:pict>
          </mc:Fallback>
        </mc:AlternateContent>
      </w:r>
    </w:p>
    <w:p w14:paraId="4DD311B2" w14:textId="7685985E" w:rsidR="00774FA9" w:rsidRDefault="008366EC" w:rsidP="008366EC">
      <w:pPr>
        <w:pStyle w:val="BodyText"/>
        <w:jc w:val="both"/>
        <w:rPr>
          <w:sz w:val="20"/>
          <w:szCs w:val="20"/>
        </w:rPr>
      </w:pPr>
      <w:r>
        <w:rPr>
          <w:noProof/>
          <w:sz w:val="20"/>
          <w:szCs w:val="20"/>
          <w:lang w:val="en-IN" w:eastAsia="en-IN"/>
        </w:rPr>
        <mc:AlternateContent>
          <mc:Choice Requires="wpc">
            <w:drawing>
              <wp:inline distT="0" distB="0" distL="0" distR="0" wp14:anchorId="0445E041" wp14:editId="39734AFC">
                <wp:extent cx="3158490" cy="2073729"/>
                <wp:effectExtent l="0" t="0" r="3810" b="3175"/>
                <wp:docPr id="1231312208"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19569570" name="Text Box 1"/>
                        <wps:cNvSpPr txBox="1"/>
                        <wps:spPr>
                          <a:xfrm>
                            <a:off x="4048" y="1666761"/>
                            <a:ext cx="3147692" cy="406514"/>
                          </a:xfrm>
                          <a:prstGeom prst="rect">
                            <a:avLst/>
                          </a:prstGeom>
                          <a:noFill/>
                          <a:ln w="6350">
                            <a:noFill/>
                          </a:ln>
                        </wps:spPr>
                        <wps:txbx>
                          <w:txbxContent>
                            <w:p w14:paraId="11E6F155" w14:textId="6A3FD1B3" w:rsidR="00053D4A" w:rsidRPr="00B62E65" w:rsidRDefault="00147500" w:rsidP="009F2F53">
                              <w:pPr>
                                <w:pStyle w:val="FigureCaption"/>
                              </w:pPr>
                              <w:r>
                                <w:rPr>
                                  <w:b/>
                                </w:rPr>
                                <w:t>Fig.8</w:t>
                              </w:r>
                              <w:r w:rsidR="00053D4A">
                                <w:rPr>
                                  <w:b/>
                                </w:rPr>
                                <w:t>.</w:t>
                              </w:r>
                              <w:r w:rsidR="00053D4A" w:rsidRPr="00B62E65">
                                <w:t xml:space="preserve"> Type-4 Wind: LG Fault </w:t>
                              </w:r>
                              <w:r w:rsidR="00053D4A" w:rsidRPr="00155BBE">
                                <w:t xml:space="preserve">Faulty phase Impedance Trajectory (a) Grid end (b) </w:t>
                              </w:r>
                              <w:r w:rsidR="00053D4A" w:rsidRPr="00B62E65">
                                <w:t xml:space="preserve">DER </w:t>
                              </w:r>
                              <w:r w:rsidR="00053D4A">
                                <w:t>end</w:t>
                              </w:r>
                            </w:p>
                            <w:p w14:paraId="13F6CFF5" w14:textId="0BE73AF1" w:rsidR="00053D4A" w:rsidRPr="005F4A8A" w:rsidRDefault="00053D4A" w:rsidP="00831E2A">
                              <w:pPr>
                                <w:pStyle w:val="Caption"/>
                                <w:rPr>
                                  <w:b w:val="0"/>
                                  <w:iCs/>
                                </w:rPr>
                              </w:pPr>
                              <w:r w:rsidRPr="00155BBE">
                                <w:t>DER end</w:t>
                              </w:r>
                            </w:p>
                            <w:p w14:paraId="555D9989" w14:textId="7E94A8DE" w:rsidR="00053D4A" w:rsidRDefault="00053D4A" w:rsidP="008366EC">
                              <w:pPr>
                                <w:spacing w:after="200"/>
                                <w:jc w:val="center"/>
                                <w:rPr>
                                  <w:rFonts w:ascii="Helvetica" w:hAnsi="Helvetica" w:cs="Helvetica"/>
                                  <w:b/>
                                  <w:bCs/>
                                  <w:color w:val="0070C0"/>
                                  <w:sz w:val="14"/>
                                  <w:szCs w:val="14"/>
                                </w:rPr>
                              </w:pPr>
                            </w:p>
                            <w:p w14:paraId="02D812C9" w14:textId="77777777" w:rsidR="00053D4A" w:rsidRDefault="00053D4A" w:rsidP="008366EC">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094376981" name="Group 1094376981"/>
                        <wpg:cNvGrpSpPr/>
                        <wpg:grpSpPr>
                          <a:xfrm>
                            <a:off x="16330" y="25491"/>
                            <a:ext cx="1574409" cy="1607366"/>
                            <a:chOff x="0" y="0"/>
                            <a:chExt cx="1632596" cy="1712558"/>
                          </a:xfrm>
                        </wpg:grpSpPr>
                        <wps:wsp>
                          <wps:cNvPr id="1813619369" name="Text Box 1"/>
                          <wps:cNvSpPr txBox="1"/>
                          <wps:spPr>
                            <a:xfrm>
                              <a:off x="547823" y="1483958"/>
                              <a:ext cx="872490" cy="228600"/>
                            </a:xfrm>
                            <a:prstGeom prst="rect">
                              <a:avLst/>
                            </a:prstGeom>
                            <a:noFill/>
                            <a:ln w="6350">
                              <a:noFill/>
                            </a:ln>
                          </wps:spPr>
                          <wps:txbx>
                            <w:txbxContent>
                              <w:p w14:paraId="7ABC899F" w14:textId="77777777" w:rsidR="00053D4A" w:rsidRDefault="00053D4A" w:rsidP="008366EC">
                                <w:pPr>
                                  <w:rPr>
                                    <w:sz w:val="16"/>
                                    <w:szCs w:val="16"/>
                                  </w:rPr>
                                </w:pPr>
                                <w:r>
                                  <w:rPr>
                                    <w:sz w:val="16"/>
                                    <w:szCs w:val="16"/>
                                  </w:rPr>
                                  <w:t>Resistance (Ω)</w:t>
                                </w:r>
                              </w:p>
                              <w:p w14:paraId="35616224" w14:textId="77777777" w:rsidR="00053D4A" w:rsidRDefault="00053D4A" w:rsidP="008366EC">
                                <w:pPr>
                                  <w:rPr>
                                    <w:sz w:val="16"/>
                                    <w:szCs w:val="16"/>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100432" name="Text Box 1111920539"/>
                          <wps:cNvSpPr txBox="1"/>
                          <wps:spPr>
                            <a:xfrm rot="16200000">
                              <a:off x="-299678" y="632293"/>
                              <a:ext cx="872836" cy="273480"/>
                            </a:xfrm>
                            <a:prstGeom prst="rect">
                              <a:avLst/>
                            </a:prstGeom>
                            <a:solidFill>
                              <a:schemeClr val="lt1"/>
                            </a:solidFill>
                            <a:ln w="6350">
                              <a:noFill/>
                            </a:ln>
                          </wps:spPr>
                          <wps:txbx>
                            <w:txbxContent>
                              <w:p w14:paraId="58E221DE" w14:textId="77777777" w:rsidR="00053D4A" w:rsidRDefault="00053D4A" w:rsidP="008366EC">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235161702" name="Group 235161702"/>
                          <wpg:cNvGrpSpPr/>
                          <wpg:grpSpPr>
                            <a:xfrm>
                              <a:off x="289850" y="73248"/>
                              <a:ext cx="1234286" cy="1365844"/>
                              <a:chOff x="294988" y="79995"/>
                              <a:chExt cx="2538448" cy="3079670"/>
                            </a:xfrm>
                          </wpg:grpSpPr>
                          <pic:pic xmlns:pic="http://schemas.openxmlformats.org/drawingml/2006/picture">
                            <pic:nvPicPr>
                              <pic:cNvPr id="1824131286" name="Picture 1824131286"/>
                              <pic:cNvPicPr>
                                <a:picLocks noChangeAspect="1"/>
                              </pic:cNvPicPr>
                            </pic:nvPicPr>
                            <pic:blipFill rotWithShape="1">
                              <a:blip r:embed="rId29"/>
                              <a:srcRect l="12726" t="7244" r="53528" b="10914"/>
                              <a:stretch/>
                            </pic:blipFill>
                            <pic:spPr>
                              <a:xfrm>
                                <a:off x="294988" y="79995"/>
                                <a:ext cx="2538448" cy="3079670"/>
                              </a:xfrm>
                              <a:prstGeom prst="rect">
                                <a:avLst/>
                              </a:prstGeom>
                            </pic:spPr>
                          </pic:pic>
                          <pic:pic xmlns:pic="http://schemas.openxmlformats.org/drawingml/2006/picture">
                            <pic:nvPicPr>
                              <pic:cNvPr id="263317352" name="Picture 263317352"/>
                              <pic:cNvPicPr>
                                <a:picLocks noChangeAspect="1"/>
                              </pic:cNvPicPr>
                            </pic:nvPicPr>
                            <pic:blipFill rotWithShape="1">
                              <a:blip r:embed="rId30"/>
                              <a:srcRect l="22673" t="34575" r="64032" b="32603"/>
                              <a:stretch/>
                            </pic:blipFill>
                            <pic:spPr>
                              <a:xfrm>
                                <a:off x="1561966" y="180104"/>
                                <a:ext cx="917839" cy="885887"/>
                              </a:xfrm>
                              <a:prstGeom prst="rect">
                                <a:avLst/>
                              </a:prstGeom>
                              <a:ln w="19050">
                                <a:solidFill>
                                  <a:schemeClr val="tx1"/>
                                </a:solidFill>
                              </a:ln>
                            </pic:spPr>
                          </pic:pic>
                        </wpg:grpSp>
                        <wps:wsp>
                          <wps:cNvPr id="257917982" name="Text Box 2"/>
                          <wps:cNvSpPr txBox="1"/>
                          <wps:spPr>
                            <a:xfrm>
                              <a:off x="74908" y="817210"/>
                              <a:ext cx="313690" cy="190500"/>
                            </a:xfrm>
                            <a:prstGeom prst="rect">
                              <a:avLst/>
                            </a:prstGeom>
                            <a:noFill/>
                            <a:ln w="6350">
                              <a:noFill/>
                            </a:ln>
                          </wps:spPr>
                          <wps:txbx>
                            <w:txbxContent>
                              <w:p w14:paraId="2FB9D17E" w14:textId="77777777" w:rsidR="00053D4A" w:rsidRDefault="00053D4A" w:rsidP="008366EC">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9867416" name="Text Box 2"/>
                          <wps:cNvSpPr txBox="1"/>
                          <wps:spPr>
                            <a:xfrm>
                              <a:off x="74908" y="988355"/>
                              <a:ext cx="313690" cy="190500"/>
                            </a:xfrm>
                            <a:prstGeom prst="rect">
                              <a:avLst/>
                            </a:prstGeom>
                            <a:noFill/>
                            <a:ln w="6350">
                              <a:noFill/>
                            </a:ln>
                          </wps:spPr>
                          <wps:txbx>
                            <w:txbxContent>
                              <w:p w14:paraId="0AEE5352" w14:textId="77777777" w:rsidR="00053D4A" w:rsidRDefault="00053D4A" w:rsidP="008366EC">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500374" name="Text Box 2"/>
                          <wps:cNvSpPr txBox="1"/>
                          <wps:spPr>
                            <a:xfrm>
                              <a:off x="74908" y="1154610"/>
                              <a:ext cx="313690" cy="190500"/>
                            </a:xfrm>
                            <a:prstGeom prst="rect">
                              <a:avLst/>
                            </a:prstGeom>
                            <a:noFill/>
                            <a:ln w="6350">
                              <a:noFill/>
                            </a:ln>
                          </wps:spPr>
                          <wps:txbx>
                            <w:txbxContent>
                              <w:p w14:paraId="472A803A" w14:textId="77777777" w:rsidR="00053D4A" w:rsidRDefault="00053D4A" w:rsidP="008366EC">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3160916" name="Text Box 2"/>
                          <wps:cNvSpPr txBox="1"/>
                          <wps:spPr>
                            <a:xfrm>
                              <a:off x="59313" y="1300344"/>
                              <a:ext cx="313690" cy="190500"/>
                            </a:xfrm>
                            <a:prstGeom prst="rect">
                              <a:avLst/>
                            </a:prstGeom>
                            <a:noFill/>
                            <a:ln w="6350">
                              <a:noFill/>
                            </a:ln>
                          </wps:spPr>
                          <wps:txbx>
                            <w:txbxContent>
                              <w:p w14:paraId="3800527E" w14:textId="77777777" w:rsidR="00053D4A" w:rsidRDefault="00053D4A" w:rsidP="008366EC">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19233" name="Text Box 2"/>
                          <wps:cNvSpPr txBox="1"/>
                          <wps:spPr>
                            <a:xfrm>
                              <a:off x="199807" y="1382046"/>
                              <a:ext cx="313690" cy="190500"/>
                            </a:xfrm>
                            <a:prstGeom prst="rect">
                              <a:avLst/>
                            </a:prstGeom>
                            <a:noFill/>
                            <a:ln w="6350">
                              <a:noFill/>
                            </a:ln>
                          </wps:spPr>
                          <wps:txbx>
                            <w:txbxContent>
                              <w:p w14:paraId="5D29679B" w14:textId="77777777" w:rsidR="00053D4A" w:rsidRDefault="00053D4A" w:rsidP="008366EC">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5442126" name="Text Box 2"/>
                          <wps:cNvSpPr txBox="1"/>
                          <wps:spPr>
                            <a:xfrm>
                              <a:off x="347814" y="1382046"/>
                              <a:ext cx="313690" cy="190500"/>
                            </a:xfrm>
                            <a:prstGeom prst="rect">
                              <a:avLst/>
                            </a:prstGeom>
                            <a:noFill/>
                            <a:ln w="6350">
                              <a:noFill/>
                            </a:ln>
                          </wps:spPr>
                          <wps:txbx>
                            <w:txbxContent>
                              <w:p w14:paraId="1FAF70E2" w14:textId="77777777" w:rsidR="00053D4A" w:rsidRDefault="00053D4A" w:rsidP="008366EC">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04404207" name="Text Box 2"/>
                          <wps:cNvSpPr txBox="1"/>
                          <wps:spPr>
                            <a:xfrm>
                              <a:off x="484730" y="1382046"/>
                              <a:ext cx="313690" cy="190500"/>
                            </a:xfrm>
                            <a:prstGeom prst="rect">
                              <a:avLst/>
                            </a:prstGeom>
                            <a:noFill/>
                            <a:ln w="6350">
                              <a:noFill/>
                            </a:ln>
                          </wps:spPr>
                          <wps:txbx>
                            <w:txbxContent>
                              <w:p w14:paraId="6087FEE5" w14:textId="77777777" w:rsidR="00053D4A" w:rsidRDefault="00053D4A" w:rsidP="008366EC">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0136208" name="Text Box 2"/>
                          <wps:cNvSpPr txBox="1"/>
                          <wps:spPr>
                            <a:xfrm>
                              <a:off x="616755" y="1382046"/>
                              <a:ext cx="313690" cy="190500"/>
                            </a:xfrm>
                            <a:prstGeom prst="rect">
                              <a:avLst/>
                            </a:prstGeom>
                            <a:noFill/>
                            <a:ln w="6350">
                              <a:noFill/>
                            </a:ln>
                          </wps:spPr>
                          <wps:txbx>
                            <w:txbxContent>
                              <w:p w14:paraId="08CAC330" w14:textId="77777777" w:rsidR="00053D4A" w:rsidRDefault="00053D4A" w:rsidP="008366EC">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2536674" name="Text Box 2"/>
                          <wps:cNvSpPr txBox="1"/>
                          <wps:spPr>
                            <a:xfrm>
                              <a:off x="798420" y="1390902"/>
                              <a:ext cx="200667" cy="190500"/>
                            </a:xfrm>
                            <a:prstGeom prst="rect">
                              <a:avLst/>
                            </a:prstGeom>
                            <a:noFill/>
                            <a:ln w="6350">
                              <a:noFill/>
                            </a:ln>
                          </wps:spPr>
                          <wps:txbx>
                            <w:txbxContent>
                              <w:p w14:paraId="79B52FA4" w14:textId="77777777" w:rsidR="00053D4A" w:rsidRDefault="00053D4A" w:rsidP="008366EC">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2140728" name="Text Box 2"/>
                          <wps:cNvSpPr txBox="1"/>
                          <wps:spPr>
                            <a:xfrm>
                              <a:off x="905901" y="1382046"/>
                              <a:ext cx="313690" cy="190500"/>
                            </a:xfrm>
                            <a:prstGeom prst="rect">
                              <a:avLst/>
                            </a:prstGeom>
                            <a:noFill/>
                            <a:ln w="6350">
                              <a:noFill/>
                            </a:ln>
                          </wps:spPr>
                          <wps:txbx>
                            <w:txbxContent>
                              <w:p w14:paraId="60E8AAC3" w14:textId="77777777" w:rsidR="00053D4A" w:rsidRDefault="00053D4A" w:rsidP="008366EC">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8741170" name="Text Box 2"/>
                          <wps:cNvSpPr txBox="1"/>
                          <wps:spPr>
                            <a:xfrm>
                              <a:off x="1047061" y="1382046"/>
                              <a:ext cx="284535" cy="190500"/>
                            </a:xfrm>
                            <a:prstGeom prst="rect">
                              <a:avLst/>
                            </a:prstGeom>
                            <a:noFill/>
                            <a:ln w="6350">
                              <a:noFill/>
                            </a:ln>
                          </wps:spPr>
                          <wps:txbx>
                            <w:txbxContent>
                              <w:p w14:paraId="38D84540" w14:textId="77777777" w:rsidR="00053D4A" w:rsidRDefault="00053D4A" w:rsidP="008366EC">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6106800" name="Text Box 2"/>
                          <wps:cNvSpPr txBox="1"/>
                          <wps:spPr>
                            <a:xfrm>
                              <a:off x="1176648" y="1382046"/>
                              <a:ext cx="313690" cy="190500"/>
                            </a:xfrm>
                            <a:prstGeom prst="rect">
                              <a:avLst/>
                            </a:prstGeom>
                            <a:noFill/>
                            <a:ln w="6350">
                              <a:noFill/>
                            </a:ln>
                          </wps:spPr>
                          <wps:txbx>
                            <w:txbxContent>
                              <w:p w14:paraId="6A48C586" w14:textId="77777777" w:rsidR="00053D4A" w:rsidRDefault="00053D4A" w:rsidP="008366EC">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9022189" name="Text Box 2"/>
                          <wps:cNvSpPr txBox="1"/>
                          <wps:spPr>
                            <a:xfrm>
                              <a:off x="1318906" y="1379096"/>
                              <a:ext cx="313690" cy="190500"/>
                            </a:xfrm>
                            <a:prstGeom prst="rect">
                              <a:avLst/>
                            </a:prstGeom>
                            <a:noFill/>
                            <a:ln w="6350">
                              <a:noFill/>
                            </a:ln>
                          </wps:spPr>
                          <wps:txbx>
                            <w:txbxContent>
                              <w:p w14:paraId="77CA083C" w14:textId="77777777" w:rsidR="00053D4A" w:rsidRDefault="00053D4A" w:rsidP="008366EC">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69263800" name="Text Box 2"/>
                          <wps:cNvSpPr txBox="1"/>
                          <wps:spPr>
                            <a:xfrm>
                              <a:off x="102501" y="489121"/>
                              <a:ext cx="313690" cy="222250"/>
                            </a:xfrm>
                            <a:prstGeom prst="rect">
                              <a:avLst/>
                            </a:prstGeom>
                            <a:noFill/>
                            <a:ln w="6350">
                              <a:noFill/>
                            </a:ln>
                          </wps:spPr>
                          <wps:txbx>
                            <w:txbxContent>
                              <w:p w14:paraId="17D919E6" w14:textId="77777777" w:rsidR="00053D4A" w:rsidRDefault="00053D4A" w:rsidP="008366EC">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498350" name="Text Box 2"/>
                          <wps:cNvSpPr txBox="1"/>
                          <wps:spPr>
                            <a:xfrm>
                              <a:off x="102222" y="332615"/>
                              <a:ext cx="313690" cy="190500"/>
                            </a:xfrm>
                            <a:prstGeom prst="rect">
                              <a:avLst/>
                            </a:prstGeom>
                            <a:noFill/>
                            <a:ln w="6350">
                              <a:noFill/>
                            </a:ln>
                          </wps:spPr>
                          <wps:txbx>
                            <w:txbxContent>
                              <w:p w14:paraId="7F2C6C2D" w14:textId="77777777" w:rsidR="00053D4A" w:rsidRDefault="00053D4A" w:rsidP="008366EC">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26783062" name="Text Box 2"/>
                          <wps:cNvSpPr txBox="1"/>
                          <wps:spPr>
                            <a:xfrm>
                              <a:off x="95511" y="156611"/>
                              <a:ext cx="307975" cy="190500"/>
                            </a:xfrm>
                            <a:prstGeom prst="rect">
                              <a:avLst/>
                            </a:prstGeom>
                            <a:noFill/>
                            <a:ln w="6350">
                              <a:noFill/>
                            </a:ln>
                          </wps:spPr>
                          <wps:txbx>
                            <w:txbxContent>
                              <w:p w14:paraId="6C00654E" w14:textId="77777777" w:rsidR="00053D4A" w:rsidRDefault="00053D4A" w:rsidP="008366EC">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69387264" name="Text Box 2"/>
                          <wps:cNvSpPr txBox="1"/>
                          <wps:spPr>
                            <a:xfrm>
                              <a:off x="95525" y="0"/>
                              <a:ext cx="313690" cy="190500"/>
                            </a:xfrm>
                            <a:prstGeom prst="rect">
                              <a:avLst/>
                            </a:prstGeom>
                            <a:noFill/>
                            <a:ln w="6350">
                              <a:noFill/>
                            </a:ln>
                          </wps:spPr>
                          <wps:txbx>
                            <w:txbxContent>
                              <w:p w14:paraId="602BA9FD" w14:textId="77777777" w:rsidR="00053D4A" w:rsidRDefault="00053D4A" w:rsidP="008366EC">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2064405" name="Text Box 2"/>
                          <wps:cNvSpPr txBox="1"/>
                          <wps:spPr>
                            <a:xfrm>
                              <a:off x="144064" y="651598"/>
                              <a:ext cx="154305" cy="180340"/>
                            </a:xfrm>
                            <a:prstGeom prst="rect">
                              <a:avLst/>
                            </a:prstGeom>
                            <a:noFill/>
                            <a:ln w="6350">
                              <a:noFill/>
                            </a:ln>
                          </wps:spPr>
                          <wps:txbx>
                            <w:txbxContent>
                              <w:p w14:paraId="4E8E6C22" w14:textId="77777777" w:rsidR="00053D4A" w:rsidRDefault="00053D4A" w:rsidP="008366EC">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783875807" name="Group 783875807"/>
                        <wpg:cNvGrpSpPr/>
                        <wpg:grpSpPr>
                          <a:xfrm>
                            <a:off x="1566219" y="87403"/>
                            <a:ext cx="1591177" cy="1545418"/>
                            <a:chOff x="1379154" y="25493"/>
                            <a:chExt cx="1680845" cy="1630043"/>
                          </a:xfrm>
                        </wpg:grpSpPr>
                        <wps:wsp>
                          <wps:cNvPr id="1242621068" name="Text Box 1"/>
                          <wps:cNvSpPr txBox="1"/>
                          <wps:spPr>
                            <a:xfrm>
                              <a:off x="1974207" y="1426936"/>
                              <a:ext cx="872490" cy="228600"/>
                            </a:xfrm>
                            <a:prstGeom prst="rect">
                              <a:avLst/>
                            </a:prstGeom>
                            <a:noFill/>
                            <a:ln w="6350">
                              <a:noFill/>
                            </a:ln>
                          </wps:spPr>
                          <wps:txbx>
                            <w:txbxContent>
                              <w:p w14:paraId="59A674B9" w14:textId="77777777" w:rsidR="00053D4A" w:rsidRDefault="00053D4A" w:rsidP="002A557B">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7667672" name="Picture 27667672">
                              <a:extLst>
                                <a:ext uri="{FF2B5EF4-FFF2-40B4-BE49-F238E27FC236}">
                                  <a16:creationId xmlns:a16="http://schemas.microsoft.com/office/drawing/2014/main" id="{2DCE2282-436F-1829-D1CC-D1B5E7552908}"/>
                                </a:ext>
                              </a:extLst>
                            </pic:cNvPr>
                            <pic:cNvPicPr>
                              <a:picLocks noChangeAspect="1"/>
                            </pic:cNvPicPr>
                          </pic:nvPicPr>
                          <pic:blipFill rotWithShape="1">
                            <a:blip r:embed="rId29"/>
                            <a:srcRect l="57038" t="7207" r="9145" b="11014"/>
                            <a:stretch/>
                          </pic:blipFill>
                          <pic:spPr>
                            <a:xfrm>
                              <a:off x="1685859" y="25493"/>
                              <a:ext cx="1256030" cy="1356360"/>
                            </a:xfrm>
                            <a:prstGeom prst="rect">
                              <a:avLst/>
                            </a:prstGeom>
                          </pic:spPr>
                        </pic:pic>
                        <wps:wsp>
                          <wps:cNvPr id="1455929465" name="Text Box 2"/>
                          <wps:cNvSpPr txBox="1"/>
                          <wps:spPr>
                            <a:xfrm>
                              <a:off x="1457676" y="779237"/>
                              <a:ext cx="369785" cy="224810"/>
                            </a:xfrm>
                            <a:prstGeom prst="rect">
                              <a:avLst/>
                            </a:prstGeom>
                            <a:noFill/>
                            <a:ln w="6350">
                              <a:noFill/>
                            </a:ln>
                          </wps:spPr>
                          <wps:txbx>
                            <w:txbxContent>
                              <w:p w14:paraId="116F48D6" w14:textId="77777777" w:rsidR="00053D4A" w:rsidRDefault="00053D4A" w:rsidP="002A557B">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3668065" name="Text Box 2"/>
                          <wps:cNvSpPr txBox="1"/>
                          <wps:spPr>
                            <a:xfrm>
                              <a:off x="1457676" y="950688"/>
                              <a:ext cx="354606" cy="205847"/>
                            </a:xfrm>
                            <a:prstGeom prst="rect">
                              <a:avLst/>
                            </a:prstGeom>
                            <a:noFill/>
                            <a:ln w="6350">
                              <a:noFill/>
                            </a:ln>
                          </wps:spPr>
                          <wps:txbx>
                            <w:txbxContent>
                              <w:p w14:paraId="4D1C0686" w14:textId="77777777" w:rsidR="00053D4A" w:rsidRDefault="00053D4A" w:rsidP="002A557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6027010" name="Text Box 2"/>
                          <wps:cNvSpPr txBox="1"/>
                          <wps:spPr>
                            <a:xfrm>
                              <a:off x="1457676" y="1116423"/>
                              <a:ext cx="369785" cy="215265"/>
                            </a:xfrm>
                            <a:prstGeom prst="rect">
                              <a:avLst/>
                            </a:prstGeom>
                            <a:noFill/>
                            <a:ln w="6350">
                              <a:noFill/>
                            </a:ln>
                          </wps:spPr>
                          <wps:txbx>
                            <w:txbxContent>
                              <w:p w14:paraId="459EA820" w14:textId="77777777" w:rsidR="00053D4A" w:rsidRDefault="00053D4A" w:rsidP="002A557B">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5966171" name="Text Box 2"/>
                          <wps:cNvSpPr txBox="1"/>
                          <wps:spPr>
                            <a:xfrm>
                              <a:off x="1451949" y="1252091"/>
                              <a:ext cx="375510" cy="219900"/>
                            </a:xfrm>
                            <a:prstGeom prst="rect">
                              <a:avLst/>
                            </a:prstGeom>
                            <a:noFill/>
                            <a:ln w="6350">
                              <a:noFill/>
                            </a:ln>
                          </wps:spPr>
                          <wps:txbx>
                            <w:txbxContent>
                              <w:p w14:paraId="1209E269" w14:textId="77777777" w:rsidR="00053D4A" w:rsidRDefault="00053D4A" w:rsidP="002A557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9924603" name="Text Box 2"/>
                          <wps:cNvSpPr txBox="1"/>
                          <wps:spPr>
                            <a:xfrm>
                              <a:off x="1485199" y="434433"/>
                              <a:ext cx="313690" cy="190500"/>
                            </a:xfrm>
                            <a:prstGeom prst="rect">
                              <a:avLst/>
                            </a:prstGeom>
                            <a:noFill/>
                            <a:ln w="6350">
                              <a:noFill/>
                            </a:ln>
                          </wps:spPr>
                          <wps:txbx>
                            <w:txbxContent>
                              <w:p w14:paraId="05C98126" w14:textId="77777777" w:rsidR="00053D4A" w:rsidRDefault="00053D4A" w:rsidP="002A557B">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39221223" name="Text Box 2"/>
                          <wps:cNvSpPr txBox="1"/>
                          <wps:spPr>
                            <a:xfrm>
                              <a:off x="1482024" y="266793"/>
                              <a:ext cx="313690" cy="190500"/>
                            </a:xfrm>
                            <a:prstGeom prst="rect">
                              <a:avLst/>
                            </a:prstGeom>
                            <a:noFill/>
                            <a:ln w="6350">
                              <a:noFill/>
                            </a:ln>
                          </wps:spPr>
                          <wps:txbx>
                            <w:txbxContent>
                              <w:p w14:paraId="0362A379" w14:textId="77777777" w:rsidR="00053D4A" w:rsidRDefault="00053D4A" w:rsidP="002A557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99612913" name="Text Box 2"/>
                          <wps:cNvSpPr txBox="1"/>
                          <wps:spPr>
                            <a:xfrm>
                              <a:off x="1473134" y="97883"/>
                              <a:ext cx="313690" cy="190500"/>
                            </a:xfrm>
                            <a:prstGeom prst="rect">
                              <a:avLst/>
                            </a:prstGeom>
                            <a:noFill/>
                            <a:ln w="6350">
                              <a:noFill/>
                            </a:ln>
                          </wps:spPr>
                          <wps:txbx>
                            <w:txbxContent>
                              <w:p w14:paraId="0B939A5F" w14:textId="77777777" w:rsidR="00053D4A" w:rsidRDefault="00053D4A" w:rsidP="002A557B">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36034442" name="Text Box 2"/>
                          <wps:cNvSpPr txBox="1"/>
                          <wps:spPr>
                            <a:xfrm>
                              <a:off x="1576308" y="1334862"/>
                              <a:ext cx="384426" cy="216301"/>
                            </a:xfrm>
                            <a:prstGeom prst="rect">
                              <a:avLst/>
                            </a:prstGeom>
                            <a:noFill/>
                            <a:ln w="6350">
                              <a:noFill/>
                            </a:ln>
                          </wps:spPr>
                          <wps:txbx>
                            <w:txbxContent>
                              <w:p w14:paraId="1B71D4A2" w14:textId="77777777" w:rsidR="00053D4A" w:rsidRDefault="00053D4A" w:rsidP="002A557B">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02436304" name="Text Box 2"/>
                          <wps:cNvSpPr txBox="1"/>
                          <wps:spPr>
                            <a:xfrm>
                              <a:off x="1708327" y="1339864"/>
                              <a:ext cx="391599" cy="211301"/>
                            </a:xfrm>
                            <a:prstGeom prst="rect">
                              <a:avLst/>
                            </a:prstGeom>
                            <a:noFill/>
                            <a:ln w="6350">
                              <a:noFill/>
                            </a:ln>
                          </wps:spPr>
                          <wps:txbx>
                            <w:txbxContent>
                              <w:p w14:paraId="7A346F7B" w14:textId="77777777" w:rsidR="00053D4A" w:rsidRDefault="00053D4A" w:rsidP="002A557B">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6554427" name="Text Box 2"/>
                          <wps:cNvSpPr txBox="1"/>
                          <wps:spPr>
                            <a:xfrm>
                              <a:off x="1842467" y="1334862"/>
                              <a:ext cx="358067" cy="230567"/>
                            </a:xfrm>
                            <a:prstGeom prst="rect">
                              <a:avLst/>
                            </a:prstGeom>
                            <a:noFill/>
                            <a:ln w="6350">
                              <a:noFill/>
                            </a:ln>
                          </wps:spPr>
                          <wps:txbx>
                            <w:txbxContent>
                              <w:p w14:paraId="346B49F3" w14:textId="77777777" w:rsidR="00053D4A" w:rsidRDefault="00053D4A" w:rsidP="002A557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0971420" name="Text Box 2"/>
                          <wps:cNvSpPr txBox="1"/>
                          <wps:spPr>
                            <a:xfrm>
                              <a:off x="2003457" y="1334864"/>
                              <a:ext cx="329143" cy="240950"/>
                            </a:xfrm>
                            <a:prstGeom prst="rect">
                              <a:avLst/>
                            </a:prstGeom>
                            <a:noFill/>
                            <a:ln w="6350">
                              <a:noFill/>
                            </a:ln>
                          </wps:spPr>
                          <wps:txbx>
                            <w:txbxContent>
                              <w:p w14:paraId="3CA665F4" w14:textId="77777777" w:rsidR="00053D4A" w:rsidRDefault="00053D4A" w:rsidP="002A557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3169849" name="Text Box 2"/>
                          <wps:cNvSpPr txBox="1"/>
                          <wps:spPr>
                            <a:xfrm>
                              <a:off x="2200844" y="1343753"/>
                              <a:ext cx="200660" cy="190500"/>
                            </a:xfrm>
                            <a:prstGeom prst="rect">
                              <a:avLst/>
                            </a:prstGeom>
                            <a:noFill/>
                            <a:ln w="6350">
                              <a:noFill/>
                            </a:ln>
                          </wps:spPr>
                          <wps:txbx>
                            <w:txbxContent>
                              <w:p w14:paraId="16E2570E" w14:textId="77777777" w:rsidR="00053D4A" w:rsidRDefault="00053D4A" w:rsidP="002A557B">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5835045" name="Text Box 2"/>
                          <wps:cNvSpPr txBox="1"/>
                          <wps:spPr>
                            <a:xfrm>
                              <a:off x="2308159" y="1334863"/>
                              <a:ext cx="313690" cy="190500"/>
                            </a:xfrm>
                            <a:prstGeom prst="rect">
                              <a:avLst/>
                            </a:prstGeom>
                            <a:noFill/>
                            <a:ln w="6350">
                              <a:noFill/>
                            </a:ln>
                          </wps:spPr>
                          <wps:txbx>
                            <w:txbxContent>
                              <w:p w14:paraId="7DE7A5EF" w14:textId="77777777" w:rsidR="00053D4A" w:rsidRDefault="00053D4A" w:rsidP="002A557B">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6897279" name="Text Box 2"/>
                          <wps:cNvSpPr txBox="1"/>
                          <wps:spPr>
                            <a:xfrm>
                              <a:off x="2449764" y="1334863"/>
                              <a:ext cx="284480" cy="190500"/>
                            </a:xfrm>
                            <a:prstGeom prst="rect">
                              <a:avLst/>
                            </a:prstGeom>
                            <a:noFill/>
                            <a:ln w="6350">
                              <a:noFill/>
                            </a:ln>
                          </wps:spPr>
                          <wps:txbx>
                            <w:txbxContent>
                              <w:p w14:paraId="51844F54" w14:textId="77777777" w:rsidR="00053D4A" w:rsidRDefault="00053D4A" w:rsidP="002A557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00583222" name="Text Box 2"/>
                          <wps:cNvSpPr txBox="1"/>
                          <wps:spPr>
                            <a:xfrm>
                              <a:off x="2579304" y="1334863"/>
                              <a:ext cx="313690" cy="190500"/>
                            </a:xfrm>
                            <a:prstGeom prst="rect">
                              <a:avLst/>
                            </a:prstGeom>
                            <a:noFill/>
                            <a:ln w="6350">
                              <a:noFill/>
                            </a:ln>
                          </wps:spPr>
                          <wps:txbx>
                            <w:txbxContent>
                              <w:p w14:paraId="2168D90D" w14:textId="77777777" w:rsidR="00053D4A" w:rsidRDefault="00053D4A" w:rsidP="002A557B">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7003754" name="Text Box 2"/>
                          <wps:cNvSpPr txBox="1"/>
                          <wps:spPr>
                            <a:xfrm>
                              <a:off x="2739959" y="1331688"/>
                              <a:ext cx="320040" cy="190500"/>
                            </a:xfrm>
                            <a:prstGeom prst="rect">
                              <a:avLst/>
                            </a:prstGeom>
                            <a:noFill/>
                            <a:ln w="6350">
                              <a:noFill/>
                            </a:ln>
                          </wps:spPr>
                          <wps:txbx>
                            <w:txbxContent>
                              <w:p w14:paraId="4B7ECF78" w14:textId="77777777" w:rsidR="00053D4A" w:rsidRDefault="00053D4A" w:rsidP="002A557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94248883" name="Text Box 1"/>
                          <wps:cNvSpPr txBox="1"/>
                          <wps:spPr>
                            <a:xfrm rot="16200000">
                              <a:off x="1057209" y="593818"/>
                              <a:ext cx="872490" cy="228600"/>
                            </a:xfrm>
                            <a:prstGeom prst="rect">
                              <a:avLst/>
                            </a:prstGeom>
                            <a:noFill/>
                            <a:ln w="6350">
                              <a:noFill/>
                            </a:ln>
                          </wps:spPr>
                          <wps:txbx>
                            <w:txbxContent>
                              <w:p w14:paraId="0F529CB7" w14:textId="77777777" w:rsidR="00053D4A" w:rsidRDefault="00053D4A" w:rsidP="002A557B">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66808150" name="Text Box 2"/>
                          <wps:cNvSpPr txBox="1"/>
                          <wps:spPr>
                            <a:xfrm>
                              <a:off x="1517584" y="603978"/>
                              <a:ext cx="154305" cy="180340"/>
                            </a:xfrm>
                            <a:prstGeom prst="rect">
                              <a:avLst/>
                            </a:prstGeom>
                            <a:noFill/>
                            <a:ln w="6350">
                              <a:noFill/>
                            </a:ln>
                          </wps:spPr>
                          <wps:txbx>
                            <w:txbxContent>
                              <w:p w14:paraId="1BE3B0B5" w14:textId="77777777" w:rsidR="00053D4A" w:rsidRDefault="00053D4A" w:rsidP="002A557B">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697" name="Text Box 601165723"/>
                        <wps:cNvSpPr txBox="1"/>
                        <wps:spPr>
                          <a:xfrm>
                            <a:off x="763198" y="1486256"/>
                            <a:ext cx="345969" cy="198622"/>
                          </a:xfrm>
                          <a:prstGeom prst="rect">
                            <a:avLst/>
                          </a:prstGeom>
                          <a:noFill/>
                          <a:ln w="6350">
                            <a:noFill/>
                          </a:ln>
                        </wps:spPr>
                        <wps:txbx>
                          <w:txbxContent>
                            <w:p w14:paraId="1BA87FE0" w14:textId="1A1EDEFA" w:rsidR="00D60662" w:rsidRDefault="00D60662" w:rsidP="00D60662">
                              <w:pPr>
                                <w:pStyle w:val="NormalWeb"/>
                                <w:spacing w:before="0" w:beforeAutospacing="0" w:after="0" w:afterAutospacing="0"/>
                              </w:pPr>
                              <w:r>
                                <w:rPr>
                                  <w:rFonts w:eastAsia="SimSun"/>
                                  <w:sz w:val="16"/>
                                  <w:szCs w:val="16"/>
                                  <w:lang w:val="en-AU"/>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8" name="Text Box 601165723"/>
                        <wps:cNvSpPr txBox="1"/>
                        <wps:spPr>
                          <a:xfrm>
                            <a:off x="2377608" y="1528392"/>
                            <a:ext cx="345440" cy="198120"/>
                          </a:xfrm>
                          <a:prstGeom prst="rect">
                            <a:avLst/>
                          </a:prstGeom>
                          <a:noFill/>
                          <a:ln w="6350">
                            <a:noFill/>
                          </a:ln>
                        </wps:spPr>
                        <wps:txbx>
                          <w:txbxContent>
                            <w:p w14:paraId="2BDD6598" w14:textId="2EB58768" w:rsidR="00D60662" w:rsidRDefault="00D60662" w:rsidP="00D60662">
                              <w:pPr>
                                <w:pStyle w:val="NormalWeb"/>
                                <w:spacing w:before="0" w:beforeAutospacing="0" w:after="0" w:afterAutospacing="0"/>
                              </w:pPr>
                              <w:r>
                                <w:rPr>
                                  <w:rFonts w:eastAsia="SimSun"/>
                                  <w:sz w:val="16"/>
                                  <w:szCs w:val="16"/>
                                  <w:lang w:val="en-AU"/>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445E041" id="_x0000_s1055" editas="canvas" style="width:248.7pt;height:163.3pt;mso-position-horizontal-relative:char;mso-position-vertical-relative:line" coordsize="31584,2073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">
                <v:shape id="_x0000_s1056" type="#_x0000_t75" style="position:absolute;width:31584;height:20732;visibility:visible;mso-wrap-style:square" filled="t">
                  <v:fill o:detectmouseclick="t"/>
                  <v:path o:connecttype="none"/>
                </v:shape>
                <v:shape id="Text Box 1" o:spid="_x0000_s1057" type="#_x0000_t202" style="position:absolute;left:40;top:16667;width:31477;height:4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" filled="f" stroked="f" strokeweight=".5pt">
                  <v:textbox>
                    <w:txbxContent>
                      <w:p w14:paraId="11E6F155" w14:textId="6A3FD1B3" w:rsidR="00053D4A" w:rsidRPr="00B62E65" w:rsidRDefault="00147500" w:rsidP="009F2F53">
                        <w:pPr>
                          <w:pStyle w:val="FigureCaption"/>
                        </w:pPr>
                        <w:r>
                          <w:rPr>
                            <w:b/>
                          </w:rPr>
                          <w:t>Fig.8</w:t>
                        </w:r>
                        <w:r w:rsidR="00053D4A">
                          <w:rPr>
                            <w:b/>
                          </w:rPr>
                          <w:t>.</w:t>
                        </w:r>
                        <w:r w:rsidR="00053D4A" w:rsidRPr="00B62E65">
                          <w:t xml:space="preserve"> Type-4 Wind: LG Fault </w:t>
                        </w:r>
                        <w:r w:rsidR="00053D4A" w:rsidRPr="00155BBE">
                          <w:t xml:space="preserve">Faulty phase Impedance Trajectory (a) Grid end (b) </w:t>
                        </w:r>
                        <w:r w:rsidR="00053D4A" w:rsidRPr="00B62E65">
                          <w:t xml:space="preserve">DER </w:t>
                        </w:r>
                        <w:r w:rsidR="00053D4A">
                          <w:t>end</w:t>
                        </w:r>
                      </w:p>
                      <w:p w14:paraId="13F6CFF5" w14:textId="0BE73AF1" w:rsidR="00053D4A" w:rsidRPr="005F4A8A" w:rsidRDefault="00053D4A" w:rsidP="00831E2A">
                        <w:pPr>
                          <w:pStyle w:val="Caption"/>
                          <w:rPr>
                            <w:b w:val="0"/>
                            <w:iCs/>
                          </w:rPr>
                        </w:pPr>
                        <w:r w:rsidRPr="00155BBE">
                          <w:t>DER end</w:t>
                        </w:r>
                      </w:p>
                      <w:p w14:paraId="555D9989" w14:textId="7E94A8DE" w:rsidR="00053D4A" w:rsidRDefault="00053D4A" w:rsidP="008366EC">
                        <w:pPr>
                          <w:spacing w:after="200"/>
                          <w:jc w:val="center"/>
                          <w:rPr>
                            <w:rFonts w:ascii="Helvetica" w:hAnsi="Helvetica" w:cs="Helvetica"/>
                            <w:b/>
                            <w:bCs/>
                            <w:color w:val="0070C0"/>
                            <w:sz w:val="14"/>
                            <w:szCs w:val="14"/>
                          </w:rPr>
                        </w:pPr>
                      </w:p>
                      <w:p w14:paraId="02D812C9" w14:textId="77777777" w:rsidR="00053D4A" w:rsidRDefault="00053D4A" w:rsidP="008366EC">
                        <w:r>
                          <w:t> </w:t>
                        </w:r>
                      </w:p>
                    </w:txbxContent>
                  </v:textbox>
                </v:shape>
                <v:group id="Group 1094376981" o:spid="_x0000_s1058" style="position:absolute;left:163;top:254;width:15744;height:16074" coordsize="16325,17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">
                  <v:shape id="Text Box 1" o:spid="_x0000_s1059" type="#_x0000_t202" style="position:absolute;left:5478;top:14839;width:872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" filled="f" stroked="f" strokeweight=".5pt">
                    <v:textbox>
                      <w:txbxContent>
                        <w:p w14:paraId="7ABC899F" w14:textId="77777777" w:rsidR="00053D4A" w:rsidRDefault="00053D4A" w:rsidP="008366EC">
                          <w:pPr>
                            <w:rPr>
                              <w:sz w:val="16"/>
                              <w:szCs w:val="16"/>
                            </w:rPr>
                          </w:pPr>
                          <w:r>
                            <w:rPr>
                              <w:sz w:val="16"/>
                              <w:szCs w:val="16"/>
                            </w:rPr>
                            <w:t>Resistance (Ω)</w:t>
                          </w:r>
                        </w:p>
                        <w:p w14:paraId="35616224" w14:textId="77777777" w:rsidR="00053D4A" w:rsidRDefault="00053D4A" w:rsidP="008366EC">
                          <w:pPr>
                            <w:rPr>
                              <w:sz w:val="16"/>
                              <w:szCs w:val="16"/>
                            </w:rPr>
                          </w:pPr>
                        </w:p>
                      </w:txbxContent>
                    </v:textbox>
                  </v:shape>
                  <v:shape id="Text Box 1111920539" o:spid="_x0000_s1060" type="#_x0000_t202" style="position:absolute;left:-2997;top:6323;width:8728;height:27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" fillcolor="white [3201]" stroked="f" strokeweight=".5pt">
                    <v:textbox>
                      <w:txbxContent>
                        <w:p w14:paraId="58E221DE" w14:textId="77777777" w:rsidR="00053D4A" w:rsidRDefault="00053D4A" w:rsidP="008366EC">
                          <w:pPr>
                            <w:rPr>
                              <w:sz w:val="16"/>
                              <w:szCs w:val="16"/>
                            </w:rPr>
                          </w:pPr>
                          <w:r>
                            <w:rPr>
                              <w:sz w:val="16"/>
                              <w:szCs w:val="16"/>
                            </w:rPr>
                            <w:t>Reactance (Ω)</w:t>
                          </w:r>
                        </w:p>
                      </w:txbxContent>
                    </v:textbox>
                  </v:shape>
                  <v:group id="Group 235161702" o:spid="_x0000_s1061" style="position:absolute;left:2898;top:732;width:12343;height:13658" coordorigin="2949,799" coordsize="25384,307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">
                    <v:shape id="Picture 1824131286" o:spid="_x0000_s1062" type="#_x0000_t75" style="position:absolute;left:2949;top:799;width:25385;height:307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">
                      <v:imagedata r:id="rId31" o:title="" croptop="4747f" cropbottom="7153f" cropleft="8340f" cropright="35080f"/>
                    </v:shape>
                    <v:shape id="Picture 263317352" o:spid="_x0000_s1063" type="#_x0000_t75" style="position:absolute;left:15619;top:1801;width:9179;height:8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" stroked="t" strokecolor="black [3213]" strokeweight="1.5pt">
                      <v:imagedata r:id="rId32" o:title="" croptop="22659f" cropbottom="21367f" cropleft="14859f" cropright="41964f"/>
                      <v:path arrowok="t"/>
                    </v:shape>
                  </v:group>
                  <v:shape id="Text Box 2" o:spid="_x0000_s1064" type="#_x0000_t202" style="position:absolute;left:749;top:8172;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" filled="f" stroked="f" strokeweight=".5pt">
                    <v:textbox>
                      <w:txbxContent>
                        <w:p w14:paraId="2FB9D17E" w14:textId="77777777" w:rsidR="00053D4A" w:rsidRDefault="00053D4A" w:rsidP="008366EC">
                          <w:pPr>
                            <w:rPr>
                              <w:sz w:val="13"/>
                              <w:szCs w:val="13"/>
                            </w:rPr>
                          </w:pPr>
                          <w:r>
                            <w:rPr>
                              <w:sz w:val="13"/>
                              <w:szCs w:val="13"/>
                            </w:rPr>
                            <w:t>-10</w:t>
                          </w:r>
                        </w:p>
                      </w:txbxContent>
                    </v:textbox>
                  </v:shape>
                  <v:shape id="Text Box 2" o:spid="_x0000_s1065" type="#_x0000_t202" style="position:absolute;left:749;top:9883;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" filled="f" stroked="f" strokeweight=".5pt">
                    <v:textbox>
                      <w:txbxContent>
                        <w:p w14:paraId="0AEE5352" w14:textId="77777777" w:rsidR="00053D4A" w:rsidRDefault="00053D4A" w:rsidP="008366EC">
                          <w:pPr>
                            <w:rPr>
                              <w:sz w:val="13"/>
                              <w:szCs w:val="13"/>
                            </w:rPr>
                          </w:pPr>
                          <w:r>
                            <w:rPr>
                              <w:sz w:val="13"/>
                              <w:szCs w:val="13"/>
                            </w:rPr>
                            <w:t>-20</w:t>
                          </w:r>
                        </w:p>
                      </w:txbxContent>
                    </v:textbox>
                  </v:shape>
                  <v:shape id="Text Box 2" o:spid="_x0000_s1066" type="#_x0000_t202" style="position:absolute;left:749;top:11546;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" filled="f" stroked="f" strokeweight=".5pt">
                    <v:textbox>
                      <w:txbxContent>
                        <w:p w14:paraId="472A803A" w14:textId="77777777" w:rsidR="00053D4A" w:rsidRDefault="00053D4A" w:rsidP="008366EC">
                          <w:pPr>
                            <w:rPr>
                              <w:sz w:val="13"/>
                              <w:szCs w:val="13"/>
                            </w:rPr>
                          </w:pPr>
                          <w:r>
                            <w:rPr>
                              <w:sz w:val="13"/>
                              <w:szCs w:val="13"/>
                            </w:rPr>
                            <w:t>-30</w:t>
                          </w:r>
                        </w:p>
                      </w:txbxContent>
                    </v:textbox>
                  </v:shape>
                  <v:shape id="Text Box 2" o:spid="_x0000_s1067" type="#_x0000_t202" style="position:absolute;left:593;top:13003;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" filled="f" stroked="f" strokeweight=".5pt">
                    <v:textbox>
                      <w:txbxContent>
                        <w:p w14:paraId="3800527E" w14:textId="77777777" w:rsidR="00053D4A" w:rsidRDefault="00053D4A" w:rsidP="008366EC">
                          <w:pPr>
                            <w:rPr>
                              <w:sz w:val="13"/>
                              <w:szCs w:val="13"/>
                            </w:rPr>
                          </w:pPr>
                          <w:r>
                            <w:rPr>
                              <w:sz w:val="13"/>
                              <w:szCs w:val="13"/>
                            </w:rPr>
                            <w:t>-40</w:t>
                          </w:r>
                        </w:p>
                      </w:txbxContent>
                    </v:textbox>
                  </v:shape>
                  <v:shape id="Text Box 2" o:spid="_x0000_s1068" type="#_x0000_t202" style="position:absolute;left:1998;top:13820;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" filled="f" stroked="f" strokeweight=".5pt">
                    <v:textbox>
                      <w:txbxContent>
                        <w:p w14:paraId="5D29679B" w14:textId="77777777" w:rsidR="00053D4A" w:rsidRDefault="00053D4A" w:rsidP="008366EC">
                          <w:pPr>
                            <w:rPr>
                              <w:sz w:val="13"/>
                              <w:szCs w:val="13"/>
                            </w:rPr>
                          </w:pPr>
                          <w:r>
                            <w:rPr>
                              <w:sz w:val="13"/>
                              <w:szCs w:val="13"/>
                            </w:rPr>
                            <w:t>-80</w:t>
                          </w:r>
                        </w:p>
                      </w:txbxContent>
                    </v:textbox>
                  </v:shape>
                  <v:shape id="Text Box 2" o:spid="_x0000_s1069" type="#_x0000_t202" style="position:absolute;left:3478;top:13820;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" filled="f" stroked="f" strokeweight=".5pt">
                    <v:textbox>
                      <w:txbxContent>
                        <w:p w14:paraId="1FAF70E2" w14:textId="77777777" w:rsidR="00053D4A" w:rsidRDefault="00053D4A" w:rsidP="008366EC">
                          <w:pPr>
                            <w:rPr>
                              <w:sz w:val="13"/>
                              <w:szCs w:val="13"/>
                            </w:rPr>
                          </w:pPr>
                          <w:r>
                            <w:rPr>
                              <w:sz w:val="13"/>
                              <w:szCs w:val="13"/>
                            </w:rPr>
                            <w:t>-60</w:t>
                          </w:r>
                        </w:p>
                      </w:txbxContent>
                    </v:textbox>
                  </v:shape>
                  <v:shape id="Text Box 2" o:spid="_x0000_s1070" type="#_x0000_t202" style="position:absolute;left:4847;top:13820;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" filled="f" stroked="f" strokeweight=".5pt">
                    <v:textbox>
                      <w:txbxContent>
                        <w:p w14:paraId="6087FEE5" w14:textId="77777777" w:rsidR="00053D4A" w:rsidRDefault="00053D4A" w:rsidP="008366EC">
                          <w:pPr>
                            <w:rPr>
                              <w:sz w:val="13"/>
                              <w:szCs w:val="13"/>
                            </w:rPr>
                          </w:pPr>
                          <w:r>
                            <w:rPr>
                              <w:sz w:val="13"/>
                              <w:szCs w:val="13"/>
                            </w:rPr>
                            <w:t>-40</w:t>
                          </w:r>
                        </w:p>
                      </w:txbxContent>
                    </v:textbox>
                  </v:shape>
                  <v:shape id="Text Box 2" o:spid="_x0000_s1071" type="#_x0000_t202" style="position:absolute;left:6167;top:13820;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" filled="f" stroked="f" strokeweight=".5pt">
                    <v:textbox>
                      <w:txbxContent>
                        <w:p w14:paraId="08CAC330" w14:textId="77777777" w:rsidR="00053D4A" w:rsidRDefault="00053D4A" w:rsidP="008366EC">
                          <w:pPr>
                            <w:rPr>
                              <w:sz w:val="13"/>
                              <w:szCs w:val="13"/>
                            </w:rPr>
                          </w:pPr>
                          <w:r>
                            <w:rPr>
                              <w:sz w:val="13"/>
                              <w:szCs w:val="13"/>
                            </w:rPr>
                            <w:t>-20</w:t>
                          </w:r>
                        </w:p>
                      </w:txbxContent>
                    </v:textbox>
                  </v:shape>
                  <v:shape id="Text Box 2" o:spid="_x0000_s1072" type="#_x0000_t202" style="position:absolute;left:7984;top:13909;width:200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" filled="f" stroked="f" strokeweight=".5pt">
                    <v:textbox>
                      <w:txbxContent>
                        <w:p w14:paraId="79B52FA4" w14:textId="77777777" w:rsidR="00053D4A" w:rsidRDefault="00053D4A" w:rsidP="008366EC">
                          <w:pPr>
                            <w:rPr>
                              <w:sz w:val="13"/>
                              <w:szCs w:val="13"/>
                            </w:rPr>
                          </w:pPr>
                          <w:r>
                            <w:rPr>
                              <w:sz w:val="13"/>
                              <w:szCs w:val="13"/>
                            </w:rPr>
                            <w:t>0</w:t>
                          </w:r>
                        </w:p>
                      </w:txbxContent>
                    </v:textbox>
                  </v:shape>
                  <v:shape id="Text Box 2" o:spid="_x0000_s1073" type="#_x0000_t202" style="position:absolute;left:9059;top:13820;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" filled="f" stroked="f" strokeweight=".5pt">
                    <v:textbox>
                      <w:txbxContent>
                        <w:p w14:paraId="60E8AAC3" w14:textId="77777777" w:rsidR="00053D4A" w:rsidRDefault="00053D4A" w:rsidP="008366EC">
                          <w:pPr>
                            <w:rPr>
                              <w:sz w:val="13"/>
                              <w:szCs w:val="13"/>
                            </w:rPr>
                          </w:pPr>
                          <w:r>
                            <w:rPr>
                              <w:sz w:val="13"/>
                              <w:szCs w:val="13"/>
                            </w:rPr>
                            <w:t>10</w:t>
                          </w:r>
                        </w:p>
                      </w:txbxContent>
                    </v:textbox>
                  </v:shape>
                  <v:shape id="Text Box 2" o:spid="_x0000_s1074" type="#_x0000_t202" style="position:absolute;left:10470;top:13820;width:2845;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" filled="f" stroked="f" strokeweight=".5pt">
                    <v:textbox>
                      <w:txbxContent>
                        <w:p w14:paraId="38D84540" w14:textId="77777777" w:rsidR="00053D4A" w:rsidRDefault="00053D4A" w:rsidP="008366EC">
                          <w:pPr>
                            <w:rPr>
                              <w:sz w:val="13"/>
                              <w:szCs w:val="13"/>
                            </w:rPr>
                          </w:pPr>
                          <w:r>
                            <w:rPr>
                              <w:sz w:val="13"/>
                              <w:szCs w:val="13"/>
                            </w:rPr>
                            <w:t>20</w:t>
                          </w:r>
                        </w:p>
                      </w:txbxContent>
                    </v:textbox>
                  </v:shape>
                  <v:shape id="Text Box 2" o:spid="_x0000_s1075" type="#_x0000_t202" style="position:absolute;left:11766;top:13820;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" filled="f" stroked="f" strokeweight=".5pt">
                    <v:textbox>
                      <w:txbxContent>
                        <w:p w14:paraId="6A48C586" w14:textId="77777777" w:rsidR="00053D4A" w:rsidRDefault="00053D4A" w:rsidP="008366EC">
                          <w:pPr>
                            <w:rPr>
                              <w:sz w:val="13"/>
                              <w:szCs w:val="13"/>
                            </w:rPr>
                          </w:pPr>
                          <w:r>
                            <w:rPr>
                              <w:sz w:val="13"/>
                              <w:szCs w:val="13"/>
                            </w:rPr>
                            <w:t>30</w:t>
                          </w:r>
                        </w:p>
                      </w:txbxContent>
                    </v:textbox>
                  </v:shape>
                  <v:shape id="Text Box 2" o:spid="_x0000_s1076" type="#_x0000_t202" style="position:absolute;left:13189;top:13790;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" filled="f" stroked="f" strokeweight=".5pt">
                    <v:textbox>
                      <w:txbxContent>
                        <w:p w14:paraId="77CA083C" w14:textId="77777777" w:rsidR="00053D4A" w:rsidRDefault="00053D4A" w:rsidP="008366EC">
                          <w:pPr>
                            <w:rPr>
                              <w:sz w:val="13"/>
                              <w:szCs w:val="13"/>
                            </w:rPr>
                          </w:pPr>
                          <w:r>
                            <w:rPr>
                              <w:sz w:val="13"/>
                              <w:szCs w:val="13"/>
                            </w:rPr>
                            <w:t>40</w:t>
                          </w:r>
                        </w:p>
                      </w:txbxContent>
                    </v:textbox>
                  </v:shape>
                  <v:shape id="Text Box 2" o:spid="_x0000_s1077" type="#_x0000_t202" style="position:absolute;left:1025;top:4891;width:3136;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" filled="f" stroked="f" strokeweight=".5pt">
                    <v:textbox>
                      <w:txbxContent>
                        <w:p w14:paraId="17D919E6" w14:textId="77777777" w:rsidR="00053D4A" w:rsidRDefault="00053D4A" w:rsidP="008366EC">
                          <w:pPr>
                            <w:rPr>
                              <w:sz w:val="13"/>
                              <w:szCs w:val="13"/>
                            </w:rPr>
                          </w:pPr>
                          <w:r>
                            <w:rPr>
                              <w:sz w:val="13"/>
                              <w:szCs w:val="13"/>
                            </w:rPr>
                            <w:t>10</w:t>
                          </w:r>
                        </w:p>
                      </w:txbxContent>
                    </v:textbox>
                  </v:shape>
                  <v:shape id="Text Box 2" o:spid="_x0000_s1078" type="#_x0000_t202" style="position:absolute;left:1022;top:3326;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" filled="f" stroked="f" strokeweight=".5pt">
                    <v:textbox>
                      <w:txbxContent>
                        <w:p w14:paraId="7F2C6C2D" w14:textId="77777777" w:rsidR="00053D4A" w:rsidRDefault="00053D4A" w:rsidP="008366EC">
                          <w:pPr>
                            <w:rPr>
                              <w:sz w:val="13"/>
                              <w:szCs w:val="13"/>
                            </w:rPr>
                          </w:pPr>
                          <w:r>
                            <w:rPr>
                              <w:sz w:val="13"/>
                              <w:szCs w:val="13"/>
                            </w:rPr>
                            <w:t>20</w:t>
                          </w:r>
                        </w:p>
                      </w:txbxContent>
                    </v:textbox>
                  </v:shape>
                  <v:shape id="Text Box 2" o:spid="_x0000_s1079" type="#_x0000_t202" style="position:absolute;left:955;top:1566;width:3079;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" filled="f" stroked="f" strokeweight=".5pt">
                    <v:textbox>
                      <w:txbxContent>
                        <w:p w14:paraId="6C00654E" w14:textId="77777777" w:rsidR="00053D4A" w:rsidRDefault="00053D4A" w:rsidP="008366EC">
                          <w:pPr>
                            <w:rPr>
                              <w:sz w:val="13"/>
                              <w:szCs w:val="13"/>
                            </w:rPr>
                          </w:pPr>
                          <w:r>
                            <w:rPr>
                              <w:sz w:val="13"/>
                              <w:szCs w:val="13"/>
                            </w:rPr>
                            <w:t>30</w:t>
                          </w:r>
                        </w:p>
                      </w:txbxContent>
                    </v:textbox>
                  </v:shape>
                  <v:shape id="Text Box 2" o:spid="_x0000_s1080" type="#_x0000_t202" style="position:absolute;left:955;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" filled="f" stroked="f" strokeweight=".5pt">
                    <v:textbox>
                      <w:txbxContent>
                        <w:p w14:paraId="602BA9FD" w14:textId="77777777" w:rsidR="00053D4A" w:rsidRDefault="00053D4A" w:rsidP="008366EC">
                          <w:pPr>
                            <w:rPr>
                              <w:sz w:val="13"/>
                              <w:szCs w:val="13"/>
                            </w:rPr>
                          </w:pPr>
                          <w:r>
                            <w:rPr>
                              <w:sz w:val="13"/>
                              <w:szCs w:val="13"/>
                            </w:rPr>
                            <w:t>40</w:t>
                          </w:r>
                        </w:p>
                      </w:txbxContent>
                    </v:textbox>
                  </v:shape>
                  <v:shape id="Text Box 2" o:spid="_x0000_s1081" type="#_x0000_t202" style="position:absolute;left:1440;top:6515;width:1543;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" filled="f" stroked="f" strokeweight=".5pt">
                    <v:textbox>
                      <w:txbxContent>
                        <w:p w14:paraId="4E8E6C22" w14:textId="77777777" w:rsidR="00053D4A" w:rsidRDefault="00053D4A" w:rsidP="008366EC">
                          <w:pPr>
                            <w:rPr>
                              <w:sz w:val="13"/>
                              <w:szCs w:val="13"/>
                            </w:rPr>
                          </w:pPr>
                          <w:r>
                            <w:rPr>
                              <w:sz w:val="13"/>
                              <w:szCs w:val="13"/>
                            </w:rPr>
                            <w:t>0</w:t>
                          </w:r>
                        </w:p>
                      </w:txbxContent>
                    </v:textbox>
                  </v:shape>
                </v:group>
                <v:group id="Group 783875807" o:spid="_x0000_s1082" style="position:absolute;left:15662;top:874;width:15911;height:15454" coordorigin="13791,254" coordsize="16808,16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">
                  <v:shape id="Text Box 1" o:spid="_x0000_s1083" type="#_x0000_t202" style="position:absolute;left:19742;top:14269;width:8724;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" filled="f" stroked="f" strokeweight=".5pt">
                    <v:textbox>
                      <w:txbxContent>
                        <w:p w14:paraId="59A674B9" w14:textId="77777777" w:rsidR="00053D4A" w:rsidRDefault="00053D4A" w:rsidP="002A557B">
                          <w:pPr>
                            <w:rPr>
                              <w:sz w:val="16"/>
                              <w:szCs w:val="16"/>
                            </w:rPr>
                          </w:pPr>
                          <w:r>
                            <w:rPr>
                              <w:sz w:val="16"/>
                              <w:szCs w:val="16"/>
                            </w:rPr>
                            <w:t>Resistance (Ω)</w:t>
                          </w:r>
                        </w:p>
                      </w:txbxContent>
                    </v:textbox>
                  </v:shape>
                  <v:shape id="Picture 27667672" o:spid="_x0000_s1084" type="#_x0000_t75" style="position:absolute;left:16858;top:254;width:12560;height:13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">
                    <v:imagedata r:id="rId31" o:title="" croptop="4723f" cropbottom="7218f" cropleft="37380f" cropright="5993f"/>
                  </v:shape>
                  <v:shape id="Text Box 2" o:spid="_x0000_s1085" type="#_x0000_t202" style="position:absolute;left:14576;top:7792;width:3698;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" filled="f" stroked="f" strokeweight=".5pt">
                    <v:textbox>
                      <w:txbxContent>
                        <w:p w14:paraId="116F48D6" w14:textId="77777777" w:rsidR="00053D4A" w:rsidRDefault="00053D4A" w:rsidP="002A557B">
                          <w:pPr>
                            <w:rPr>
                              <w:sz w:val="13"/>
                              <w:szCs w:val="13"/>
                            </w:rPr>
                          </w:pPr>
                          <w:r>
                            <w:rPr>
                              <w:sz w:val="13"/>
                              <w:szCs w:val="13"/>
                            </w:rPr>
                            <w:t>-10</w:t>
                          </w:r>
                        </w:p>
                      </w:txbxContent>
                    </v:textbox>
                  </v:shape>
                  <v:shape id="Text Box 2" o:spid="_x0000_s1086" type="#_x0000_t202" style="position:absolute;left:14576;top:9506;width:3546;height:20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" filled="f" stroked="f" strokeweight=".5pt">
                    <v:textbox>
                      <w:txbxContent>
                        <w:p w14:paraId="4D1C0686" w14:textId="77777777" w:rsidR="00053D4A" w:rsidRDefault="00053D4A" w:rsidP="002A557B">
                          <w:pPr>
                            <w:rPr>
                              <w:sz w:val="13"/>
                              <w:szCs w:val="13"/>
                            </w:rPr>
                          </w:pPr>
                          <w:r>
                            <w:rPr>
                              <w:sz w:val="13"/>
                              <w:szCs w:val="13"/>
                            </w:rPr>
                            <w:t>-20</w:t>
                          </w:r>
                        </w:p>
                      </w:txbxContent>
                    </v:textbox>
                  </v:shape>
                  <v:shape id="Text Box 2" o:spid="_x0000_s1087" type="#_x0000_t202" style="position:absolute;left:14576;top:11164;width:3698;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" filled="f" stroked="f" strokeweight=".5pt">
                    <v:textbox>
                      <w:txbxContent>
                        <w:p w14:paraId="459EA820" w14:textId="77777777" w:rsidR="00053D4A" w:rsidRDefault="00053D4A" w:rsidP="002A557B">
                          <w:pPr>
                            <w:rPr>
                              <w:sz w:val="13"/>
                              <w:szCs w:val="13"/>
                            </w:rPr>
                          </w:pPr>
                          <w:r>
                            <w:rPr>
                              <w:sz w:val="13"/>
                              <w:szCs w:val="13"/>
                            </w:rPr>
                            <w:t>-30</w:t>
                          </w:r>
                        </w:p>
                      </w:txbxContent>
                    </v:textbox>
                  </v:shape>
                  <v:shape id="Text Box 2" o:spid="_x0000_s1088" type="#_x0000_t202" style="position:absolute;left:14519;top:12520;width:3755;height:21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" filled="f" stroked="f" strokeweight=".5pt">
                    <v:textbox>
                      <w:txbxContent>
                        <w:p w14:paraId="1209E269" w14:textId="77777777" w:rsidR="00053D4A" w:rsidRDefault="00053D4A" w:rsidP="002A557B">
                          <w:pPr>
                            <w:rPr>
                              <w:sz w:val="13"/>
                              <w:szCs w:val="13"/>
                            </w:rPr>
                          </w:pPr>
                          <w:r>
                            <w:rPr>
                              <w:sz w:val="13"/>
                              <w:szCs w:val="13"/>
                            </w:rPr>
                            <w:t>-40</w:t>
                          </w:r>
                        </w:p>
                      </w:txbxContent>
                    </v:textbox>
                  </v:shape>
                  <v:shape id="Text Box 2" o:spid="_x0000_s1089" type="#_x0000_t202" style="position:absolute;left:14851;top:4344;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" filled="f" stroked="f" strokeweight=".5pt">
                    <v:textbox>
                      <w:txbxContent>
                        <w:p w14:paraId="05C98126" w14:textId="77777777" w:rsidR="00053D4A" w:rsidRDefault="00053D4A" w:rsidP="002A557B">
                          <w:pPr>
                            <w:rPr>
                              <w:sz w:val="13"/>
                              <w:szCs w:val="13"/>
                            </w:rPr>
                          </w:pPr>
                          <w:r>
                            <w:rPr>
                              <w:sz w:val="13"/>
                              <w:szCs w:val="13"/>
                            </w:rPr>
                            <w:t>10</w:t>
                          </w:r>
                        </w:p>
                      </w:txbxContent>
                    </v:textbox>
                  </v:shape>
                  <v:shape id="Text Box 2" o:spid="_x0000_s1090" type="#_x0000_t202" style="position:absolute;left:14820;top:2667;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" filled="f" stroked="f" strokeweight=".5pt">
                    <v:textbox>
                      <w:txbxContent>
                        <w:p w14:paraId="0362A379" w14:textId="77777777" w:rsidR="00053D4A" w:rsidRDefault="00053D4A" w:rsidP="002A557B">
                          <w:pPr>
                            <w:rPr>
                              <w:sz w:val="13"/>
                              <w:szCs w:val="13"/>
                            </w:rPr>
                          </w:pPr>
                          <w:r>
                            <w:rPr>
                              <w:sz w:val="13"/>
                              <w:szCs w:val="13"/>
                            </w:rPr>
                            <w:t>20</w:t>
                          </w:r>
                        </w:p>
                      </w:txbxContent>
                    </v:textbox>
                  </v:shape>
                  <v:shape id="Text Box 2" o:spid="_x0000_s1091" type="#_x0000_t202" style="position:absolute;left:14731;top:978;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" filled="f" stroked="f" strokeweight=".5pt">
                    <v:textbox>
                      <w:txbxContent>
                        <w:p w14:paraId="0B939A5F" w14:textId="77777777" w:rsidR="00053D4A" w:rsidRDefault="00053D4A" w:rsidP="002A557B">
                          <w:pPr>
                            <w:rPr>
                              <w:sz w:val="13"/>
                              <w:szCs w:val="13"/>
                            </w:rPr>
                          </w:pPr>
                          <w:r>
                            <w:rPr>
                              <w:sz w:val="13"/>
                              <w:szCs w:val="13"/>
                            </w:rPr>
                            <w:t>30</w:t>
                          </w:r>
                        </w:p>
                      </w:txbxContent>
                    </v:textbox>
                  </v:shape>
                  <v:shape id="Text Box 2" o:spid="_x0000_s1092" type="#_x0000_t202" style="position:absolute;left:15763;top:13348;width:3844;height:2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" filled="f" stroked="f" strokeweight=".5pt">
                    <v:textbox>
                      <w:txbxContent>
                        <w:p w14:paraId="1B71D4A2" w14:textId="77777777" w:rsidR="00053D4A" w:rsidRDefault="00053D4A" w:rsidP="002A557B">
                          <w:pPr>
                            <w:rPr>
                              <w:sz w:val="13"/>
                              <w:szCs w:val="13"/>
                            </w:rPr>
                          </w:pPr>
                          <w:r>
                            <w:rPr>
                              <w:sz w:val="13"/>
                              <w:szCs w:val="13"/>
                            </w:rPr>
                            <w:t>-80</w:t>
                          </w:r>
                        </w:p>
                      </w:txbxContent>
                    </v:textbox>
                  </v:shape>
                  <v:shape id="Text Box 2" o:spid="_x0000_s1093" type="#_x0000_t202" style="position:absolute;left:17083;top:13398;width:3916;height:2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" filled="f" stroked="f" strokeweight=".5pt">
                    <v:textbox>
                      <w:txbxContent>
                        <w:p w14:paraId="7A346F7B" w14:textId="77777777" w:rsidR="00053D4A" w:rsidRDefault="00053D4A" w:rsidP="002A557B">
                          <w:pPr>
                            <w:rPr>
                              <w:sz w:val="13"/>
                              <w:szCs w:val="13"/>
                            </w:rPr>
                          </w:pPr>
                          <w:r>
                            <w:rPr>
                              <w:sz w:val="13"/>
                              <w:szCs w:val="13"/>
                            </w:rPr>
                            <w:t>-60</w:t>
                          </w:r>
                        </w:p>
                      </w:txbxContent>
                    </v:textbox>
                  </v:shape>
                  <v:shape id="Text Box 2" o:spid="_x0000_s1094" type="#_x0000_t202" style="position:absolute;left:18424;top:13348;width:3581;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" filled="f" stroked="f" strokeweight=".5pt">
                    <v:textbox>
                      <w:txbxContent>
                        <w:p w14:paraId="346B49F3" w14:textId="77777777" w:rsidR="00053D4A" w:rsidRDefault="00053D4A" w:rsidP="002A557B">
                          <w:pPr>
                            <w:rPr>
                              <w:sz w:val="13"/>
                              <w:szCs w:val="13"/>
                            </w:rPr>
                          </w:pPr>
                          <w:r>
                            <w:rPr>
                              <w:sz w:val="13"/>
                              <w:szCs w:val="13"/>
                            </w:rPr>
                            <w:t>-40</w:t>
                          </w:r>
                        </w:p>
                      </w:txbxContent>
                    </v:textbox>
                  </v:shape>
                  <v:shape id="Text Box 2" o:spid="_x0000_s1095" type="#_x0000_t202" style="position:absolute;left:20034;top:13348;width:3292;height:2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" filled="f" stroked="f" strokeweight=".5pt">
                    <v:textbox>
                      <w:txbxContent>
                        <w:p w14:paraId="3CA665F4" w14:textId="77777777" w:rsidR="00053D4A" w:rsidRDefault="00053D4A" w:rsidP="002A557B">
                          <w:pPr>
                            <w:rPr>
                              <w:sz w:val="13"/>
                              <w:szCs w:val="13"/>
                            </w:rPr>
                          </w:pPr>
                          <w:r>
                            <w:rPr>
                              <w:sz w:val="13"/>
                              <w:szCs w:val="13"/>
                            </w:rPr>
                            <w:t>-20</w:t>
                          </w:r>
                        </w:p>
                      </w:txbxContent>
                    </v:textbox>
                  </v:shape>
                  <v:shape id="Text Box 2" o:spid="_x0000_s1096" type="#_x0000_t202" style="position:absolute;left:22008;top:13437;width:200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" filled="f" stroked="f" strokeweight=".5pt">
                    <v:textbox>
                      <w:txbxContent>
                        <w:p w14:paraId="16E2570E" w14:textId="77777777" w:rsidR="00053D4A" w:rsidRDefault="00053D4A" w:rsidP="002A557B">
                          <w:pPr>
                            <w:rPr>
                              <w:sz w:val="13"/>
                              <w:szCs w:val="13"/>
                            </w:rPr>
                          </w:pPr>
                          <w:r>
                            <w:rPr>
                              <w:sz w:val="13"/>
                              <w:szCs w:val="13"/>
                            </w:rPr>
                            <w:t>0</w:t>
                          </w:r>
                        </w:p>
                      </w:txbxContent>
                    </v:textbox>
                  </v:shape>
                  <v:shape id="Text Box 2" o:spid="_x0000_s1097" type="#_x0000_t202" style="position:absolute;left:23081;top:13348;width:313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" filled="f" stroked="f" strokeweight=".5pt">
                    <v:textbox>
                      <w:txbxContent>
                        <w:p w14:paraId="7DE7A5EF" w14:textId="77777777" w:rsidR="00053D4A" w:rsidRDefault="00053D4A" w:rsidP="002A557B">
                          <w:pPr>
                            <w:rPr>
                              <w:sz w:val="13"/>
                              <w:szCs w:val="13"/>
                            </w:rPr>
                          </w:pPr>
                          <w:r>
                            <w:rPr>
                              <w:sz w:val="13"/>
                              <w:szCs w:val="13"/>
                            </w:rPr>
                            <w:t>10</w:t>
                          </w:r>
                        </w:p>
                      </w:txbxContent>
                    </v:textbox>
                  </v:shape>
                  <v:shape id="Text Box 2" o:spid="_x0000_s1098" type="#_x0000_t202" style="position:absolute;left:24497;top:13348;width:2845;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" filled="f" stroked="f" strokeweight=".5pt">
                    <v:textbox>
                      <w:txbxContent>
                        <w:p w14:paraId="51844F54" w14:textId="77777777" w:rsidR="00053D4A" w:rsidRDefault="00053D4A" w:rsidP="002A557B">
                          <w:pPr>
                            <w:rPr>
                              <w:sz w:val="13"/>
                              <w:szCs w:val="13"/>
                            </w:rPr>
                          </w:pPr>
                          <w:r>
                            <w:rPr>
                              <w:sz w:val="13"/>
                              <w:szCs w:val="13"/>
                            </w:rPr>
                            <w:t>20</w:t>
                          </w:r>
                        </w:p>
                      </w:txbxContent>
                    </v:textbox>
                  </v:shape>
                  <v:shape id="Text Box 2" o:spid="_x0000_s1099" type="#_x0000_t202" style="position:absolute;left:25793;top:13348;width:313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" filled="f" stroked="f" strokeweight=".5pt">
                    <v:textbox>
                      <w:txbxContent>
                        <w:p w14:paraId="2168D90D" w14:textId="77777777" w:rsidR="00053D4A" w:rsidRDefault="00053D4A" w:rsidP="002A557B">
                          <w:pPr>
                            <w:rPr>
                              <w:sz w:val="13"/>
                              <w:szCs w:val="13"/>
                            </w:rPr>
                          </w:pPr>
                          <w:r>
                            <w:rPr>
                              <w:sz w:val="13"/>
                              <w:szCs w:val="13"/>
                            </w:rPr>
                            <w:t>30</w:t>
                          </w:r>
                        </w:p>
                      </w:txbxContent>
                    </v:textbox>
                  </v:shape>
                  <v:shape id="Text Box 2" o:spid="_x0000_s1100" type="#_x0000_t202" style="position:absolute;left:27399;top:13316;width:3200;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" filled="f" stroked="f" strokeweight=".5pt">
                    <v:textbox>
                      <w:txbxContent>
                        <w:p w14:paraId="4B7ECF78" w14:textId="77777777" w:rsidR="00053D4A" w:rsidRDefault="00053D4A" w:rsidP="002A557B">
                          <w:pPr>
                            <w:rPr>
                              <w:sz w:val="13"/>
                              <w:szCs w:val="13"/>
                            </w:rPr>
                          </w:pPr>
                          <w:r>
                            <w:rPr>
                              <w:sz w:val="13"/>
                              <w:szCs w:val="13"/>
                            </w:rPr>
                            <w:t>40</w:t>
                          </w:r>
                        </w:p>
                      </w:txbxContent>
                    </v:textbox>
                  </v:shape>
                  <v:shape id="Text Box 1" o:spid="_x0000_s1101" type="#_x0000_t202" style="position:absolute;left:10571;top:5938;width:872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" filled="f" stroked="f" strokeweight=".5pt">
                    <v:textbox>
                      <w:txbxContent>
                        <w:p w14:paraId="0F529CB7" w14:textId="77777777" w:rsidR="00053D4A" w:rsidRDefault="00053D4A" w:rsidP="002A557B">
                          <w:pPr>
                            <w:rPr>
                              <w:sz w:val="16"/>
                              <w:szCs w:val="16"/>
                            </w:rPr>
                          </w:pPr>
                          <w:r>
                            <w:rPr>
                              <w:sz w:val="16"/>
                              <w:szCs w:val="16"/>
                            </w:rPr>
                            <w:t>Reactance (Ω)</w:t>
                          </w:r>
                        </w:p>
                      </w:txbxContent>
                    </v:textbox>
                  </v:shape>
                  <v:shape id="Text Box 2" o:spid="_x0000_s1102" type="#_x0000_t202" style="position:absolute;left:15175;top:6039;width:1543;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" filled="f" stroked="f" strokeweight=".5pt">
                    <v:textbox>
                      <w:txbxContent>
                        <w:p w14:paraId="1BE3B0B5" w14:textId="77777777" w:rsidR="00053D4A" w:rsidRDefault="00053D4A" w:rsidP="002A557B">
                          <w:pPr>
                            <w:rPr>
                              <w:sz w:val="13"/>
                              <w:szCs w:val="13"/>
                            </w:rPr>
                          </w:pPr>
                          <w:r>
                            <w:rPr>
                              <w:sz w:val="13"/>
                              <w:szCs w:val="13"/>
                            </w:rPr>
                            <w:t>0</w:t>
                          </w:r>
                        </w:p>
                      </w:txbxContent>
                    </v:textbox>
                  </v:shape>
                </v:group>
                <v:shape id="Text Box 601165723" o:spid="_x0000_s1103" type="#_x0000_t202" style="position:absolute;left:7631;top:14862;width:3460;height:1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" filled="f" stroked="f" strokeweight=".5pt">
                  <v:textbox>
                    <w:txbxContent>
                      <w:p w14:paraId="1BA87FE0" w14:textId="1A1EDEFA" w:rsidR="00D60662" w:rsidRDefault="00D60662" w:rsidP="00D60662">
                        <w:pPr>
                          <w:pStyle w:val="NormalWeb"/>
                          <w:spacing w:before="0" w:beforeAutospacing="0" w:after="0" w:afterAutospacing="0"/>
                        </w:pPr>
                        <w:r>
                          <w:rPr>
                            <w:rFonts w:eastAsia="SimSun"/>
                            <w:sz w:val="16"/>
                            <w:szCs w:val="16"/>
                            <w:lang w:val="en-AU"/>
                          </w:rPr>
                          <w:t>a)</w:t>
                        </w:r>
                      </w:p>
                    </w:txbxContent>
                  </v:textbox>
                </v:shape>
                <v:shape id="Text Box 601165723" o:spid="_x0000_s1104" type="#_x0000_t202" style="position:absolute;left:23776;top:15283;width:3454;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" filled="f" stroked="f" strokeweight=".5pt">
                  <v:textbox>
                    <w:txbxContent>
                      <w:p w14:paraId="2BDD6598" w14:textId="2EB58768" w:rsidR="00D60662" w:rsidRDefault="00D60662" w:rsidP="00D60662">
                        <w:pPr>
                          <w:pStyle w:val="NormalWeb"/>
                          <w:spacing w:before="0" w:beforeAutospacing="0" w:after="0" w:afterAutospacing="0"/>
                        </w:pPr>
                        <w:r>
                          <w:rPr>
                            <w:rFonts w:eastAsia="SimSun"/>
                            <w:sz w:val="16"/>
                            <w:szCs w:val="16"/>
                            <w:lang w:val="en-AU"/>
                          </w:rPr>
                          <w:t>b)</w:t>
                        </w:r>
                      </w:p>
                    </w:txbxContent>
                  </v:textbox>
                </v:shape>
                <w10:anchorlock/>
              </v:group>
            </w:pict>
          </mc:Fallback>
        </mc:AlternateContent>
      </w:r>
    </w:p>
    <w:p w14:paraId="2EB8D041" w14:textId="18FCD33F" w:rsidR="007C337C" w:rsidRDefault="00774FA9" w:rsidP="008366EC">
      <w:pPr>
        <w:pStyle w:val="BodyText"/>
        <w:jc w:val="both"/>
        <w:rPr>
          <w:sz w:val="20"/>
          <w:szCs w:val="20"/>
        </w:rPr>
      </w:pPr>
      <w:r>
        <w:rPr>
          <w:noProof/>
          <w:sz w:val="20"/>
          <w:szCs w:val="20"/>
          <w:lang w:val="en-IN" w:eastAsia="en-IN"/>
        </w:rPr>
        <w:lastRenderedPageBreak/>
        <mc:AlternateContent>
          <mc:Choice Requires="wpc">
            <w:drawing>
              <wp:inline distT="0" distB="0" distL="0" distR="0" wp14:anchorId="50185376" wp14:editId="4F294DB2">
                <wp:extent cx="3060700" cy="1755140"/>
                <wp:effectExtent l="0" t="0" r="6350" b="0"/>
                <wp:docPr id="1424403562"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76905355" name="Text Box 1"/>
                        <wps:cNvSpPr txBox="1"/>
                        <wps:spPr>
                          <a:xfrm>
                            <a:off x="1723" y="1331975"/>
                            <a:ext cx="3058977" cy="387970"/>
                          </a:xfrm>
                          <a:prstGeom prst="rect">
                            <a:avLst/>
                          </a:prstGeom>
                          <a:noFill/>
                          <a:ln w="6350">
                            <a:noFill/>
                          </a:ln>
                        </wps:spPr>
                        <wps:txbx>
                          <w:txbxContent>
                            <w:p w14:paraId="730714A5" w14:textId="044DC646" w:rsidR="00053D4A" w:rsidRPr="00B51967" w:rsidRDefault="00147500" w:rsidP="009F2F53">
                              <w:pPr>
                                <w:pStyle w:val="FigureCaption"/>
                                <w:rPr>
                                  <w:b/>
                                  <w:color w:val="0070C0"/>
                                </w:rPr>
                              </w:pPr>
                              <w:r>
                                <w:rPr>
                                  <w:b/>
                                </w:rPr>
                                <w:t>Fig.9</w:t>
                              </w:r>
                              <w:r w:rsidR="00053D4A">
                                <w:rPr>
                                  <w:b/>
                                </w:rPr>
                                <w:t>.</w:t>
                              </w:r>
                              <w:r w:rsidR="00053D4A" w:rsidRPr="00B51967">
                                <w:t xml:space="preserve"> Type-4 Wind: LG Fault Grid end pre-fault phaser (a) Current (b) Voltage</w:t>
                              </w:r>
                            </w:p>
                            <w:p w14:paraId="71AFFA2B" w14:textId="77777777" w:rsidR="00053D4A" w:rsidRDefault="00053D4A" w:rsidP="00774FA9">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72133392" name="Text Box 1"/>
                        <wps:cNvSpPr txBox="1"/>
                        <wps:spPr>
                          <a:xfrm>
                            <a:off x="788862" y="3"/>
                            <a:ext cx="711200" cy="217712"/>
                          </a:xfrm>
                          <a:prstGeom prst="rect">
                            <a:avLst/>
                          </a:prstGeom>
                          <a:noFill/>
                          <a:ln w="6350">
                            <a:noFill/>
                          </a:ln>
                        </wps:spPr>
                        <wps:txbx>
                          <w:txbxContent>
                            <w:p w14:paraId="29E3D93D" w14:textId="77777777" w:rsidR="00053D4A" w:rsidRDefault="00053D4A" w:rsidP="007C15EE">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0370616" name="Text Box 1"/>
                        <wps:cNvSpPr txBox="1"/>
                        <wps:spPr>
                          <a:xfrm>
                            <a:off x="1932600" y="5"/>
                            <a:ext cx="711200" cy="233045"/>
                          </a:xfrm>
                          <a:prstGeom prst="rect">
                            <a:avLst/>
                          </a:prstGeom>
                          <a:noFill/>
                          <a:ln w="6350">
                            <a:noFill/>
                          </a:ln>
                        </wps:spPr>
                        <wps:txbx>
                          <w:txbxContent>
                            <w:p w14:paraId="32FFDF8C" w14:textId="77777777" w:rsidR="00053D4A" w:rsidRDefault="00053D4A" w:rsidP="00A01CDD">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0780734" name="Picture 680780734"/>
                          <pic:cNvPicPr>
                            <a:picLocks noChangeAspect="1"/>
                          </pic:cNvPicPr>
                        </pic:nvPicPr>
                        <pic:blipFill rotWithShape="1">
                          <a:blip r:embed="rId33"/>
                          <a:srcRect l="4696" t="21540" r="7827" b="23745"/>
                          <a:stretch/>
                        </pic:blipFill>
                        <pic:spPr>
                          <a:xfrm>
                            <a:off x="490639" y="153312"/>
                            <a:ext cx="2139300" cy="1003041"/>
                          </a:xfrm>
                          <a:prstGeom prst="rect">
                            <a:avLst/>
                          </a:prstGeom>
                        </pic:spPr>
                      </pic:pic>
                      <wpg:wgp>
                        <wpg:cNvPr id="395249887" name="Group 395249887"/>
                        <wpg:cNvGrpSpPr/>
                        <wpg:grpSpPr>
                          <a:xfrm>
                            <a:off x="503637" y="1156357"/>
                            <a:ext cx="2231390" cy="253365"/>
                            <a:chOff x="0" y="0"/>
                            <a:chExt cx="2231956" cy="253840"/>
                          </a:xfrm>
                        </wpg:grpSpPr>
                        <wpg:grpSp>
                          <wpg:cNvPr id="852379847" name="Group 852379847"/>
                          <wpg:cNvGrpSpPr/>
                          <wpg:grpSpPr>
                            <a:xfrm>
                              <a:off x="0" y="16435"/>
                              <a:ext cx="756251" cy="237405"/>
                              <a:chOff x="0" y="16435"/>
                              <a:chExt cx="756251" cy="237405"/>
                            </a:xfrm>
                          </wpg:grpSpPr>
                          <wps:wsp>
                            <wps:cNvPr id="1637734766" name="Straight Arrow Connector 1637734766"/>
                            <wps:cNvCnPr/>
                            <wps:spPr>
                              <a:xfrm flipV="1">
                                <a:off x="0" y="133701"/>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9064711" name="Text Box 601165723"/>
                            <wps:cNvSpPr txBox="1"/>
                            <wps:spPr>
                              <a:xfrm>
                                <a:off x="215620" y="16435"/>
                                <a:ext cx="540631" cy="237405"/>
                              </a:xfrm>
                              <a:prstGeom prst="rect">
                                <a:avLst/>
                              </a:prstGeom>
                              <a:noFill/>
                              <a:ln w="6350">
                                <a:noFill/>
                              </a:ln>
                            </wps:spPr>
                            <wps:txbx>
                              <w:txbxContent>
                                <w:p w14:paraId="205474FA" w14:textId="77777777" w:rsidR="00053D4A" w:rsidRDefault="00053D4A" w:rsidP="00EE79A6">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385817199" name="Group 1385817199"/>
                          <wpg:cNvGrpSpPr/>
                          <wpg:grpSpPr>
                            <a:xfrm>
                              <a:off x="910183" y="12774"/>
                              <a:ext cx="816948" cy="236855"/>
                              <a:chOff x="910183" y="12774"/>
                              <a:chExt cx="816948" cy="236855"/>
                            </a:xfrm>
                          </wpg:grpSpPr>
                          <wps:wsp>
                            <wps:cNvPr id="1299307812" name="Straight Arrow Connector 1299307812"/>
                            <wps:cNvCnPr/>
                            <wps:spPr>
                              <a:xfrm flipV="1">
                                <a:off x="1464876" y="120245"/>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710021341" name="Text Box 1"/>
                            <wps:cNvSpPr txBox="1"/>
                            <wps:spPr>
                              <a:xfrm>
                                <a:off x="910183" y="12774"/>
                                <a:ext cx="540385" cy="236855"/>
                              </a:xfrm>
                              <a:prstGeom prst="rect">
                                <a:avLst/>
                              </a:prstGeom>
                              <a:noFill/>
                              <a:ln w="6350">
                                <a:noFill/>
                              </a:ln>
                            </wps:spPr>
                            <wps:txbx>
                              <w:txbxContent>
                                <w:p w14:paraId="65AFB18C" w14:textId="77777777" w:rsidR="00053D4A" w:rsidRDefault="00053D4A" w:rsidP="00EE79A6">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579200506" name="Group 1579200506"/>
                          <wpg:cNvGrpSpPr/>
                          <wpg:grpSpPr>
                            <a:xfrm>
                              <a:off x="717877" y="0"/>
                              <a:ext cx="1514079" cy="236220"/>
                              <a:chOff x="717877" y="0"/>
                              <a:chExt cx="1514079" cy="236220"/>
                            </a:xfrm>
                          </wpg:grpSpPr>
                          <wps:wsp>
                            <wps:cNvPr id="475770145" name="Straight Arrow Connector 475770145"/>
                            <wps:cNvCnPr/>
                            <wps:spPr>
                              <a:xfrm flipV="1">
                                <a:off x="717877" y="111125"/>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853995577" name="Text Box 1"/>
                            <wps:cNvSpPr txBox="1"/>
                            <wps:spPr>
                              <a:xfrm>
                                <a:off x="1691571" y="0"/>
                                <a:ext cx="540385" cy="236220"/>
                              </a:xfrm>
                              <a:prstGeom prst="rect">
                                <a:avLst/>
                              </a:prstGeom>
                              <a:noFill/>
                              <a:ln w="6350">
                                <a:noFill/>
                              </a:ln>
                            </wps:spPr>
                            <wps:txbx>
                              <w:txbxContent>
                                <w:p w14:paraId="271A57A2" w14:textId="77777777" w:rsidR="00053D4A" w:rsidRDefault="00053D4A" w:rsidP="00EE79A6">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699" name="Text Box 601165723"/>
                        <wps:cNvSpPr txBox="1"/>
                        <wps:spPr>
                          <a:xfrm>
                            <a:off x="869328" y="1055820"/>
                            <a:ext cx="345440" cy="198120"/>
                          </a:xfrm>
                          <a:prstGeom prst="rect">
                            <a:avLst/>
                          </a:prstGeom>
                          <a:noFill/>
                          <a:ln w="6350">
                            <a:noFill/>
                          </a:ln>
                        </wps:spPr>
                        <wps:txbx>
                          <w:txbxContent>
                            <w:p w14:paraId="5D9A15F7" w14:textId="77777777" w:rsidR="002225F4" w:rsidRDefault="002225F4" w:rsidP="002225F4">
                              <w:pPr>
                                <w:pStyle w:val="NormalWeb"/>
                                <w:spacing w:before="0" w:beforeAutospacing="0" w:after="0" w:afterAutospacing="0"/>
                              </w:pPr>
                              <w:r>
                                <w:rPr>
                                  <w:rFonts w:eastAsia="SimSun"/>
                                  <w:sz w:val="16"/>
                                  <w:szCs w:val="16"/>
                                  <w:lang w:val="en-AU"/>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0" name="Text Box 601165723"/>
                        <wps:cNvSpPr txBox="1"/>
                        <wps:spPr>
                          <a:xfrm>
                            <a:off x="1976788" y="1048330"/>
                            <a:ext cx="345440" cy="198120"/>
                          </a:xfrm>
                          <a:prstGeom prst="rect">
                            <a:avLst/>
                          </a:prstGeom>
                          <a:noFill/>
                          <a:ln w="6350">
                            <a:noFill/>
                          </a:ln>
                        </wps:spPr>
                        <wps:txbx>
                          <w:txbxContent>
                            <w:p w14:paraId="03141D37" w14:textId="70642AAF" w:rsidR="002225F4" w:rsidRDefault="002225F4" w:rsidP="002225F4">
                              <w:pPr>
                                <w:pStyle w:val="NormalWeb"/>
                                <w:spacing w:before="0" w:beforeAutospacing="0" w:after="0" w:afterAutospacing="0"/>
                              </w:pPr>
                              <w:r>
                                <w:rPr>
                                  <w:rFonts w:eastAsia="SimSun"/>
                                  <w:sz w:val="16"/>
                                  <w:szCs w:val="16"/>
                                  <w:lang w:val="en-AU"/>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0185376" id="_x0000_s1105" editas="canvas" style="width:241pt;height:138.2pt;mso-position-horizontal-relative:char;mso-position-vertical-relative:line" coordsize="30607,1755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">
                <v:shape id="_x0000_s1106" type="#_x0000_t75" style="position:absolute;width:30607;height:17551;visibility:visible;mso-wrap-style:square" filled="t">
                  <v:fill o:detectmouseclick="t"/>
                  <v:path o:connecttype="none"/>
                </v:shape>
                <v:shape id="Text Box 1" o:spid="_x0000_s1107" type="#_x0000_t202" style="position:absolute;left:17;top:13319;width:30590;height:3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" filled="f" stroked="f" strokeweight=".5pt">
                  <v:textbox>
                    <w:txbxContent>
                      <w:p w14:paraId="730714A5" w14:textId="044DC646" w:rsidR="00053D4A" w:rsidRPr="00B51967" w:rsidRDefault="00147500" w:rsidP="009F2F53">
                        <w:pPr>
                          <w:pStyle w:val="FigureCaption"/>
                          <w:rPr>
                            <w:b/>
                            <w:color w:val="0070C0"/>
                          </w:rPr>
                        </w:pPr>
                        <w:r>
                          <w:rPr>
                            <w:b/>
                          </w:rPr>
                          <w:t>Fig.9</w:t>
                        </w:r>
                        <w:r w:rsidR="00053D4A">
                          <w:rPr>
                            <w:b/>
                          </w:rPr>
                          <w:t>.</w:t>
                        </w:r>
                        <w:r w:rsidR="00053D4A" w:rsidRPr="00B51967">
                          <w:t xml:space="preserve"> Type-4 Wind: LG Fault Grid end pre-fault phaser (a) Current (b) Voltage</w:t>
                        </w:r>
                      </w:p>
                      <w:p w14:paraId="71AFFA2B" w14:textId="77777777" w:rsidR="00053D4A" w:rsidRDefault="00053D4A" w:rsidP="00774FA9">
                        <w:r>
                          <w:t> </w:t>
                        </w:r>
                      </w:p>
                    </w:txbxContent>
                  </v:textbox>
                </v:shape>
                <v:shape id="Text Box 1" o:spid="_x0000_s1108" type="#_x0000_t202" style="position:absolute;left:7888;width:7112;height:2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" filled="f" stroked="f" strokeweight=".5pt">
                  <v:textbox>
                    <w:txbxContent>
                      <w:p w14:paraId="29E3D93D" w14:textId="77777777" w:rsidR="00053D4A" w:rsidRDefault="00053D4A" w:rsidP="007C15EE">
                        <w:pPr>
                          <w:rPr>
                            <w:sz w:val="16"/>
                            <w:szCs w:val="16"/>
                          </w:rPr>
                        </w:pPr>
                        <w:r>
                          <w:rPr>
                            <w:sz w:val="16"/>
                            <w:szCs w:val="16"/>
                          </w:rPr>
                          <w:t>Current</w:t>
                        </w:r>
                      </w:p>
                    </w:txbxContent>
                  </v:textbox>
                </v:shape>
                <v:shape id="Text Box 1" o:spid="_x0000_s1109" type="#_x0000_t202" style="position:absolute;left:19326;width:7112;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" filled="f" stroked="f" strokeweight=".5pt">
                  <v:textbox>
                    <w:txbxContent>
                      <w:p w14:paraId="32FFDF8C" w14:textId="77777777" w:rsidR="00053D4A" w:rsidRDefault="00053D4A" w:rsidP="00A01CDD">
                        <w:pPr>
                          <w:rPr>
                            <w:sz w:val="16"/>
                            <w:szCs w:val="16"/>
                          </w:rPr>
                        </w:pPr>
                        <w:r>
                          <w:rPr>
                            <w:sz w:val="16"/>
                            <w:szCs w:val="16"/>
                          </w:rPr>
                          <w:t>Voltage</w:t>
                        </w:r>
                      </w:p>
                    </w:txbxContent>
                  </v:textbox>
                </v:shape>
                <v:shape id="Picture 680780734" o:spid="_x0000_s1110" type="#_x0000_t75" style="position:absolute;left:4906;top:1533;width:21393;height:10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">
                  <v:imagedata r:id="rId34" o:title="" croptop="14116f" cropbottom="15562f" cropleft="3078f" cropright="5130f"/>
                </v:shape>
                <v:group id="Group 395249887" o:spid="_x0000_s1111" style="position:absolute;left:5036;top:11563;width:22314;height:2534" coordsize="22319,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">
                  <v:group id="Group 852379847" o:spid="_x0000_s1112" style="position:absolute;top:164;width:7562;height:2374" coordorigin=",164" coordsize="75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">
                    <v:shapetype id="_x0000_t32" coordsize="21600,21600" o:spt="32" o:oned="t" path="m,l21600,21600e" filled="f">
                      <v:path arrowok="t" fillok="f" o:connecttype="none"/>
                      <o:lock v:ext="edit" shapetype="t"/>
                    </v:shapetype>
                    <v:shape id="Straight Arrow Connector 1637734766" o:spid="_x0000_s1113" type="#_x0000_t32" style="position:absolute;top:1337;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" strokecolor="red" strokeweight=".5pt">
                      <v:stroke endarrow="block" joinstyle="miter"/>
                    </v:shape>
                    <v:shape id="Text Box 601165723" o:spid="_x0000_s1114" type="#_x0000_t202" style="position:absolute;left:2156;top:164;width:5406;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" filled="f" stroked="f" strokeweight=".5pt">
                      <v:textbox>
                        <w:txbxContent>
                          <w:p w14:paraId="205474FA" w14:textId="77777777" w:rsidR="00053D4A" w:rsidRDefault="00053D4A" w:rsidP="00EE79A6">
                            <w:pPr>
                              <w:rPr>
                                <w:sz w:val="16"/>
                                <w:szCs w:val="16"/>
                              </w:rPr>
                            </w:pPr>
                            <w:r>
                              <w:rPr>
                                <w:sz w:val="16"/>
                                <w:szCs w:val="16"/>
                              </w:rPr>
                              <w:t>A Phase</w:t>
                            </w:r>
                          </w:p>
                        </w:txbxContent>
                      </v:textbox>
                    </v:shape>
                  </v:group>
                  <v:group id="Group 1385817199" o:spid="_x0000_s1115" style="position:absolute;left:9101;top:127;width:8170;height:2369" coordorigin="9101,127" coordsize="8169,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">
                    <v:shape id="Straight Arrow Connector 1299307812" o:spid="_x0000_s1116" type="#_x0000_t32" style="position:absolute;left:14648;top:1202;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" strokecolor="#00b050" strokeweight=".5pt">
                      <v:stroke endarrow="block" joinstyle="miter"/>
                    </v:shape>
                    <v:shape id="Text Box 1" o:spid="_x0000_s1117" type="#_x0000_t202" style="position:absolute;left:9101;top:127;width:5404;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" filled="f" stroked="f" strokeweight=".5pt">
                      <v:textbox>
                        <w:txbxContent>
                          <w:p w14:paraId="65AFB18C" w14:textId="77777777" w:rsidR="00053D4A" w:rsidRDefault="00053D4A" w:rsidP="00EE79A6">
                            <w:pPr>
                              <w:rPr>
                                <w:sz w:val="16"/>
                                <w:szCs w:val="16"/>
                              </w:rPr>
                            </w:pPr>
                            <w:r>
                              <w:rPr>
                                <w:sz w:val="16"/>
                                <w:szCs w:val="16"/>
                              </w:rPr>
                              <w:t>B Phase</w:t>
                            </w:r>
                          </w:p>
                        </w:txbxContent>
                      </v:textbox>
                    </v:shape>
                  </v:group>
                  <v:group id="Group 1579200506" o:spid="_x0000_s1118" style="position:absolute;left:7178;width:15141;height:2362" coordorigin="7178" coordsize="15140,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">
                    <v:shape id="Straight Arrow Connector 475770145" o:spid="_x0000_s1119" type="#_x0000_t32" style="position:absolute;left:7178;top:1111;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" strokecolor="#371dd3" strokeweight=".5pt">
                      <v:stroke endarrow="block" joinstyle="miter"/>
                    </v:shape>
                    <v:shape id="Text Box 1" o:spid="_x0000_s1120" type="#_x0000_t202" style="position:absolute;left:16915;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" filled="f" stroked="f" strokeweight=".5pt">
                      <v:textbox>
                        <w:txbxContent>
                          <w:p w14:paraId="271A57A2" w14:textId="77777777" w:rsidR="00053D4A" w:rsidRDefault="00053D4A" w:rsidP="00EE79A6">
                            <w:pPr>
                              <w:rPr>
                                <w:sz w:val="16"/>
                                <w:szCs w:val="16"/>
                              </w:rPr>
                            </w:pPr>
                            <w:r>
                              <w:rPr>
                                <w:sz w:val="16"/>
                                <w:szCs w:val="16"/>
                              </w:rPr>
                              <w:t>C Phase</w:t>
                            </w:r>
                          </w:p>
                        </w:txbxContent>
                      </v:textbox>
                    </v:shape>
                  </v:group>
                </v:group>
                <v:shape id="Text Box 601165723" o:spid="_x0000_s1121" type="#_x0000_t202" style="position:absolute;left:8693;top:10558;width:345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" filled="f" stroked="f" strokeweight=".5pt">
                  <v:textbox>
                    <w:txbxContent>
                      <w:p w14:paraId="5D9A15F7" w14:textId="77777777" w:rsidR="002225F4" w:rsidRDefault="002225F4" w:rsidP="002225F4">
                        <w:pPr>
                          <w:pStyle w:val="NormalWeb"/>
                          <w:spacing w:before="0" w:beforeAutospacing="0" w:after="0" w:afterAutospacing="0"/>
                        </w:pPr>
                        <w:r>
                          <w:rPr>
                            <w:rFonts w:eastAsia="SimSun"/>
                            <w:sz w:val="16"/>
                            <w:szCs w:val="16"/>
                            <w:lang w:val="en-AU"/>
                          </w:rPr>
                          <w:t>a)</w:t>
                        </w:r>
                      </w:p>
                    </w:txbxContent>
                  </v:textbox>
                </v:shape>
                <v:shape id="Text Box 601165723" o:spid="_x0000_s1122" type="#_x0000_t202" style="position:absolute;left:19767;top:10483;width:3455;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" filled="f" stroked="f" strokeweight=".5pt">
                  <v:textbox>
                    <w:txbxContent>
                      <w:p w14:paraId="03141D37" w14:textId="70642AAF" w:rsidR="002225F4" w:rsidRDefault="002225F4" w:rsidP="002225F4">
                        <w:pPr>
                          <w:pStyle w:val="NormalWeb"/>
                          <w:spacing w:before="0" w:beforeAutospacing="0" w:after="0" w:afterAutospacing="0"/>
                        </w:pPr>
                        <w:r>
                          <w:rPr>
                            <w:rFonts w:eastAsia="SimSun"/>
                            <w:sz w:val="16"/>
                            <w:szCs w:val="16"/>
                            <w:lang w:val="en-AU"/>
                          </w:rPr>
                          <w:t>b)</w:t>
                        </w:r>
                      </w:p>
                    </w:txbxContent>
                  </v:textbox>
                </v:shape>
                <w10:anchorlock/>
              </v:group>
            </w:pict>
          </mc:Fallback>
        </mc:AlternateContent>
      </w:r>
    </w:p>
    <w:p w14:paraId="35372CF6" w14:textId="25A66B8D" w:rsidR="007516D2" w:rsidRDefault="007516D2" w:rsidP="008366EC">
      <w:pPr>
        <w:pStyle w:val="BodyText"/>
        <w:jc w:val="both"/>
        <w:rPr>
          <w:sz w:val="20"/>
          <w:szCs w:val="20"/>
        </w:rPr>
      </w:pPr>
      <w:r>
        <w:rPr>
          <w:noProof/>
          <w:sz w:val="20"/>
          <w:szCs w:val="20"/>
          <w:lang w:val="en-IN" w:eastAsia="en-IN"/>
        </w:rPr>
        <mc:AlternateContent>
          <mc:Choice Requires="wpc">
            <w:drawing>
              <wp:inline distT="0" distB="0" distL="0" distR="0" wp14:anchorId="7C78D32A" wp14:editId="763B675F">
                <wp:extent cx="3060700" cy="1594756"/>
                <wp:effectExtent l="0" t="0" r="6350" b="5715"/>
                <wp:docPr id="2057263989"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48031074" name="Text Box 1"/>
                        <wps:cNvSpPr txBox="1"/>
                        <wps:spPr>
                          <a:xfrm>
                            <a:off x="1723" y="1188764"/>
                            <a:ext cx="3058977" cy="395108"/>
                          </a:xfrm>
                          <a:prstGeom prst="rect">
                            <a:avLst/>
                          </a:prstGeom>
                          <a:noFill/>
                          <a:ln w="6350">
                            <a:noFill/>
                          </a:ln>
                        </wps:spPr>
                        <wps:txbx>
                          <w:txbxContent>
                            <w:p w14:paraId="48BEA40D" w14:textId="63C780A1" w:rsidR="00053D4A" w:rsidRPr="00B51967" w:rsidRDefault="00147500" w:rsidP="009F2F53">
                              <w:pPr>
                                <w:pStyle w:val="FigureCaption"/>
                                <w:rPr>
                                  <w:b/>
                                  <w:color w:val="0070C0"/>
                                </w:rPr>
                              </w:pPr>
                              <w:r>
                                <w:rPr>
                                  <w:b/>
                                </w:rPr>
                                <w:t>Fig.10</w:t>
                              </w:r>
                              <w:r w:rsidR="00053D4A">
                                <w:rPr>
                                  <w:b/>
                                </w:rPr>
                                <w:t>.</w:t>
                              </w:r>
                              <w:r w:rsidR="00053D4A" w:rsidRPr="00B51967">
                                <w:t xml:space="preserve"> Type-4 Wind: LG Fault Grid end </w:t>
                              </w:r>
                              <w:r w:rsidR="00053D4A">
                                <w:t xml:space="preserve">during </w:t>
                              </w:r>
                              <w:r w:rsidR="00053D4A" w:rsidRPr="00B51967">
                                <w:t>fault phaser (a) Current (b) Voltage</w:t>
                              </w:r>
                            </w:p>
                            <w:p w14:paraId="4F083D78" w14:textId="6C63B90A" w:rsidR="00053D4A" w:rsidRDefault="00053D4A" w:rsidP="00831E2A">
                              <w:pPr>
                                <w:pStyle w:val="Caption"/>
                              </w:pPr>
                              <w:r w:rsidRPr="00756D14">
                                <w:t>during fault</w:t>
                              </w: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5237653" name="Text Box 1"/>
                        <wps:cNvSpPr txBox="1"/>
                        <wps:spPr>
                          <a:xfrm>
                            <a:off x="838586" y="0"/>
                            <a:ext cx="711200" cy="216535"/>
                          </a:xfrm>
                          <a:prstGeom prst="rect">
                            <a:avLst/>
                          </a:prstGeom>
                          <a:noFill/>
                          <a:ln w="6350">
                            <a:noFill/>
                          </a:ln>
                        </wps:spPr>
                        <wps:txbx>
                          <w:txbxContent>
                            <w:p w14:paraId="0A2AFF69" w14:textId="77777777" w:rsidR="00053D4A" w:rsidRDefault="00053D4A" w:rsidP="007516D2">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66989646" name="Text Box 1"/>
                        <wps:cNvSpPr txBox="1"/>
                        <wps:spPr>
                          <a:xfrm>
                            <a:off x="1918739" y="0"/>
                            <a:ext cx="711200" cy="233045"/>
                          </a:xfrm>
                          <a:prstGeom prst="rect">
                            <a:avLst/>
                          </a:prstGeom>
                          <a:noFill/>
                          <a:ln w="6350">
                            <a:noFill/>
                          </a:ln>
                        </wps:spPr>
                        <wps:txbx>
                          <w:txbxContent>
                            <w:p w14:paraId="2E951851" w14:textId="77777777" w:rsidR="00053D4A" w:rsidRDefault="00053D4A" w:rsidP="007516D2">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320643405" name="Group 320643405"/>
                        <wpg:cNvGrpSpPr/>
                        <wpg:grpSpPr>
                          <a:xfrm>
                            <a:off x="503637" y="1026812"/>
                            <a:ext cx="2231390" cy="253365"/>
                            <a:chOff x="0" y="0"/>
                            <a:chExt cx="2231956" cy="253840"/>
                          </a:xfrm>
                        </wpg:grpSpPr>
                        <wpg:grpSp>
                          <wpg:cNvPr id="2040816412" name="Group 2040816412"/>
                          <wpg:cNvGrpSpPr/>
                          <wpg:grpSpPr>
                            <a:xfrm>
                              <a:off x="0" y="16435"/>
                              <a:ext cx="756251" cy="237405"/>
                              <a:chOff x="0" y="16435"/>
                              <a:chExt cx="756251" cy="237405"/>
                            </a:xfrm>
                          </wpg:grpSpPr>
                          <wps:wsp>
                            <wps:cNvPr id="1494890444" name="Straight Arrow Connector 1494890444"/>
                            <wps:cNvCnPr/>
                            <wps:spPr>
                              <a:xfrm flipV="1">
                                <a:off x="0" y="133701"/>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9681577" name="Text Box 601165723"/>
                            <wps:cNvSpPr txBox="1"/>
                            <wps:spPr>
                              <a:xfrm>
                                <a:off x="215620" y="16435"/>
                                <a:ext cx="540631" cy="237405"/>
                              </a:xfrm>
                              <a:prstGeom prst="rect">
                                <a:avLst/>
                              </a:prstGeom>
                              <a:noFill/>
                              <a:ln w="6350">
                                <a:noFill/>
                              </a:ln>
                            </wps:spPr>
                            <wps:txbx>
                              <w:txbxContent>
                                <w:p w14:paraId="28D2A59B" w14:textId="77777777" w:rsidR="00053D4A" w:rsidRDefault="00053D4A" w:rsidP="007516D2">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504757850" name="Group 504757850"/>
                          <wpg:cNvGrpSpPr/>
                          <wpg:grpSpPr>
                            <a:xfrm>
                              <a:off x="910183" y="12774"/>
                              <a:ext cx="816948" cy="236855"/>
                              <a:chOff x="910183" y="12774"/>
                              <a:chExt cx="816948" cy="236855"/>
                            </a:xfrm>
                          </wpg:grpSpPr>
                          <wps:wsp>
                            <wps:cNvPr id="369789677" name="Straight Arrow Connector 369789677"/>
                            <wps:cNvCnPr/>
                            <wps:spPr>
                              <a:xfrm flipV="1">
                                <a:off x="1464876" y="120245"/>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578422372" name="Text Box 1"/>
                            <wps:cNvSpPr txBox="1"/>
                            <wps:spPr>
                              <a:xfrm>
                                <a:off x="910183" y="12774"/>
                                <a:ext cx="540385" cy="236855"/>
                              </a:xfrm>
                              <a:prstGeom prst="rect">
                                <a:avLst/>
                              </a:prstGeom>
                              <a:noFill/>
                              <a:ln w="6350">
                                <a:noFill/>
                              </a:ln>
                            </wps:spPr>
                            <wps:txbx>
                              <w:txbxContent>
                                <w:p w14:paraId="3427FE68" w14:textId="77777777" w:rsidR="00053D4A" w:rsidRDefault="00053D4A" w:rsidP="007516D2">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564300176" name="Group 564300176"/>
                          <wpg:cNvGrpSpPr/>
                          <wpg:grpSpPr>
                            <a:xfrm>
                              <a:off x="717877" y="0"/>
                              <a:ext cx="1514079" cy="236220"/>
                              <a:chOff x="717877" y="0"/>
                              <a:chExt cx="1514079" cy="236220"/>
                            </a:xfrm>
                          </wpg:grpSpPr>
                          <wps:wsp>
                            <wps:cNvPr id="1848536527" name="Straight Arrow Connector 1848536527"/>
                            <wps:cNvCnPr/>
                            <wps:spPr>
                              <a:xfrm flipV="1">
                                <a:off x="717877" y="111125"/>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308212571" name="Text Box 1"/>
                            <wps:cNvSpPr txBox="1"/>
                            <wps:spPr>
                              <a:xfrm>
                                <a:off x="1691571" y="0"/>
                                <a:ext cx="540385" cy="236220"/>
                              </a:xfrm>
                              <a:prstGeom prst="rect">
                                <a:avLst/>
                              </a:prstGeom>
                              <a:noFill/>
                              <a:ln w="6350">
                                <a:noFill/>
                              </a:ln>
                            </wps:spPr>
                            <wps:txbx>
                              <w:txbxContent>
                                <w:p w14:paraId="7D57A01D" w14:textId="77777777" w:rsidR="00053D4A" w:rsidRDefault="00053D4A" w:rsidP="007516D2">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pic:pic xmlns:pic="http://schemas.openxmlformats.org/drawingml/2006/picture">
                        <pic:nvPicPr>
                          <pic:cNvPr id="1670456793" name="Picture 1670456793"/>
                          <pic:cNvPicPr>
                            <a:picLocks noChangeAspect="1"/>
                          </pic:cNvPicPr>
                        </pic:nvPicPr>
                        <pic:blipFill rotWithShape="1">
                          <a:blip r:embed="rId35"/>
                          <a:srcRect l="4059" t="21906" r="6822" b="24414"/>
                          <a:stretch/>
                        </pic:blipFill>
                        <pic:spPr>
                          <a:xfrm>
                            <a:off x="550510" y="155001"/>
                            <a:ext cx="2111046" cy="953522"/>
                          </a:xfrm>
                          <a:prstGeom prst="rect">
                            <a:avLst/>
                          </a:prstGeom>
                        </pic:spPr>
                      </pic:pic>
                    </wpc:wpc>
                  </a:graphicData>
                </a:graphic>
              </wp:inline>
            </w:drawing>
          </mc:Choice>
          <mc:Fallback>
            <w:pict>
              <v:group w14:anchorId="7C78D32A" id="_x0000_s1123" editas="canvas" style="width:241pt;height:125.55pt;mso-position-horizontal-relative:char;mso-position-vertical-relative:line" coordsize="30607,1594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">
                <v:shape id="_x0000_s1124" type="#_x0000_t75" style="position:absolute;width:30607;height:15944;visibility:visible;mso-wrap-style:square" filled="t">
                  <v:fill o:detectmouseclick="t"/>
                  <v:path o:connecttype="none"/>
                </v:shape>
                <v:shape id="Text Box 1" o:spid="_x0000_s1125" type="#_x0000_t202" style="position:absolute;left:17;top:11887;width:30590;height:39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" filled="f" stroked="f" strokeweight=".5pt">
                  <v:textbox>
                    <w:txbxContent>
                      <w:p w14:paraId="48BEA40D" w14:textId="63C780A1" w:rsidR="00053D4A" w:rsidRPr="00B51967" w:rsidRDefault="00147500" w:rsidP="009F2F53">
                        <w:pPr>
                          <w:pStyle w:val="FigureCaption"/>
                          <w:rPr>
                            <w:b/>
                            <w:color w:val="0070C0"/>
                          </w:rPr>
                        </w:pPr>
                        <w:r>
                          <w:rPr>
                            <w:b/>
                          </w:rPr>
                          <w:t>Fig.10</w:t>
                        </w:r>
                        <w:r w:rsidR="00053D4A">
                          <w:rPr>
                            <w:b/>
                          </w:rPr>
                          <w:t>.</w:t>
                        </w:r>
                        <w:r w:rsidR="00053D4A" w:rsidRPr="00B51967">
                          <w:t xml:space="preserve"> Type-4 Wind: LG Fault Grid end </w:t>
                        </w:r>
                        <w:r w:rsidR="00053D4A">
                          <w:t xml:space="preserve">during </w:t>
                        </w:r>
                        <w:r w:rsidR="00053D4A" w:rsidRPr="00B51967">
                          <w:t>fault phaser (a) Current (b) Voltage</w:t>
                        </w:r>
                      </w:p>
                      <w:p w14:paraId="4F083D78" w14:textId="6C63B90A" w:rsidR="00053D4A" w:rsidRDefault="00053D4A" w:rsidP="00831E2A">
                        <w:pPr>
                          <w:pStyle w:val="Caption"/>
                        </w:pPr>
                        <w:r w:rsidRPr="00756D14">
                          <w:t>during fault</w:t>
                        </w:r>
                        <w:r>
                          <w:t> </w:t>
                        </w:r>
                      </w:p>
                    </w:txbxContent>
                  </v:textbox>
                </v:shape>
                <v:shape id="Text Box 1" o:spid="_x0000_s1126" type="#_x0000_t202" style="position:absolute;left:8385;width:711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" filled="f" stroked="f" strokeweight=".5pt">
                  <v:textbox>
                    <w:txbxContent>
                      <w:p w14:paraId="0A2AFF69" w14:textId="77777777" w:rsidR="00053D4A" w:rsidRDefault="00053D4A" w:rsidP="007516D2">
                        <w:pPr>
                          <w:rPr>
                            <w:sz w:val="16"/>
                            <w:szCs w:val="16"/>
                          </w:rPr>
                        </w:pPr>
                        <w:r>
                          <w:rPr>
                            <w:sz w:val="16"/>
                            <w:szCs w:val="16"/>
                          </w:rPr>
                          <w:t>Current</w:t>
                        </w:r>
                      </w:p>
                    </w:txbxContent>
                  </v:textbox>
                </v:shape>
                <v:shape id="Text Box 1" o:spid="_x0000_s1127" type="#_x0000_t202" style="position:absolute;left:19187;width:7112;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" filled="f" stroked="f" strokeweight=".5pt">
                  <v:textbox>
                    <w:txbxContent>
                      <w:p w14:paraId="2E951851" w14:textId="77777777" w:rsidR="00053D4A" w:rsidRDefault="00053D4A" w:rsidP="007516D2">
                        <w:pPr>
                          <w:rPr>
                            <w:sz w:val="16"/>
                            <w:szCs w:val="16"/>
                          </w:rPr>
                        </w:pPr>
                        <w:r>
                          <w:rPr>
                            <w:sz w:val="16"/>
                            <w:szCs w:val="16"/>
                          </w:rPr>
                          <w:t>Voltage</w:t>
                        </w:r>
                      </w:p>
                    </w:txbxContent>
                  </v:textbox>
                </v:shape>
                <v:group id="Group 320643405" o:spid="_x0000_s1128" style="position:absolute;left:5036;top:10268;width:22314;height:2533" coordsize="22319,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">
                  <v:group id="Group 2040816412" o:spid="_x0000_s1129" style="position:absolute;top:164;width:7562;height:2374" coordorigin=",164" coordsize="75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">
                    <v:shape id="Straight Arrow Connector 1494890444" o:spid="_x0000_s1130" type="#_x0000_t32" style="position:absolute;top:1337;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" strokecolor="red" strokeweight=".5pt">
                      <v:stroke endarrow="block" joinstyle="miter"/>
                    </v:shape>
                    <v:shape id="Text Box 601165723" o:spid="_x0000_s1131" type="#_x0000_t202" style="position:absolute;left:2156;top:164;width:5406;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" filled="f" stroked="f" strokeweight=".5pt">
                      <v:textbox>
                        <w:txbxContent>
                          <w:p w14:paraId="28D2A59B" w14:textId="77777777" w:rsidR="00053D4A" w:rsidRDefault="00053D4A" w:rsidP="007516D2">
                            <w:pPr>
                              <w:rPr>
                                <w:sz w:val="16"/>
                                <w:szCs w:val="16"/>
                              </w:rPr>
                            </w:pPr>
                            <w:r>
                              <w:rPr>
                                <w:sz w:val="16"/>
                                <w:szCs w:val="16"/>
                              </w:rPr>
                              <w:t>A Phase</w:t>
                            </w:r>
                          </w:p>
                        </w:txbxContent>
                      </v:textbox>
                    </v:shape>
                  </v:group>
                  <v:group id="Group 504757850" o:spid="_x0000_s1132" style="position:absolute;left:9101;top:127;width:8170;height:2369" coordorigin="9101,127" coordsize="8169,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">
                    <v:shape id="Straight Arrow Connector 369789677" o:spid="_x0000_s1133" type="#_x0000_t32" style="position:absolute;left:14648;top:1202;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" strokecolor="#00b050" strokeweight=".5pt">
                      <v:stroke endarrow="block" joinstyle="miter"/>
                    </v:shape>
                    <v:shape id="Text Box 1" o:spid="_x0000_s1134" type="#_x0000_t202" style="position:absolute;left:9101;top:127;width:5404;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" filled="f" stroked="f" strokeweight=".5pt">
                      <v:textbox>
                        <w:txbxContent>
                          <w:p w14:paraId="3427FE68" w14:textId="77777777" w:rsidR="00053D4A" w:rsidRDefault="00053D4A" w:rsidP="007516D2">
                            <w:pPr>
                              <w:rPr>
                                <w:sz w:val="16"/>
                                <w:szCs w:val="16"/>
                              </w:rPr>
                            </w:pPr>
                            <w:r>
                              <w:rPr>
                                <w:sz w:val="16"/>
                                <w:szCs w:val="16"/>
                              </w:rPr>
                              <w:t>B Phase</w:t>
                            </w:r>
                          </w:p>
                        </w:txbxContent>
                      </v:textbox>
                    </v:shape>
                  </v:group>
                  <v:group id="Group 564300176" o:spid="_x0000_s1135" style="position:absolute;left:7178;width:15141;height:2362" coordorigin="7178" coordsize="15140,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">
                    <v:shape id="Straight Arrow Connector 1848536527" o:spid="_x0000_s1136" type="#_x0000_t32" style="position:absolute;left:7178;top:1111;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" strokecolor="#371dd3" strokeweight=".5pt">
                      <v:stroke endarrow="block" joinstyle="miter"/>
                    </v:shape>
                    <v:shape id="Text Box 1" o:spid="_x0000_s1137" type="#_x0000_t202" style="position:absolute;left:16915;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" filled="f" stroked="f" strokeweight=".5pt">
                      <v:textbox>
                        <w:txbxContent>
                          <w:p w14:paraId="7D57A01D" w14:textId="77777777" w:rsidR="00053D4A" w:rsidRDefault="00053D4A" w:rsidP="007516D2">
                            <w:pPr>
                              <w:rPr>
                                <w:sz w:val="16"/>
                                <w:szCs w:val="16"/>
                              </w:rPr>
                            </w:pPr>
                            <w:r>
                              <w:rPr>
                                <w:sz w:val="16"/>
                                <w:szCs w:val="16"/>
                              </w:rPr>
                              <w:t>C Phase</w:t>
                            </w:r>
                          </w:p>
                        </w:txbxContent>
                      </v:textbox>
                    </v:shape>
                  </v:group>
                </v:group>
                <v:shape id="Picture 1670456793" o:spid="_x0000_s1138" type="#_x0000_t75" style="position:absolute;left:5505;top:1550;width:21110;height:9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">
                  <v:imagedata r:id="rId36" o:title="" croptop="14356f" cropbottom="16000f" cropleft="2660f" cropright="4471f"/>
                </v:shape>
                <w10:anchorlock/>
              </v:group>
            </w:pict>
          </mc:Fallback>
        </mc:AlternateContent>
      </w:r>
    </w:p>
    <w:p w14:paraId="0A4C7DBA" w14:textId="3B35F9FA" w:rsidR="001D0EA0" w:rsidRDefault="001D0EA0" w:rsidP="008366EC">
      <w:pPr>
        <w:pStyle w:val="BodyText"/>
        <w:jc w:val="both"/>
        <w:rPr>
          <w:sz w:val="20"/>
          <w:szCs w:val="20"/>
        </w:rPr>
      </w:pPr>
      <w:r>
        <w:rPr>
          <w:noProof/>
          <w:sz w:val="20"/>
          <w:szCs w:val="20"/>
          <w:lang w:val="en-IN" w:eastAsia="en-IN"/>
        </w:rPr>
        <mc:AlternateContent>
          <mc:Choice Requires="wpc">
            <w:drawing>
              <wp:inline distT="0" distB="0" distL="0" distR="0" wp14:anchorId="20C3CF7A" wp14:editId="3CD90EFC">
                <wp:extent cx="3060700" cy="1677901"/>
                <wp:effectExtent l="0" t="0" r="6350" b="0"/>
                <wp:docPr id="1418703854"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21318743" name="Text Box 1"/>
                        <wps:cNvSpPr txBox="1"/>
                        <wps:spPr>
                          <a:xfrm>
                            <a:off x="1723" y="1172981"/>
                            <a:ext cx="3058977" cy="469277"/>
                          </a:xfrm>
                          <a:prstGeom prst="rect">
                            <a:avLst/>
                          </a:prstGeom>
                          <a:noFill/>
                          <a:ln w="6350">
                            <a:noFill/>
                          </a:ln>
                        </wps:spPr>
                        <wps:txbx>
                          <w:txbxContent>
                            <w:p w14:paraId="1D066AE2" w14:textId="0591CD2F" w:rsidR="00053D4A" w:rsidRPr="00B51967" w:rsidRDefault="00147500" w:rsidP="009F2F53">
                              <w:pPr>
                                <w:pStyle w:val="FigureCaption"/>
                                <w:rPr>
                                  <w:b/>
                                  <w:color w:val="0070C0"/>
                                </w:rPr>
                              </w:pPr>
                              <w:r>
                                <w:rPr>
                                  <w:b/>
                                </w:rPr>
                                <w:t>Fig.11</w:t>
                              </w:r>
                              <w:r w:rsidR="00053D4A">
                                <w:rPr>
                                  <w:b/>
                                </w:rPr>
                                <w:t>.</w:t>
                              </w:r>
                              <w:r w:rsidR="00053D4A" w:rsidRPr="00B51967">
                                <w:t xml:space="preserve"> Type-4 Wind: LG Fault </w:t>
                              </w:r>
                              <w:r w:rsidR="00053D4A">
                                <w:t>DER</w:t>
                              </w:r>
                              <w:r w:rsidR="00053D4A" w:rsidRPr="00B51967">
                                <w:t xml:space="preserve"> end </w:t>
                              </w:r>
                              <w:r w:rsidR="00053D4A">
                                <w:t>pre-</w:t>
                              </w:r>
                              <w:r w:rsidR="00053D4A" w:rsidRPr="00B51967">
                                <w:t>fault phaser (a) Current (b) Voltage</w:t>
                              </w:r>
                            </w:p>
                            <w:p w14:paraId="5714526A" w14:textId="5DEE60DA" w:rsidR="00053D4A" w:rsidRPr="00305114" w:rsidRDefault="00053D4A" w:rsidP="00831E2A">
                              <w:pPr>
                                <w:pStyle w:val="Caption"/>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0911773" name="Text Box 1"/>
                        <wps:cNvSpPr txBox="1"/>
                        <wps:spPr>
                          <a:xfrm>
                            <a:off x="719730" y="0"/>
                            <a:ext cx="711200" cy="216535"/>
                          </a:xfrm>
                          <a:prstGeom prst="rect">
                            <a:avLst/>
                          </a:prstGeom>
                          <a:noFill/>
                          <a:ln w="6350">
                            <a:noFill/>
                          </a:ln>
                        </wps:spPr>
                        <wps:txbx>
                          <w:txbxContent>
                            <w:p w14:paraId="41AA93FC" w14:textId="77777777" w:rsidR="00053D4A" w:rsidRDefault="00053D4A" w:rsidP="001D0EA0">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65885061" name="Text Box 1"/>
                        <wps:cNvSpPr txBox="1"/>
                        <wps:spPr>
                          <a:xfrm>
                            <a:off x="1932600" y="0"/>
                            <a:ext cx="711200" cy="233045"/>
                          </a:xfrm>
                          <a:prstGeom prst="rect">
                            <a:avLst/>
                          </a:prstGeom>
                          <a:noFill/>
                          <a:ln w="6350">
                            <a:noFill/>
                          </a:ln>
                        </wps:spPr>
                        <wps:txbx>
                          <w:txbxContent>
                            <w:p w14:paraId="47FC09EE" w14:textId="77777777" w:rsidR="00053D4A" w:rsidRDefault="00053D4A" w:rsidP="001D0EA0">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103079070" name="Group 2103079070"/>
                        <wpg:cNvGrpSpPr/>
                        <wpg:grpSpPr>
                          <a:xfrm>
                            <a:off x="477435" y="1023643"/>
                            <a:ext cx="2231390" cy="253365"/>
                            <a:chOff x="0" y="0"/>
                            <a:chExt cx="2231956" cy="253840"/>
                          </a:xfrm>
                        </wpg:grpSpPr>
                        <wpg:grpSp>
                          <wpg:cNvPr id="2100140926" name="Group 2100140926"/>
                          <wpg:cNvGrpSpPr/>
                          <wpg:grpSpPr>
                            <a:xfrm>
                              <a:off x="0" y="16435"/>
                              <a:ext cx="756251" cy="237405"/>
                              <a:chOff x="0" y="16435"/>
                              <a:chExt cx="756251" cy="237405"/>
                            </a:xfrm>
                          </wpg:grpSpPr>
                          <wps:wsp>
                            <wps:cNvPr id="1436258744" name="Straight Arrow Connector 1436258744"/>
                            <wps:cNvCnPr/>
                            <wps:spPr>
                              <a:xfrm flipV="1">
                                <a:off x="0" y="133701"/>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91821436" name="Text Box 601165723"/>
                            <wps:cNvSpPr txBox="1"/>
                            <wps:spPr>
                              <a:xfrm>
                                <a:off x="215620" y="16435"/>
                                <a:ext cx="540631" cy="237405"/>
                              </a:xfrm>
                              <a:prstGeom prst="rect">
                                <a:avLst/>
                              </a:prstGeom>
                              <a:noFill/>
                              <a:ln w="6350">
                                <a:noFill/>
                              </a:ln>
                            </wps:spPr>
                            <wps:txbx>
                              <w:txbxContent>
                                <w:p w14:paraId="2B15D211" w14:textId="77777777" w:rsidR="00053D4A" w:rsidRDefault="00053D4A" w:rsidP="001D0EA0">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536035955" name="Group 1536035955"/>
                          <wpg:cNvGrpSpPr/>
                          <wpg:grpSpPr>
                            <a:xfrm>
                              <a:off x="910183" y="12774"/>
                              <a:ext cx="816948" cy="236855"/>
                              <a:chOff x="910183" y="12774"/>
                              <a:chExt cx="816948" cy="236855"/>
                            </a:xfrm>
                          </wpg:grpSpPr>
                          <wps:wsp>
                            <wps:cNvPr id="1880886126" name="Straight Arrow Connector 1880886126"/>
                            <wps:cNvCnPr/>
                            <wps:spPr>
                              <a:xfrm flipV="1">
                                <a:off x="1464876" y="120245"/>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114121799" name="Text Box 1"/>
                            <wps:cNvSpPr txBox="1"/>
                            <wps:spPr>
                              <a:xfrm>
                                <a:off x="910183" y="12774"/>
                                <a:ext cx="540385" cy="236855"/>
                              </a:xfrm>
                              <a:prstGeom prst="rect">
                                <a:avLst/>
                              </a:prstGeom>
                              <a:noFill/>
                              <a:ln w="6350">
                                <a:noFill/>
                              </a:ln>
                            </wps:spPr>
                            <wps:txbx>
                              <w:txbxContent>
                                <w:p w14:paraId="7F28B183" w14:textId="77777777" w:rsidR="00053D4A" w:rsidRDefault="00053D4A" w:rsidP="001D0EA0">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957307879" name="Group 1957307879"/>
                          <wpg:cNvGrpSpPr/>
                          <wpg:grpSpPr>
                            <a:xfrm>
                              <a:off x="717877" y="0"/>
                              <a:ext cx="1514079" cy="236220"/>
                              <a:chOff x="717877" y="0"/>
                              <a:chExt cx="1514079" cy="236220"/>
                            </a:xfrm>
                          </wpg:grpSpPr>
                          <wps:wsp>
                            <wps:cNvPr id="858132380" name="Straight Arrow Connector 858132380"/>
                            <wps:cNvCnPr/>
                            <wps:spPr>
                              <a:xfrm flipV="1">
                                <a:off x="717877" y="111125"/>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339478304" name="Text Box 1"/>
                            <wps:cNvSpPr txBox="1"/>
                            <wps:spPr>
                              <a:xfrm>
                                <a:off x="1691571" y="0"/>
                                <a:ext cx="540385" cy="236220"/>
                              </a:xfrm>
                              <a:prstGeom prst="rect">
                                <a:avLst/>
                              </a:prstGeom>
                              <a:noFill/>
                              <a:ln w="6350">
                                <a:noFill/>
                              </a:ln>
                            </wps:spPr>
                            <wps:txbx>
                              <w:txbxContent>
                                <w:p w14:paraId="572ED88A" w14:textId="77777777" w:rsidR="00053D4A" w:rsidRDefault="00053D4A" w:rsidP="001D0EA0">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pic:pic xmlns:pic="http://schemas.openxmlformats.org/drawingml/2006/picture">
                        <pic:nvPicPr>
                          <pic:cNvPr id="416572055" name="Picture 416572055"/>
                          <pic:cNvPicPr>
                            <a:picLocks noChangeAspect="1"/>
                          </pic:cNvPicPr>
                        </pic:nvPicPr>
                        <pic:blipFill rotWithShape="1">
                          <a:blip r:embed="rId37"/>
                          <a:srcRect l="5496" t="21550" r="8781" b="24266"/>
                          <a:stretch/>
                        </pic:blipFill>
                        <pic:spPr>
                          <a:xfrm>
                            <a:off x="484744" y="157431"/>
                            <a:ext cx="2145195" cy="960241"/>
                          </a:xfrm>
                          <a:prstGeom prst="rect">
                            <a:avLst/>
                          </a:prstGeom>
                        </pic:spPr>
                      </pic:pic>
                    </wpc:wpc>
                  </a:graphicData>
                </a:graphic>
              </wp:inline>
            </w:drawing>
          </mc:Choice>
          <mc:Fallback>
            <w:pict>
              <v:group w14:anchorId="20C3CF7A" id="_x0000_s1139" editas="canvas" style="width:241pt;height:132.1pt;mso-position-horizontal-relative:char;mso-position-vertical-relative:line" coordsize="30607,1677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">
                <v:shape id="_x0000_s1140" type="#_x0000_t75" style="position:absolute;width:30607;height:16776;visibility:visible;mso-wrap-style:square" filled="t">
                  <v:fill o:detectmouseclick="t"/>
                  <v:path o:connecttype="none"/>
                </v:shape>
                <v:shape id="Text Box 1" o:spid="_x0000_s1141" type="#_x0000_t202" style="position:absolute;left:17;top:11729;width:30590;height:4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" filled="f" stroked="f" strokeweight=".5pt">
                  <v:textbox>
                    <w:txbxContent>
                      <w:p w14:paraId="1D066AE2" w14:textId="0591CD2F" w:rsidR="00053D4A" w:rsidRPr="00B51967" w:rsidRDefault="00147500" w:rsidP="009F2F53">
                        <w:pPr>
                          <w:pStyle w:val="FigureCaption"/>
                          <w:rPr>
                            <w:b/>
                            <w:color w:val="0070C0"/>
                          </w:rPr>
                        </w:pPr>
                        <w:r>
                          <w:rPr>
                            <w:b/>
                          </w:rPr>
                          <w:t>Fig.11</w:t>
                        </w:r>
                        <w:r w:rsidR="00053D4A">
                          <w:rPr>
                            <w:b/>
                          </w:rPr>
                          <w:t>.</w:t>
                        </w:r>
                        <w:r w:rsidR="00053D4A" w:rsidRPr="00B51967">
                          <w:t xml:space="preserve"> Type-4 Wind: LG Fault </w:t>
                        </w:r>
                        <w:r w:rsidR="00053D4A">
                          <w:t>DER</w:t>
                        </w:r>
                        <w:r w:rsidR="00053D4A" w:rsidRPr="00B51967">
                          <w:t xml:space="preserve"> end </w:t>
                        </w:r>
                        <w:r w:rsidR="00053D4A">
                          <w:t>pre-</w:t>
                        </w:r>
                        <w:r w:rsidR="00053D4A" w:rsidRPr="00B51967">
                          <w:t>fault phaser (a) Current (b) Voltage</w:t>
                        </w:r>
                      </w:p>
                      <w:p w14:paraId="5714526A" w14:textId="5DEE60DA" w:rsidR="00053D4A" w:rsidRPr="00305114" w:rsidRDefault="00053D4A" w:rsidP="00831E2A">
                        <w:pPr>
                          <w:pStyle w:val="Caption"/>
                        </w:pPr>
                      </w:p>
                    </w:txbxContent>
                  </v:textbox>
                </v:shape>
                <v:shape id="Text Box 1" o:spid="_x0000_s1142" type="#_x0000_t202" style="position:absolute;left:7197;width:711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" filled="f" stroked="f" strokeweight=".5pt">
                  <v:textbox>
                    <w:txbxContent>
                      <w:p w14:paraId="41AA93FC" w14:textId="77777777" w:rsidR="00053D4A" w:rsidRDefault="00053D4A" w:rsidP="001D0EA0">
                        <w:pPr>
                          <w:rPr>
                            <w:sz w:val="16"/>
                            <w:szCs w:val="16"/>
                          </w:rPr>
                        </w:pPr>
                        <w:r>
                          <w:rPr>
                            <w:sz w:val="16"/>
                            <w:szCs w:val="16"/>
                          </w:rPr>
                          <w:t>Current</w:t>
                        </w:r>
                      </w:p>
                    </w:txbxContent>
                  </v:textbox>
                </v:shape>
                <v:shape id="Text Box 1" o:spid="_x0000_s1143" type="#_x0000_t202" style="position:absolute;left:19326;width:7112;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" filled="f" stroked="f" strokeweight=".5pt">
                  <v:textbox>
                    <w:txbxContent>
                      <w:p w14:paraId="47FC09EE" w14:textId="77777777" w:rsidR="00053D4A" w:rsidRDefault="00053D4A" w:rsidP="001D0EA0">
                        <w:pPr>
                          <w:rPr>
                            <w:sz w:val="16"/>
                            <w:szCs w:val="16"/>
                          </w:rPr>
                        </w:pPr>
                        <w:r>
                          <w:rPr>
                            <w:sz w:val="16"/>
                            <w:szCs w:val="16"/>
                          </w:rPr>
                          <w:t>Voltage</w:t>
                        </w:r>
                      </w:p>
                    </w:txbxContent>
                  </v:textbox>
                </v:shape>
                <v:group id="Group 2103079070" o:spid="_x0000_s1144" style="position:absolute;left:4774;top:10236;width:22314;height:2534" coordsize="22319,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">
                  <v:group id="Group 2100140926" o:spid="_x0000_s1145" style="position:absolute;top:164;width:7562;height:2374" coordorigin=",164" coordsize="75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">
                    <v:shape id="Straight Arrow Connector 1436258744" o:spid="_x0000_s1146" type="#_x0000_t32" style="position:absolute;top:1337;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" strokecolor="red" strokeweight=".5pt">
                      <v:stroke endarrow="block" joinstyle="miter"/>
                    </v:shape>
                    <v:shape id="Text Box 601165723" o:spid="_x0000_s1147" type="#_x0000_t202" style="position:absolute;left:2156;top:164;width:5406;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" filled="f" stroked="f" strokeweight=".5pt">
                      <v:textbox>
                        <w:txbxContent>
                          <w:p w14:paraId="2B15D211" w14:textId="77777777" w:rsidR="00053D4A" w:rsidRDefault="00053D4A" w:rsidP="001D0EA0">
                            <w:pPr>
                              <w:rPr>
                                <w:sz w:val="16"/>
                                <w:szCs w:val="16"/>
                              </w:rPr>
                            </w:pPr>
                            <w:r>
                              <w:rPr>
                                <w:sz w:val="16"/>
                                <w:szCs w:val="16"/>
                              </w:rPr>
                              <w:t>A Phase</w:t>
                            </w:r>
                          </w:p>
                        </w:txbxContent>
                      </v:textbox>
                    </v:shape>
                  </v:group>
                  <v:group id="Group 1536035955" o:spid="_x0000_s1148" style="position:absolute;left:9101;top:127;width:8170;height:2369" coordorigin="9101,127" coordsize="8169,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">
                    <v:shape id="Straight Arrow Connector 1880886126" o:spid="_x0000_s1149" type="#_x0000_t32" style="position:absolute;left:14648;top:1202;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" strokecolor="#00b050" strokeweight=".5pt">
                      <v:stroke endarrow="block" joinstyle="miter"/>
                    </v:shape>
                    <v:shape id="Text Box 1" o:spid="_x0000_s1150" type="#_x0000_t202" style="position:absolute;left:9101;top:127;width:5404;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" filled="f" stroked="f" strokeweight=".5pt">
                      <v:textbox>
                        <w:txbxContent>
                          <w:p w14:paraId="7F28B183" w14:textId="77777777" w:rsidR="00053D4A" w:rsidRDefault="00053D4A" w:rsidP="001D0EA0">
                            <w:pPr>
                              <w:rPr>
                                <w:sz w:val="16"/>
                                <w:szCs w:val="16"/>
                              </w:rPr>
                            </w:pPr>
                            <w:r>
                              <w:rPr>
                                <w:sz w:val="16"/>
                                <w:szCs w:val="16"/>
                              </w:rPr>
                              <w:t>B Phase</w:t>
                            </w:r>
                          </w:p>
                        </w:txbxContent>
                      </v:textbox>
                    </v:shape>
                  </v:group>
                  <v:group id="Group 1957307879" o:spid="_x0000_s1151" style="position:absolute;left:7178;width:15141;height:2362" coordorigin="7178" coordsize="15140,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">
                    <v:shape id="Straight Arrow Connector 858132380" o:spid="_x0000_s1152" type="#_x0000_t32" style="position:absolute;left:7178;top:1111;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" strokecolor="#371dd3" strokeweight=".5pt">
                      <v:stroke endarrow="block" joinstyle="miter"/>
                    </v:shape>
                    <v:shape id="Text Box 1" o:spid="_x0000_s1153" type="#_x0000_t202" style="position:absolute;left:16915;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" filled="f" stroked="f" strokeweight=".5pt">
                      <v:textbox>
                        <w:txbxContent>
                          <w:p w14:paraId="572ED88A" w14:textId="77777777" w:rsidR="00053D4A" w:rsidRDefault="00053D4A" w:rsidP="001D0EA0">
                            <w:pPr>
                              <w:rPr>
                                <w:sz w:val="16"/>
                                <w:szCs w:val="16"/>
                              </w:rPr>
                            </w:pPr>
                            <w:r>
                              <w:rPr>
                                <w:sz w:val="16"/>
                                <w:szCs w:val="16"/>
                              </w:rPr>
                              <w:t>C Phase</w:t>
                            </w:r>
                          </w:p>
                        </w:txbxContent>
                      </v:textbox>
                    </v:shape>
                  </v:group>
                </v:group>
                <v:shape id="Picture 416572055" o:spid="_x0000_s1154" type="#_x0000_t75" style="position:absolute;left:4847;top:1574;width:21452;height:9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">
                  <v:imagedata r:id="rId38" o:title="" croptop="14123f" cropbottom="15903f" cropleft="3602f" cropright="5755f"/>
                </v:shape>
                <w10:anchorlock/>
              </v:group>
            </w:pict>
          </mc:Fallback>
        </mc:AlternateContent>
      </w:r>
    </w:p>
    <w:p w14:paraId="6123B39F" w14:textId="21F9FD60" w:rsidR="00D872D2" w:rsidRPr="008366EC" w:rsidRDefault="00305114" w:rsidP="008366EC">
      <w:pPr>
        <w:pStyle w:val="BodyText"/>
        <w:jc w:val="both"/>
        <w:rPr>
          <w:sz w:val="20"/>
          <w:szCs w:val="20"/>
        </w:rPr>
      </w:pPr>
      <w:r>
        <w:rPr>
          <w:noProof/>
          <w:sz w:val="20"/>
          <w:szCs w:val="20"/>
          <w:lang w:val="en-IN" w:eastAsia="en-IN"/>
        </w:rPr>
        <mc:AlternateContent>
          <mc:Choice Requires="wpc">
            <w:drawing>
              <wp:inline distT="0" distB="0" distL="0" distR="0" wp14:anchorId="428803EF" wp14:editId="0033245B">
                <wp:extent cx="3060700" cy="1819751"/>
                <wp:effectExtent l="0" t="0" r="6350" b="9525"/>
                <wp:docPr id="453783817"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0815314" name="Text Box 1"/>
                        <wps:cNvSpPr txBox="1"/>
                        <wps:spPr>
                          <a:xfrm>
                            <a:off x="1723" y="1309715"/>
                            <a:ext cx="3058977" cy="474308"/>
                          </a:xfrm>
                          <a:prstGeom prst="rect">
                            <a:avLst/>
                          </a:prstGeom>
                          <a:noFill/>
                          <a:ln w="6350">
                            <a:noFill/>
                          </a:ln>
                        </wps:spPr>
                        <wps:txbx>
                          <w:txbxContent>
                            <w:p w14:paraId="2B89AC40" w14:textId="61206775" w:rsidR="00053D4A" w:rsidRPr="00B51967" w:rsidRDefault="00147500" w:rsidP="009F2F53">
                              <w:pPr>
                                <w:pStyle w:val="FigureCaption"/>
                                <w:rPr>
                                  <w:b/>
                                  <w:color w:val="0070C0"/>
                                </w:rPr>
                              </w:pPr>
                              <w:r>
                                <w:rPr>
                                  <w:b/>
                                </w:rPr>
                                <w:t>Fig.12</w:t>
                              </w:r>
                              <w:r w:rsidR="00053D4A">
                                <w:rPr>
                                  <w:b/>
                                </w:rPr>
                                <w:t>.</w:t>
                              </w:r>
                              <w:r w:rsidR="00053D4A" w:rsidRPr="00B51967">
                                <w:t xml:space="preserve"> Type-4 Wind: LG Fault </w:t>
                              </w:r>
                              <w:r w:rsidR="00053D4A">
                                <w:t>DER</w:t>
                              </w:r>
                              <w:r w:rsidR="00053D4A" w:rsidRPr="00B51967">
                                <w:t xml:space="preserve"> end </w:t>
                              </w:r>
                              <w:r w:rsidR="00053D4A">
                                <w:t xml:space="preserve">during </w:t>
                              </w:r>
                              <w:r w:rsidR="00053D4A" w:rsidRPr="00B51967">
                                <w:t>fault phaser (a) Current (b) Voltage</w:t>
                              </w:r>
                            </w:p>
                            <w:p w14:paraId="73C8C92A" w14:textId="3F2E503A" w:rsidR="00053D4A" w:rsidRPr="00305114" w:rsidRDefault="00053D4A" w:rsidP="00831E2A">
                              <w:pPr>
                                <w:pStyle w:val="Caption"/>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65646808" name="Text Box 1"/>
                        <wps:cNvSpPr txBox="1"/>
                        <wps:spPr>
                          <a:xfrm>
                            <a:off x="739709" y="0"/>
                            <a:ext cx="711200" cy="216535"/>
                          </a:xfrm>
                          <a:prstGeom prst="rect">
                            <a:avLst/>
                          </a:prstGeom>
                          <a:noFill/>
                          <a:ln w="6350">
                            <a:noFill/>
                          </a:ln>
                        </wps:spPr>
                        <wps:txbx>
                          <w:txbxContent>
                            <w:p w14:paraId="68C0E275" w14:textId="77777777" w:rsidR="00053D4A" w:rsidRDefault="00053D4A" w:rsidP="00305114">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2768583" name="Text Box 1"/>
                        <wps:cNvSpPr txBox="1"/>
                        <wps:spPr>
                          <a:xfrm>
                            <a:off x="1932600" y="0"/>
                            <a:ext cx="711200" cy="233045"/>
                          </a:xfrm>
                          <a:prstGeom prst="rect">
                            <a:avLst/>
                          </a:prstGeom>
                          <a:noFill/>
                          <a:ln w="6350">
                            <a:noFill/>
                          </a:ln>
                        </wps:spPr>
                        <wps:txbx>
                          <w:txbxContent>
                            <w:p w14:paraId="41B50BAF" w14:textId="77777777" w:rsidR="00053D4A" w:rsidRDefault="00053D4A" w:rsidP="00305114">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688908998" name="Group 688908998"/>
                        <wpg:cNvGrpSpPr/>
                        <wpg:grpSpPr>
                          <a:xfrm>
                            <a:off x="499207" y="1154271"/>
                            <a:ext cx="2231390" cy="253365"/>
                            <a:chOff x="0" y="0"/>
                            <a:chExt cx="2231956" cy="253840"/>
                          </a:xfrm>
                        </wpg:grpSpPr>
                        <wpg:grpSp>
                          <wpg:cNvPr id="1314964207" name="Group 1314964207"/>
                          <wpg:cNvGrpSpPr/>
                          <wpg:grpSpPr>
                            <a:xfrm>
                              <a:off x="0" y="16435"/>
                              <a:ext cx="756251" cy="237405"/>
                              <a:chOff x="0" y="16435"/>
                              <a:chExt cx="756251" cy="237405"/>
                            </a:xfrm>
                          </wpg:grpSpPr>
                          <wps:wsp>
                            <wps:cNvPr id="1067509726" name="Straight Arrow Connector 1067509726"/>
                            <wps:cNvCnPr/>
                            <wps:spPr>
                              <a:xfrm flipV="1">
                                <a:off x="0" y="133701"/>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21188148" name="Text Box 601165723"/>
                            <wps:cNvSpPr txBox="1"/>
                            <wps:spPr>
                              <a:xfrm>
                                <a:off x="215620" y="16435"/>
                                <a:ext cx="540631" cy="237405"/>
                              </a:xfrm>
                              <a:prstGeom prst="rect">
                                <a:avLst/>
                              </a:prstGeom>
                              <a:noFill/>
                              <a:ln w="6350">
                                <a:noFill/>
                              </a:ln>
                            </wps:spPr>
                            <wps:txbx>
                              <w:txbxContent>
                                <w:p w14:paraId="3B9030BB" w14:textId="77777777" w:rsidR="00053D4A" w:rsidRDefault="00053D4A" w:rsidP="00305114">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737843181" name="Group 737843181"/>
                          <wpg:cNvGrpSpPr/>
                          <wpg:grpSpPr>
                            <a:xfrm>
                              <a:off x="910183" y="12774"/>
                              <a:ext cx="816948" cy="236855"/>
                              <a:chOff x="910183" y="12774"/>
                              <a:chExt cx="816948" cy="236855"/>
                            </a:xfrm>
                          </wpg:grpSpPr>
                          <wps:wsp>
                            <wps:cNvPr id="1362316083" name="Straight Arrow Connector 1362316083"/>
                            <wps:cNvCnPr/>
                            <wps:spPr>
                              <a:xfrm flipV="1">
                                <a:off x="1464876" y="120245"/>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42633679" name="Text Box 1"/>
                            <wps:cNvSpPr txBox="1"/>
                            <wps:spPr>
                              <a:xfrm>
                                <a:off x="910183" y="12774"/>
                                <a:ext cx="540385" cy="236855"/>
                              </a:xfrm>
                              <a:prstGeom prst="rect">
                                <a:avLst/>
                              </a:prstGeom>
                              <a:noFill/>
                              <a:ln w="6350">
                                <a:noFill/>
                              </a:ln>
                            </wps:spPr>
                            <wps:txbx>
                              <w:txbxContent>
                                <w:p w14:paraId="10B4FCC3" w14:textId="77777777" w:rsidR="00053D4A" w:rsidRDefault="00053D4A" w:rsidP="00305114">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341406815" name="Group 341406815"/>
                          <wpg:cNvGrpSpPr/>
                          <wpg:grpSpPr>
                            <a:xfrm>
                              <a:off x="717877" y="0"/>
                              <a:ext cx="1514079" cy="236220"/>
                              <a:chOff x="717877" y="0"/>
                              <a:chExt cx="1514079" cy="236220"/>
                            </a:xfrm>
                          </wpg:grpSpPr>
                          <wps:wsp>
                            <wps:cNvPr id="599149484" name="Straight Arrow Connector 599149484"/>
                            <wps:cNvCnPr/>
                            <wps:spPr>
                              <a:xfrm flipV="1">
                                <a:off x="717877" y="111125"/>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260086300" name="Text Box 1"/>
                            <wps:cNvSpPr txBox="1"/>
                            <wps:spPr>
                              <a:xfrm>
                                <a:off x="1691571" y="0"/>
                                <a:ext cx="540385" cy="236220"/>
                              </a:xfrm>
                              <a:prstGeom prst="rect">
                                <a:avLst/>
                              </a:prstGeom>
                              <a:noFill/>
                              <a:ln w="6350">
                                <a:noFill/>
                              </a:ln>
                            </wps:spPr>
                            <wps:txbx>
                              <w:txbxContent>
                                <w:p w14:paraId="73000768" w14:textId="77777777" w:rsidR="00053D4A" w:rsidRDefault="00053D4A" w:rsidP="00305114">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pic:pic xmlns:pic="http://schemas.openxmlformats.org/drawingml/2006/picture">
                        <pic:nvPicPr>
                          <pic:cNvPr id="176918113" name="Picture 176918113"/>
                          <pic:cNvPicPr>
                            <a:picLocks noChangeAspect="1"/>
                          </pic:cNvPicPr>
                        </pic:nvPicPr>
                        <pic:blipFill rotWithShape="1">
                          <a:blip r:embed="rId39"/>
                          <a:srcRect l="5545" t="22850" r="8262" b="24392"/>
                          <a:stretch/>
                        </pic:blipFill>
                        <pic:spPr>
                          <a:xfrm>
                            <a:off x="511607" y="184182"/>
                            <a:ext cx="2118332" cy="972304"/>
                          </a:xfrm>
                          <a:prstGeom prst="rect">
                            <a:avLst/>
                          </a:prstGeom>
                        </pic:spPr>
                      </pic:pic>
                      <wps:wsp>
                        <wps:cNvPr id="701" name="Text Box 601165723"/>
                        <wps:cNvSpPr txBox="1"/>
                        <wps:spPr>
                          <a:xfrm>
                            <a:off x="904553" y="1045452"/>
                            <a:ext cx="345440" cy="198120"/>
                          </a:xfrm>
                          <a:prstGeom prst="rect">
                            <a:avLst/>
                          </a:prstGeom>
                          <a:noFill/>
                          <a:ln w="6350">
                            <a:noFill/>
                          </a:ln>
                        </wps:spPr>
                        <wps:txbx>
                          <w:txbxContent>
                            <w:p w14:paraId="33F9A9EF" w14:textId="77777777" w:rsidR="002225F4" w:rsidRDefault="002225F4" w:rsidP="002225F4">
                              <w:pPr>
                                <w:pStyle w:val="NormalWeb"/>
                                <w:spacing w:before="0" w:beforeAutospacing="0" w:after="0" w:afterAutospacing="0"/>
                              </w:pPr>
                              <w:r>
                                <w:rPr>
                                  <w:rFonts w:eastAsia="SimSun"/>
                                  <w:sz w:val="16"/>
                                  <w:szCs w:val="16"/>
                                  <w:lang w:val="en-AU"/>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2" name="Text Box 601165723"/>
                        <wps:cNvSpPr txBox="1"/>
                        <wps:spPr>
                          <a:xfrm>
                            <a:off x="1976559" y="1063575"/>
                            <a:ext cx="345440" cy="198120"/>
                          </a:xfrm>
                          <a:prstGeom prst="rect">
                            <a:avLst/>
                          </a:prstGeom>
                          <a:noFill/>
                          <a:ln w="6350">
                            <a:noFill/>
                          </a:ln>
                        </wps:spPr>
                        <wps:txbx>
                          <w:txbxContent>
                            <w:p w14:paraId="6083BFF4" w14:textId="4DFED0CA" w:rsidR="002225F4" w:rsidRDefault="002225F4" w:rsidP="002225F4">
                              <w:pPr>
                                <w:pStyle w:val="NormalWeb"/>
                                <w:spacing w:before="0" w:beforeAutospacing="0" w:after="0" w:afterAutospacing="0"/>
                              </w:pPr>
                              <w:r>
                                <w:rPr>
                                  <w:rFonts w:eastAsia="SimSun"/>
                                  <w:sz w:val="16"/>
                                  <w:szCs w:val="16"/>
                                  <w:lang w:val="en-AU"/>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28803EF" id="_x0000_s1155" editas="canvas" style="width:241pt;height:143.3pt;mso-position-horizontal-relative:char;mso-position-vertical-relative:line" coordsize="30607,1819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">
                <v:shape id="_x0000_s1156" type="#_x0000_t75" style="position:absolute;width:30607;height:18192;visibility:visible;mso-wrap-style:square" filled="t">
                  <v:fill o:detectmouseclick="t"/>
                  <v:path o:connecttype="none"/>
                </v:shape>
                <v:shape id="Text Box 1" o:spid="_x0000_s1157" type="#_x0000_t202" style="position:absolute;left:17;top:13097;width:30590;height:4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" filled="f" stroked="f" strokeweight=".5pt">
                  <v:textbox>
                    <w:txbxContent>
                      <w:p w14:paraId="2B89AC40" w14:textId="61206775" w:rsidR="00053D4A" w:rsidRPr="00B51967" w:rsidRDefault="00147500" w:rsidP="009F2F53">
                        <w:pPr>
                          <w:pStyle w:val="FigureCaption"/>
                          <w:rPr>
                            <w:b/>
                            <w:color w:val="0070C0"/>
                          </w:rPr>
                        </w:pPr>
                        <w:r>
                          <w:rPr>
                            <w:b/>
                          </w:rPr>
                          <w:t>Fig.12</w:t>
                        </w:r>
                        <w:r w:rsidR="00053D4A">
                          <w:rPr>
                            <w:b/>
                          </w:rPr>
                          <w:t>.</w:t>
                        </w:r>
                        <w:r w:rsidR="00053D4A" w:rsidRPr="00B51967">
                          <w:t xml:space="preserve"> Type-4 Wind: LG Fault </w:t>
                        </w:r>
                        <w:r w:rsidR="00053D4A">
                          <w:t>DER</w:t>
                        </w:r>
                        <w:r w:rsidR="00053D4A" w:rsidRPr="00B51967">
                          <w:t xml:space="preserve"> end </w:t>
                        </w:r>
                        <w:r w:rsidR="00053D4A">
                          <w:t xml:space="preserve">during </w:t>
                        </w:r>
                        <w:r w:rsidR="00053D4A" w:rsidRPr="00B51967">
                          <w:t>fault phaser (a) Current (b) Voltage</w:t>
                        </w:r>
                      </w:p>
                      <w:p w14:paraId="73C8C92A" w14:textId="3F2E503A" w:rsidR="00053D4A" w:rsidRPr="00305114" w:rsidRDefault="00053D4A" w:rsidP="00831E2A">
                        <w:pPr>
                          <w:pStyle w:val="Caption"/>
                        </w:pPr>
                      </w:p>
                    </w:txbxContent>
                  </v:textbox>
                </v:shape>
                <v:shape id="Text Box 1" o:spid="_x0000_s1158" type="#_x0000_t202" style="position:absolute;left:7397;width:711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" filled="f" stroked="f" strokeweight=".5pt">
                  <v:textbox>
                    <w:txbxContent>
                      <w:p w14:paraId="68C0E275" w14:textId="77777777" w:rsidR="00053D4A" w:rsidRDefault="00053D4A" w:rsidP="00305114">
                        <w:pPr>
                          <w:rPr>
                            <w:sz w:val="16"/>
                            <w:szCs w:val="16"/>
                          </w:rPr>
                        </w:pPr>
                        <w:r>
                          <w:rPr>
                            <w:sz w:val="16"/>
                            <w:szCs w:val="16"/>
                          </w:rPr>
                          <w:t>Current</w:t>
                        </w:r>
                      </w:p>
                    </w:txbxContent>
                  </v:textbox>
                </v:shape>
                <v:shape id="Text Box 1" o:spid="_x0000_s1159" type="#_x0000_t202" style="position:absolute;left:19326;width:7112;height:2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" filled="f" stroked="f" strokeweight=".5pt">
                  <v:textbox>
                    <w:txbxContent>
                      <w:p w14:paraId="41B50BAF" w14:textId="77777777" w:rsidR="00053D4A" w:rsidRDefault="00053D4A" w:rsidP="00305114">
                        <w:pPr>
                          <w:rPr>
                            <w:sz w:val="16"/>
                            <w:szCs w:val="16"/>
                          </w:rPr>
                        </w:pPr>
                        <w:r>
                          <w:rPr>
                            <w:sz w:val="16"/>
                            <w:szCs w:val="16"/>
                          </w:rPr>
                          <w:t>Voltage</w:t>
                        </w:r>
                      </w:p>
                    </w:txbxContent>
                  </v:textbox>
                </v:shape>
                <v:group id="Group 688908998" o:spid="_x0000_s1160" style="position:absolute;left:4992;top:11542;width:22313;height:2534" coordsize="22319,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">
                  <v:group id="Group 1314964207" o:spid="_x0000_s1161" style="position:absolute;top:164;width:7562;height:2374" coordorigin=",164" coordsize="75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">
                    <v:shape id="Straight Arrow Connector 1067509726" o:spid="_x0000_s1162" type="#_x0000_t32" style="position:absolute;top:1337;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" strokecolor="red" strokeweight=".5pt">
                      <v:stroke endarrow="block" joinstyle="miter"/>
                    </v:shape>
                    <v:shape id="Text Box 601165723" o:spid="_x0000_s1163" type="#_x0000_t202" style="position:absolute;left:2156;top:164;width:5406;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" filled="f" stroked="f" strokeweight=".5pt">
                      <v:textbox>
                        <w:txbxContent>
                          <w:p w14:paraId="3B9030BB" w14:textId="77777777" w:rsidR="00053D4A" w:rsidRDefault="00053D4A" w:rsidP="00305114">
                            <w:pPr>
                              <w:rPr>
                                <w:sz w:val="16"/>
                                <w:szCs w:val="16"/>
                              </w:rPr>
                            </w:pPr>
                            <w:r>
                              <w:rPr>
                                <w:sz w:val="16"/>
                                <w:szCs w:val="16"/>
                              </w:rPr>
                              <w:t>A Phase</w:t>
                            </w:r>
                          </w:p>
                        </w:txbxContent>
                      </v:textbox>
                    </v:shape>
                  </v:group>
                  <v:group id="Group 737843181" o:spid="_x0000_s1164" style="position:absolute;left:9101;top:127;width:8170;height:2369" coordorigin="9101,127" coordsize="8169,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">
                    <v:shape id="Straight Arrow Connector 1362316083" o:spid="_x0000_s1165" type="#_x0000_t32" style="position:absolute;left:14648;top:1202;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" strokecolor="#00b050" strokeweight=".5pt">
                      <v:stroke endarrow="block" joinstyle="miter"/>
                    </v:shape>
                    <v:shape id="Text Box 1" o:spid="_x0000_s1166" type="#_x0000_t202" style="position:absolute;left:9101;top:127;width:5404;height:23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" filled="f" stroked="f" strokeweight=".5pt">
                      <v:textbox>
                        <w:txbxContent>
                          <w:p w14:paraId="10B4FCC3" w14:textId="77777777" w:rsidR="00053D4A" w:rsidRDefault="00053D4A" w:rsidP="00305114">
                            <w:pPr>
                              <w:rPr>
                                <w:sz w:val="16"/>
                                <w:szCs w:val="16"/>
                              </w:rPr>
                            </w:pPr>
                            <w:r>
                              <w:rPr>
                                <w:sz w:val="16"/>
                                <w:szCs w:val="16"/>
                              </w:rPr>
                              <w:t>B Phase</w:t>
                            </w:r>
                          </w:p>
                        </w:txbxContent>
                      </v:textbox>
                    </v:shape>
                  </v:group>
                  <v:group id="Group 341406815" o:spid="_x0000_s1167" style="position:absolute;left:7178;width:15141;height:2362" coordorigin="7178" coordsize="15140,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">
                    <v:shape id="Straight Arrow Connector 599149484" o:spid="_x0000_s1168" type="#_x0000_t32" style="position:absolute;left:7178;top:1111;width:262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" strokecolor="#371dd3" strokeweight=".5pt">
                      <v:stroke endarrow="block" joinstyle="miter"/>
                    </v:shape>
                    <v:shape id="Text Box 1" o:spid="_x0000_s1169" type="#_x0000_t202" style="position:absolute;left:16915;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" filled="f" stroked="f" strokeweight=".5pt">
                      <v:textbox>
                        <w:txbxContent>
                          <w:p w14:paraId="73000768" w14:textId="77777777" w:rsidR="00053D4A" w:rsidRDefault="00053D4A" w:rsidP="00305114">
                            <w:pPr>
                              <w:rPr>
                                <w:sz w:val="16"/>
                                <w:szCs w:val="16"/>
                              </w:rPr>
                            </w:pPr>
                            <w:r>
                              <w:rPr>
                                <w:sz w:val="16"/>
                                <w:szCs w:val="16"/>
                              </w:rPr>
                              <w:t>C Phase</w:t>
                            </w:r>
                          </w:p>
                        </w:txbxContent>
                      </v:textbox>
                    </v:shape>
                  </v:group>
                </v:group>
                <v:shape id="Picture 176918113" o:spid="_x0000_s1170" type="#_x0000_t75" style="position:absolute;left:5116;top:1841;width:21183;height:97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">
                  <v:imagedata r:id="rId40" o:title="" croptop="14975f" cropbottom="15986f" cropleft="3634f" cropright="5415f"/>
                </v:shape>
                <v:shape id="Text Box 601165723" o:spid="_x0000_s1171" type="#_x0000_t202" style="position:absolute;left:9045;top:10454;width:345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" filled="f" stroked="f" strokeweight=".5pt">
                  <v:textbox>
                    <w:txbxContent>
                      <w:p w14:paraId="33F9A9EF" w14:textId="77777777" w:rsidR="002225F4" w:rsidRDefault="002225F4" w:rsidP="002225F4">
                        <w:pPr>
                          <w:pStyle w:val="NormalWeb"/>
                          <w:spacing w:before="0" w:beforeAutospacing="0" w:after="0" w:afterAutospacing="0"/>
                        </w:pPr>
                        <w:r>
                          <w:rPr>
                            <w:rFonts w:eastAsia="SimSun"/>
                            <w:sz w:val="16"/>
                            <w:szCs w:val="16"/>
                            <w:lang w:val="en-AU"/>
                          </w:rPr>
                          <w:t>a)</w:t>
                        </w:r>
                      </w:p>
                    </w:txbxContent>
                  </v:textbox>
                </v:shape>
                <v:shape id="Text Box 601165723" o:spid="_x0000_s1172" type="#_x0000_t202" style="position:absolute;left:19765;top:10635;width:345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" filled="f" stroked="f" strokeweight=".5pt">
                  <v:textbox>
                    <w:txbxContent>
                      <w:p w14:paraId="6083BFF4" w14:textId="4DFED0CA" w:rsidR="002225F4" w:rsidRDefault="002225F4" w:rsidP="002225F4">
                        <w:pPr>
                          <w:pStyle w:val="NormalWeb"/>
                          <w:spacing w:before="0" w:beforeAutospacing="0" w:after="0" w:afterAutospacing="0"/>
                        </w:pPr>
                        <w:r>
                          <w:rPr>
                            <w:rFonts w:eastAsia="SimSun"/>
                            <w:sz w:val="16"/>
                            <w:szCs w:val="16"/>
                            <w:lang w:val="en-AU"/>
                          </w:rPr>
                          <w:t>b)</w:t>
                        </w:r>
                      </w:p>
                    </w:txbxContent>
                  </v:textbox>
                </v:shape>
                <w10:anchorlock/>
              </v:group>
            </w:pict>
          </mc:Fallback>
        </mc:AlternateContent>
      </w:r>
    </w:p>
    <w:p w14:paraId="000E0FE7" w14:textId="227C3889" w:rsidR="00880C9B" w:rsidRPr="001276B1" w:rsidRDefault="00880C9B" w:rsidP="00011905">
      <w:pPr>
        <w:pStyle w:val="IETHeading2"/>
        <w:numPr>
          <w:ilvl w:val="1"/>
          <w:numId w:val="28"/>
        </w:numPr>
        <w:tabs>
          <w:tab w:val="left" w:pos="851"/>
        </w:tabs>
      </w:pPr>
      <w:r>
        <w:t>Field case-2: Solar Plant:</w:t>
      </w:r>
    </w:p>
    <w:p w14:paraId="1F250673" w14:textId="77777777" w:rsidR="00E51393" w:rsidRDefault="00E51393" w:rsidP="00607A98">
      <w:pPr>
        <w:jc w:val="both"/>
      </w:pPr>
    </w:p>
    <w:p w14:paraId="5FD44807" w14:textId="7E813EEE" w:rsidR="002F4BA2" w:rsidRPr="00364B85" w:rsidRDefault="00364B85" w:rsidP="000A1E2C">
      <w:pPr>
        <w:pStyle w:val="ListParagraph"/>
        <w:ind w:left="0" w:firstLine="567"/>
        <w:jc w:val="both"/>
      </w:pPr>
      <w:r w:rsidRPr="000A1E2C">
        <w:rPr>
          <w:sz w:val="20"/>
          <w:szCs w:val="20"/>
        </w:rPr>
        <w:t>Another disturbance report from 220 kV line connected to a solar park in western grid was made available.  The SLD is shown in</w:t>
      </w:r>
      <w:r w:rsidR="0079025E">
        <w:rPr>
          <w:sz w:val="20"/>
          <w:szCs w:val="20"/>
        </w:rPr>
        <w:t xml:space="preserve"> Fig.13</w:t>
      </w:r>
      <w:r w:rsidR="00B10E19" w:rsidRPr="000A1E2C">
        <w:rPr>
          <w:sz w:val="20"/>
          <w:szCs w:val="20"/>
        </w:rPr>
        <w:t>.</w:t>
      </w:r>
      <w:r w:rsidRPr="000A1E2C">
        <w:rPr>
          <w:sz w:val="20"/>
          <w:szCs w:val="20"/>
        </w:rPr>
        <w:t xml:space="preserve"> During pre-fault condition</w:t>
      </w:r>
      <w:r w:rsidR="000A1E2C" w:rsidRPr="000A1E2C">
        <w:rPr>
          <w:sz w:val="20"/>
          <w:szCs w:val="20"/>
        </w:rPr>
        <w:t>,</w:t>
      </w:r>
      <w:r w:rsidRPr="000A1E2C">
        <w:rPr>
          <w:sz w:val="20"/>
          <w:szCs w:val="20"/>
        </w:rPr>
        <w:t xml:space="preserve"> system </w:t>
      </w:r>
      <w:r w:rsidR="003074CF" w:rsidRPr="000A1E2C">
        <w:rPr>
          <w:sz w:val="20"/>
          <w:szCs w:val="20"/>
        </w:rPr>
        <w:t>i</w:t>
      </w:r>
      <w:r w:rsidRPr="000A1E2C">
        <w:rPr>
          <w:sz w:val="20"/>
          <w:szCs w:val="20"/>
        </w:rPr>
        <w:t xml:space="preserve">s normal </w:t>
      </w:r>
      <w:r w:rsidR="000A1E2C" w:rsidRPr="000A1E2C">
        <w:rPr>
          <w:sz w:val="20"/>
          <w:szCs w:val="20"/>
        </w:rPr>
        <w:t>with both phase B and C phase voltage and current waveform in</w:t>
      </w:r>
      <w:r w:rsidR="000A1E2C">
        <w:t xml:space="preserve"> </w:t>
      </w:r>
      <w:r w:rsidR="001D5726">
        <w:rPr>
          <w:sz w:val="20"/>
        </w:rPr>
        <w:t>Fig.14</w:t>
      </w:r>
      <w:r w:rsidR="000A1E2C" w:rsidRPr="000A1E2C">
        <w:rPr>
          <w:sz w:val="20"/>
        </w:rPr>
        <w:t xml:space="preserve"> and</w:t>
      </w:r>
      <w:r w:rsidR="001D5726">
        <w:rPr>
          <w:sz w:val="20"/>
        </w:rPr>
        <w:t xml:space="preserve"> Fig.15.</w:t>
      </w:r>
    </w:p>
    <w:p w14:paraId="2D2D830E" w14:textId="55ECD2FB" w:rsidR="00364B85" w:rsidRPr="00B415B3" w:rsidRDefault="00364B85" w:rsidP="00364B85">
      <w:r>
        <w:rPr>
          <w:noProof/>
          <w:lang w:val="en-IN" w:eastAsia="en-IN"/>
        </w:rPr>
        <mc:AlternateContent>
          <mc:Choice Requires="wpc">
            <w:drawing>
              <wp:inline distT="0" distB="0" distL="0" distR="0" wp14:anchorId="7309484A" wp14:editId="7C4775E5">
                <wp:extent cx="3060700" cy="1021063"/>
                <wp:effectExtent l="0" t="0" r="6350" b="8255"/>
                <wp:docPr id="724920383" name="Canvas 1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94657350" name="Picture 1894657350"/>
                          <pic:cNvPicPr>
                            <a:picLocks noChangeAspect="1"/>
                          </pic:cNvPicPr>
                        </pic:nvPicPr>
                        <pic:blipFill>
                          <a:blip r:embed="rId41"/>
                          <a:stretch>
                            <a:fillRect/>
                          </a:stretch>
                        </pic:blipFill>
                        <pic:spPr>
                          <a:xfrm>
                            <a:off x="0" y="1"/>
                            <a:ext cx="3060700" cy="762000"/>
                          </a:xfrm>
                          <a:prstGeom prst="rect">
                            <a:avLst/>
                          </a:prstGeom>
                        </pic:spPr>
                      </pic:pic>
                      <wps:wsp>
                        <wps:cNvPr id="1775554366" name="Text Box 1775554366"/>
                        <wps:cNvSpPr txBox="1"/>
                        <wps:spPr>
                          <a:xfrm>
                            <a:off x="65027" y="707335"/>
                            <a:ext cx="2991989" cy="277824"/>
                          </a:xfrm>
                          <a:prstGeom prst="rect">
                            <a:avLst/>
                          </a:prstGeom>
                          <a:noFill/>
                          <a:ln w="6350">
                            <a:noFill/>
                          </a:ln>
                        </wps:spPr>
                        <wps:txbx>
                          <w:txbxContent>
                            <w:p w14:paraId="65CCA8DB" w14:textId="705FBA6E" w:rsidR="00053D4A" w:rsidRPr="006A3F0C" w:rsidRDefault="00147500" w:rsidP="009F2F53">
                              <w:pPr>
                                <w:pStyle w:val="FigureCaption"/>
                                <w:rPr>
                                  <w:b/>
                                  <w:iCs/>
                                </w:rPr>
                              </w:pPr>
                              <w:r>
                                <w:rPr>
                                  <w:b/>
                                </w:rPr>
                                <w:t>Fig.13</w:t>
                              </w:r>
                              <w:r w:rsidR="00053D4A">
                                <w:rPr>
                                  <w:b/>
                                </w:rPr>
                                <w:t>.</w:t>
                              </w:r>
                              <w:r w:rsidR="00053D4A">
                                <w:t xml:space="preserve"> SLD </w:t>
                              </w:r>
                              <w:r w:rsidR="00053D4A" w:rsidRPr="006A3F0C">
                                <w:t>for Grid connected solar power plant</w:t>
                              </w:r>
                            </w:p>
                            <w:p w14:paraId="009510E4" w14:textId="77777777" w:rsidR="00053D4A" w:rsidRDefault="00053D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09484A" id="Canvas 19" o:spid="_x0000_s1173" editas="canvas" style="width:241pt;height:80.4pt;mso-position-horizontal-relative:char;mso-position-vertical-relative:line" coordsize="30607,1020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">
                <v:shape id="_x0000_s1174" type="#_x0000_t75" style="position:absolute;width:30607;height:10204;visibility:visible;mso-wrap-style:square" filled="t">
                  <v:fill o:detectmouseclick="t"/>
                  <v:path o:connecttype="none"/>
                </v:shape>
                <v:shape id="Picture 1894657350" o:spid="_x0000_s1175" type="#_x0000_t75" style="position:absolute;width:30607;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">
                  <v:imagedata r:id="rId42" o:title=""/>
                </v:shape>
                <v:shape id="Text Box 1775554366" o:spid="_x0000_s1176" type="#_x0000_t202" style="position:absolute;left:650;top:7073;width:29920;height:2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" filled="f" stroked="f" strokeweight=".5pt">
                  <v:textbox>
                    <w:txbxContent>
                      <w:p w14:paraId="65CCA8DB" w14:textId="705FBA6E" w:rsidR="00053D4A" w:rsidRPr="006A3F0C" w:rsidRDefault="00147500" w:rsidP="009F2F53">
                        <w:pPr>
                          <w:pStyle w:val="FigureCaption"/>
                          <w:rPr>
                            <w:b/>
                            <w:iCs/>
                          </w:rPr>
                        </w:pPr>
                        <w:r>
                          <w:rPr>
                            <w:b/>
                          </w:rPr>
                          <w:t>Fig.13</w:t>
                        </w:r>
                        <w:r w:rsidR="00053D4A">
                          <w:rPr>
                            <w:b/>
                          </w:rPr>
                          <w:t>.</w:t>
                        </w:r>
                        <w:r w:rsidR="00053D4A">
                          <w:t xml:space="preserve"> SLD </w:t>
                        </w:r>
                        <w:r w:rsidR="00053D4A" w:rsidRPr="006A3F0C">
                          <w:t>for Grid connected solar power plant</w:t>
                        </w:r>
                      </w:p>
                      <w:p w14:paraId="009510E4" w14:textId="77777777" w:rsidR="00053D4A" w:rsidRDefault="00053D4A"/>
                    </w:txbxContent>
                  </v:textbox>
                </v:shape>
                <w10:anchorlock/>
              </v:group>
            </w:pict>
          </mc:Fallback>
        </mc:AlternateContent>
      </w:r>
    </w:p>
    <w:p w14:paraId="0D9E793C" w14:textId="27747B81" w:rsidR="008D23C7" w:rsidRDefault="00364B85" w:rsidP="00403310">
      <w:pPr>
        <w:ind w:firstLine="567"/>
        <w:jc w:val="both"/>
        <w:rPr>
          <w:sz w:val="20"/>
          <w:szCs w:val="20"/>
        </w:rPr>
      </w:pPr>
      <w:r w:rsidRPr="00293FAE">
        <w:rPr>
          <w:sz w:val="20"/>
          <w:szCs w:val="20"/>
        </w:rPr>
        <w:t xml:space="preserve">There was a LLG fault and from the disturbance record, we could observe that </w:t>
      </w:r>
      <w:r w:rsidR="00B750BB">
        <w:rPr>
          <w:sz w:val="20"/>
          <w:szCs w:val="20"/>
        </w:rPr>
        <w:t xml:space="preserve">it is </w:t>
      </w:r>
      <w:r w:rsidRPr="00293FAE">
        <w:rPr>
          <w:sz w:val="20"/>
          <w:szCs w:val="20"/>
        </w:rPr>
        <w:t xml:space="preserve">a fault in </w:t>
      </w:r>
      <w:r w:rsidR="00F64A5A">
        <w:rPr>
          <w:sz w:val="20"/>
          <w:szCs w:val="20"/>
        </w:rPr>
        <w:t xml:space="preserve">B </w:t>
      </w:r>
      <w:r w:rsidR="00B750BB">
        <w:rPr>
          <w:sz w:val="20"/>
          <w:szCs w:val="20"/>
        </w:rPr>
        <w:t xml:space="preserve">and C </w:t>
      </w:r>
      <w:r w:rsidR="00F64A5A">
        <w:rPr>
          <w:sz w:val="20"/>
          <w:szCs w:val="20"/>
        </w:rPr>
        <w:t>Phase</w:t>
      </w:r>
      <w:r w:rsidRPr="00293FAE">
        <w:rPr>
          <w:sz w:val="20"/>
          <w:szCs w:val="20"/>
        </w:rPr>
        <w:t xml:space="preserve"> at the 500 </w:t>
      </w:r>
      <w:proofErr w:type="spellStart"/>
      <w:r w:rsidRPr="00293FAE">
        <w:rPr>
          <w:sz w:val="20"/>
          <w:szCs w:val="20"/>
        </w:rPr>
        <w:t>ms</w:t>
      </w:r>
      <w:proofErr w:type="spellEnd"/>
      <w:r w:rsidR="00F64A5A">
        <w:rPr>
          <w:sz w:val="20"/>
          <w:szCs w:val="20"/>
        </w:rPr>
        <w:t xml:space="preserve"> </w:t>
      </w:r>
      <w:r w:rsidRPr="00293FAE">
        <w:rPr>
          <w:sz w:val="20"/>
          <w:szCs w:val="20"/>
        </w:rPr>
        <w:t xml:space="preserve">from the time of DR </w:t>
      </w:r>
      <w:r w:rsidRPr="0067305F">
        <w:rPr>
          <w:sz w:val="20"/>
          <w:szCs w:val="20"/>
        </w:rPr>
        <w:t>capture, at Grid end as in</w:t>
      </w:r>
      <w:r w:rsidR="001D5726">
        <w:rPr>
          <w:sz w:val="20"/>
          <w:szCs w:val="20"/>
        </w:rPr>
        <w:t xml:space="preserve"> Fig.14</w:t>
      </w:r>
      <w:r w:rsidRPr="00293FAE">
        <w:rPr>
          <w:sz w:val="20"/>
          <w:szCs w:val="20"/>
        </w:rPr>
        <w:t xml:space="preserve">. At DER end, there is no current feed from solar side and phase voltage collapse from 120 kV to 6 kV as </w:t>
      </w:r>
      <w:r w:rsidR="001D5726">
        <w:rPr>
          <w:sz w:val="20"/>
          <w:szCs w:val="20"/>
        </w:rPr>
        <w:t xml:space="preserve">in Fig.15 </w:t>
      </w:r>
      <w:r w:rsidRPr="00293FAE">
        <w:rPr>
          <w:sz w:val="20"/>
          <w:szCs w:val="20"/>
        </w:rPr>
        <w:t xml:space="preserve">at the 900 </w:t>
      </w:r>
      <w:proofErr w:type="spellStart"/>
      <w:r w:rsidRPr="00293FAE">
        <w:rPr>
          <w:sz w:val="20"/>
          <w:szCs w:val="20"/>
        </w:rPr>
        <w:t>ms</w:t>
      </w:r>
      <w:proofErr w:type="spellEnd"/>
      <w:r w:rsidRPr="00293FAE">
        <w:rPr>
          <w:sz w:val="20"/>
          <w:szCs w:val="20"/>
        </w:rPr>
        <w:t xml:space="preserve"> from the time of DR capture. </w:t>
      </w:r>
    </w:p>
    <w:p w14:paraId="5C1993C6" w14:textId="5086884D" w:rsidR="00D649F1" w:rsidRDefault="00364B85" w:rsidP="00F62C00">
      <w:pPr>
        <w:ind w:firstLine="567"/>
        <w:jc w:val="both"/>
        <w:rPr>
          <w:sz w:val="20"/>
          <w:szCs w:val="20"/>
        </w:rPr>
      </w:pPr>
      <w:r w:rsidRPr="00293FAE">
        <w:rPr>
          <w:sz w:val="20"/>
          <w:szCs w:val="20"/>
        </w:rPr>
        <w:t>The angle shift of 20 deg</w:t>
      </w:r>
      <w:r w:rsidR="000A1E2C">
        <w:rPr>
          <w:sz w:val="20"/>
          <w:szCs w:val="20"/>
        </w:rPr>
        <w:t>rees</w:t>
      </w:r>
      <w:r w:rsidRPr="00293FAE">
        <w:rPr>
          <w:sz w:val="20"/>
          <w:szCs w:val="20"/>
        </w:rPr>
        <w:t xml:space="preserve"> between healthy phase voltage and current and 40 deg</w:t>
      </w:r>
      <w:r w:rsidR="000A1E2C">
        <w:rPr>
          <w:sz w:val="20"/>
          <w:szCs w:val="20"/>
        </w:rPr>
        <w:t>rees</w:t>
      </w:r>
      <w:r w:rsidRPr="00293FAE">
        <w:rPr>
          <w:sz w:val="20"/>
          <w:szCs w:val="20"/>
        </w:rPr>
        <w:t xml:space="preserve"> between faulty phase voltage and currents also could be seen in the disturbance report as in</w:t>
      </w:r>
      <w:r w:rsidR="00BC6954">
        <w:rPr>
          <w:sz w:val="20"/>
          <w:szCs w:val="20"/>
        </w:rPr>
        <w:t xml:space="preserve"> </w:t>
      </w:r>
      <w:r w:rsidR="00BC6954">
        <w:rPr>
          <w:sz w:val="20"/>
          <w:szCs w:val="20"/>
        </w:rPr>
        <w:t>Fig.1</w:t>
      </w:r>
      <w:r w:rsidR="00BC6954">
        <w:rPr>
          <w:sz w:val="20"/>
          <w:szCs w:val="20"/>
        </w:rPr>
        <w:t>6</w:t>
      </w:r>
      <w:r w:rsidR="000A1E2C">
        <w:rPr>
          <w:sz w:val="20"/>
          <w:szCs w:val="20"/>
        </w:rPr>
        <w:t xml:space="preserve">. </w:t>
      </w:r>
      <w:r w:rsidRPr="00293FAE">
        <w:rPr>
          <w:sz w:val="20"/>
          <w:szCs w:val="20"/>
        </w:rPr>
        <w:t xml:space="preserve">This is not typical to conventional system and continues to be resistive in nature and is showing export </w:t>
      </w:r>
      <w:r w:rsidR="000A1E2C" w:rsidRPr="00293FAE">
        <w:rPr>
          <w:sz w:val="20"/>
          <w:szCs w:val="20"/>
        </w:rPr>
        <w:t>behaviour</w:t>
      </w:r>
      <w:r w:rsidRPr="00293FAE">
        <w:rPr>
          <w:sz w:val="20"/>
          <w:szCs w:val="20"/>
        </w:rPr>
        <w:t>.</w:t>
      </w:r>
    </w:p>
    <w:p w14:paraId="2B544AC6" w14:textId="25C7AA81" w:rsidR="00D649F1" w:rsidRDefault="00D649F1" w:rsidP="00CC452F">
      <w:pPr>
        <w:jc w:val="both"/>
        <w:rPr>
          <w:sz w:val="20"/>
          <w:szCs w:val="20"/>
        </w:rPr>
      </w:pPr>
      <w:r>
        <w:rPr>
          <w:noProof/>
          <w:sz w:val="20"/>
          <w:szCs w:val="20"/>
          <w:lang w:val="en-IN" w:eastAsia="en-IN"/>
        </w:rPr>
        <mc:AlternateContent>
          <mc:Choice Requires="wpc">
            <w:drawing>
              <wp:inline distT="0" distB="0" distL="0" distR="0" wp14:anchorId="77E4D893" wp14:editId="0C13ACBC">
                <wp:extent cx="3268980" cy="2289299"/>
                <wp:effectExtent l="0" t="0" r="7620" b="0"/>
                <wp:docPr id="443580895"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206446529" name="Text Box 1"/>
                        <wps:cNvSpPr txBox="1"/>
                        <wps:spPr>
                          <a:xfrm rot="16200000">
                            <a:off x="-149837" y="273190"/>
                            <a:ext cx="723748" cy="338859"/>
                          </a:xfrm>
                          <a:prstGeom prst="rect">
                            <a:avLst/>
                          </a:prstGeom>
                          <a:noFill/>
                          <a:ln w="6350">
                            <a:noFill/>
                          </a:ln>
                        </wps:spPr>
                        <wps:txbx>
                          <w:txbxContent>
                            <w:p w14:paraId="545062FB" w14:textId="77777777" w:rsidR="00053D4A" w:rsidRDefault="00053D4A" w:rsidP="0058434F">
                              <w:pPr>
                                <w:jc w:val="center"/>
                                <w:rPr>
                                  <w:sz w:val="16"/>
                                  <w:szCs w:val="16"/>
                                </w:rPr>
                              </w:pPr>
                              <w:r>
                                <w:rPr>
                                  <w:sz w:val="16"/>
                                  <w:szCs w:val="16"/>
                                </w:rPr>
                                <w:t>Phase B 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5788329" name="Text Box 1"/>
                        <wps:cNvSpPr txBox="1"/>
                        <wps:spPr>
                          <a:xfrm rot="16200000">
                            <a:off x="1608691" y="287230"/>
                            <a:ext cx="723823" cy="330474"/>
                          </a:xfrm>
                          <a:prstGeom prst="rect">
                            <a:avLst/>
                          </a:prstGeom>
                          <a:noFill/>
                          <a:ln w="6350">
                            <a:noFill/>
                          </a:ln>
                        </wps:spPr>
                        <wps:txbx>
                          <w:txbxContent>
                            <w:p w14:paraId="04436B11" w14:textId="4E753B53" w:rsidR="00053D4A" w:rsidRDefault="00053D4A" w:rsidP="0058434F">
                              <w:pPr>
                                <w:jc w:val="center"/>
                                <w:rPr>
                                  <w:sz w:val="16"/>
                                  <w:szCs w:val="16"/>
                                </w:rPr>
                              </w:pPr>
                              <w:r>
                                <w:rPr>
                                  <w:sz w:val="16"/>
                                  <w:szCs w:val="16"/>
                                </w:rPr>
                                <w:t>Phase C 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4736717" name="Text Box 1"/>
                        <wps:cNvSpPr txBox="1"/>
                        <wps:spPr>
                          <a:xfrm rot="16200000">
                            <a:off x="-99750" y="1108406"/>
                            <a:ext cx="779862" cy="347236"/>
                          </a:xfrm>
                          <a:prstGeom prst="rect">
                            <a:avLst/>
                          </a:prstGeom>
                          <a:solidFill>
                            <a:schemeClr val="lt1"/>
                          </a:solidFill>
                          <a:ln w="6350">
                            <a:noFill/>
                          </a:ln>
                        </wps:spPr>
                        <wps:txbx>
                          <w:txbxContent>
                            <w:p w14:paraId="34F42057" w14:textId="77777777" w:rsidR="00053D4A" w:rsidRDefault="00053D4A" w:rsidP="0058434F">
                              <w:pPr>
                                <w:jc w:val="center"/>
                                <w:rPr>
                                  <w:sz w:val="16"/>
                                  <w:szCs w:val="16"/>
                                </w:rPr>
                              </w:pPr>
                              <w:r>
                                <w:rPr>
                                  <w:sz w:val="16"/>
                                  <w:szCs w:val="16"/>
                                </w:rPr>
                                <w:t>Phase B Current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454193" name="Text Box 1"/>
                        <wps:cNvSpPr txBox="1"/>
                        <wps:spPr>
                          <a:xfrm>
                            <a:off x="794638" y="747446"/>
                            <a:ext cx="798195" cy="292100"/>
                          </a:xfrm>
                          <a:prstGeom prst="rect">
                            <a:avLst/>
                          </a:prstGeom>
                          <a:noFill/>
                          <a:ln w="6350">
                            <a:noFill/>
                          </a:ln>
                        </wps:spPr>
                        <wps:txbx>
                          <w:txbxContent>
                            <w:p w14:paraId="1683225F" w14:textId="77777777" w:rsidR="00053D4A" w:rsidRDefault="00053D4A" w:rsidP="00D649F1">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6733636" name="Text Box 1"/>
                        <wps:cNvSpPr txBox="1"/>
                        <wps:spPr>
                          <a:xfrm rot="16200000">
                            <a:off x="1454719" y="1119279"/>
                            <a:ext cx="769110" cy="347296"/>
                          </a:xfrm>
                          <a:prstGeom prst="rect">
                            <a:avLst/>
                          </a:prstGeom>
                          <a:noFill/>
                          <a:ln w="6350">
                            <a:noFill/>
                          </a:ln>
                        </wps:spPr>
                        <wps:txbx>
                          <w:txbxContent>
                            <w:p w14:paraId="60A4C928" w14:textId="77777777" w:rsidR="00053D4A" w:rsidRDefault="00053D4A" w:rsidP="0058434F">
                              <w:pPr>
                                <w:jc w:val="center"/>
                                <w:rPr>
                                  <w:sz w:val="16"/>
                                  <w:szCs w:val="16"/>
                                </w:rPr>
                              </w:pPr>
                              <w:r>
                                <w:rPr>
                                  <w:sz w:val="16"/>
                                  <w:szCs w:val="16"/>
                                </w:rPr>
                                <w:t>Phase C Current (A</w:t>
                              </w:r>
                              <w:r>
                                <w:rPr>
                                  <w:sz w:val="20"/>
                                  <w:szCs w:val="2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03738780" name="Text Box 1"/>
                        <wps:cNvSpPr txBox="1"/>
                        <wps:spPr>
                          <a:xfrm>
                            <a:off x="884161" y="1576430"/>
                            <a:ext cx="798195" cy="291465"/>
                          </a:xfrm>
                          <a:prstGeom prst="rect">
                            <a:avLst/>
                          </a:prstGeom>
                          <a:noFill/>
                          <a:ln w="6350">
                            <a:noFill/>
                          </a:ln>
                        </wps:spPr>
                        <wps:txbx>
                          <w:txbxContent>
                            <w:p w14:paraId="5206E4D5" w14:textId="77777777" w:rsidR="00053D4A" w:rsidRDefault="00053D4A" w:rsidP="00D649F1">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2855687" name="Text Box 1"/>
                        <wps:cNvSpPr txBox="1"/>
                        <wps:spPr>
                          <a:xfrm>
                            <a:off x="2470785" y="1550550"/>
                            <a:ext cx="798195" cy="291465"/>
                          </a:xfrm>
                          <a:prstGeom prst="rect">
                            <a:avLst/>
                          </a:prstGeom>
                          <a:noFill/>
                          <a:ln w="6350">
                            <a:noFill/>
                          </a:ln>
                        </wps:spPr>
                        <wps:txbx>
                          <w:txbxContent>
                            <w:p w14:paraId="0546FC2B" w14:textId="77777777" w:rsidR="00053D4A" w:rsidRDefault="00053D4A" w:rsidP="00D649F1">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5858796" name="Text Box 5"/>
                        <wps:cNvSpPr txBox="1"/>
                        <wps:spPr>
                          <a:xfrm>
                            <a:off x="0" y="1867863"/>
                            <a:ext cx="3268980" cy="385479"/>
                          </a:xfrm>
                          <a:prstGeom prst="rect">
                            <a:avLst/>
                          </a:prstGeom>
                          <a:noFill/>
                          <a:ln w="6350">
                            <a:noFill/>
                          </a:ln>
                        </wps:spPr>
                        <wps:txbx>
                          <w:txbxContent>
                            <w:p w14:paraId="6E6B132E" w14:textId="661B39E9" w:rsidR="00053D4A" w:rsidRPr="00B51967" w:rsidRDefault="00147500" w:rsidP="00B74EBB">
                              <w:pPr>
                                <w:pStyle w:val="FigureCaption"/>
                                <w:rPr>
                                  <w:b/>
                                  <w:color w:val="0070C0"/>
                                </w:rPr>
                              </w:pPr>
                              <w:r>
                                <w:rPr>
                                  <w:b/>
                                </w:rPr>
                                <w:t>Fig.14</w:t>
                              </w:r>
                              <w:r w:rsidR="00053D4A">
                                <w:rPr>
                                  <w:b/>
                                </w:rPr>
                                <w:t>.</w:t>
                              </w:r>
                              <w:r w:rsidR="00053D4A" w:rsidRPr="00B51967">
                                <w:t xml:space="preserve"> </w:t>
                              </w:r>
                              <w:r w:rsidR="00053D4A">
                                <w:t>Solar Plant</w:t>
                              </w:r>
                              <w:r w:rsidR="00053D4A" w:rsidRPr="00B51967">
                                <w:t xml:space="preserve">: </w:t>
                              </w:r>
                              <w:r w:rsidR="00053D4A">
                                <w:t>L</w:t>
                              </w:r>
                              <w:r w:rsidR="00053D4A" w:rsidRPr="00B51967">
                                <w:t>LG Fault</w:t>
                              </w:r>
                              <w:r w:rsidR="00053D4A">
                                <w:t>:</w:t>
                              </w:r>
                              <w:r w:rsidR="00053D4A" w:rsidRPr="00B51967">
                                <w:t xml:space="preserve"> Grid end fault </w:t>
                              </w:r>
                              <w:r w:rsidR="00053D4A">
                                <w:t>waveform</w:t>
                              </w:r>
                              <w:r w:rsidR="00053D4A" w:rsidRPr="00B51967">
                                <w:t xml:space="preserve"> (a) </w:t>
                              </w:r>
                              <w:r w:rsidR="00053D4A">
                                <w:t xml:space="preserve">Phase B </w:t>
                              </w:r>
                              <w:r w:rsidR="00053D4A" w:rsidRPr="00B51967">
                                <w:t xml:space="preserve">(b) </w:t>
                              </w:r>
                              <w:r w:rsidR="00053D4A">
                                <w:t>Phase C</w:t>
                              </w:r>
                            </w:p>
                            <w:p w14:paraId="3DE4DE62" w14:textId="288416CA" w:rsidR="00053D4A" w:rsidRDefault="00053D4A" w:rsidP="00831E2A">
                              <w:pPr>
                                <w:pStyle w:val="Caption"/>
                                <w:rPr>
                                  <w:b w:val="0"/>
                                  <w:color w:val="0070C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10145506" name="Picture 1610145506">
                            <a:extLst>
                              <a:ext uri="{FF2B5EF4-FFF2-40B4-BE49-F238E27FC236}">
                                <a16:creationId xmlns:a16="http://schemas.microsoft.com/office/drawing/2014/main" id="{9AA9AEDC-33D4-8043-076B-52C5A252E39A}"/>
                              </a:ext>
                            </a:extLst>
                          </pic:cNvPr>
                          <pic:cNvPicPr>
                            <a:picLocks noChangeAspect="1"/>
                          </pic:cNvPicPr>
                        </pic:nvPicPr>
                        <pic:blipFill>
                          <a:blip r:embed="rId43"/>
                          <a:stretch>
                            <a:fillRect/>
                          </a:stretch>
                        </pic:blipFill>
                        <pic:spPr>
                          <a:xfrm>
                            <a:off x="291162" y="0"/>
                            <a:ext cx="1391194" cy="824304"/>
                          </a:xfrm>
                          <a:prstGeom prst="rect">
                            <a:avLst/>
                          </a:prstGeom>
                        </pic:spPr>
                      </pic:pic>
                      <pic:pic xmlns:pic="http://schemas.openxmlformats.org/drawingml/2006/picture">
                        <pic:nvPicPr>
                          <pic:cNvPr id="1537007732" name="Picture 1537007732">
                            <a:extLst>
                              <a:ext uri="{FF2B5EF4-FFF2-40B4-BE49-F238E27FC236}">
                                <a16:creationId xmlns:a16="http://schemas.microsoft.com/office/drawing/2014/main" id="{B7C6A723-7AC5-7EC1-56F9-45F255282F75}"/>
                              </a:ext>
                            </a:extLst>
                          </pic:cNvPr>
                          <pic:cNvPicPr>
                            <a:picLocks noChangeAspect="1"/>
                          </pic:cNvPicPr>
                        </pic:nvPicPr>
                        <pic:blipFill>
                          <a:blip r:embed="rId44"/>
                          <a:stretch>
                            <a:fillRect/>
                          </a:stretch>
                        </pic:blipFill>
                        <pic:spPr>
                          <a:xfrm>
                            <a:off x="2073674" y="0"/>
                            <a:ext cx="1195306" cy="810986"/>
                          </a:xfrm>
                          <a:prstGeom prst="rect">
                            <a:avLst/>
                          </a:prstGeom>
                        </pic:spPr>
                      </pic:pic>
                      <wps:wsp>
                        <wps:cNvPr id="260520124" name="Text Box 1"/>
                        <wps:cNvSpPr txBox="1"/>
                        <wps:spPr>
                          <a:xfrm>
                            <a:off x="2421923" y="734272"/>
                            <a:ext cx="798195" cy="291465"/>
                          </a:xfrm>
                          <a:prstGeom prst="rect">
                            <a:avLst/>
                          </a:prstGeom>
                          <a:noFill/>
                          <a:ln w="6350">
                            <a:noFill/>
                          </a:ln>
                        </wps:spPr>
                        <wps:txbx>
                          <w:txbxContent>
                            <w:p w14:paraId="70CFAC43" w14:textId="77777777" w:rsidR="00053D4A" w:rsidRDefault="00053D4A" w:rsidP="00F8400B">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75220971" name="Picture 2075220971">
                            <a:extLst>
                              <a:ext uri="{FF2B5EF4-FFF2-40B4-BE49-F238E27FC236}">
                                <a16:creationId xmlns:a16="http://schemas.microsoft.com/office/drawing/2014/main" id="{90FA3C72-8361-F3CD-1CC9-95163D8E3038}"/>
                              </a:ext>
                            </a:extLst>
                          </pic:cNvPr>
                          <pic:cNvPicPr>
                            <a:picLocks noChangeAspect="1"/>
                          </pic:cNvPicPr>
                        </pic:nvPicPr>
                        <pic:blipFill>
                          <a:blip r:embed="rId45"/>
                          <a:stretch>
                            <a:fillRect/>
                          </a:stretch>
                        </pic:blipFill>
                        <pic:spPr>
                          <a:xfrm>
                            <a:off x="414924" y="870848"/>
                            <a:ext cx="1250705" cy="761994"/>
                          </a:xfrm>
                          <a:prstGeom prst="rect">
                            <a:avLst/>
                          </a:prstGeom>
                        </pic:spPr>
                      </pic:pic>
                      <pic:pic xmlns:pic="http://schemas.openxmlformats.org/drawingml/2006/picture">
                        <pic:nvPicPr>
                          <pic:cNvPr id="505463666" name="Picture 505463666">
                            <a:extLst>
                              <a:ext uri="{FF2B5EF4-FFF2-40B4-BE49-F238E27FC236}">
                                <a16:creationId xmlns:a16="http://schemas.microsoft.com/office/drawing/2014/main" id="{90FA3C72-8361-F3CD-1CC9-95163D8E3038}"/>
                              </a:ext>
                            </a:extLst>
                          </pic:cNvPr>
                          <pic:cNvPicPr>
                            <a:picLocks noChangeAspect="1"/>
                          </pic:cNvPicPr>
                        </pic:nvPicPr>
                        <pic:blipFill>
                          <a:blip r:embed="rId45"/>
                          <a:stretch>
                            <a:fillRect/>
                          </a:stretch>
                        </pic:blipFill>
                        <pic:spPr>
                          <a:xfrm>
                            <a:off x="2073674" y="814387"/>
                            <a:ext cx="1195306" cy="825994"/>
                          </a:xfrm>
                          <a:prstGeom prst="rect">
                            <a:avLst/>
                          </a:prstGeom>
                        </pic:spPr>
                      </pic:pic>
                      <wps:wsp>
                        <wps:cNvPr id="703" name="Text Box 601165723"/>
                        <wps:cNvSpPr txBox="1"/>
                        <wps:spPr>
                          <a:xfrm>
                            <a:off x="1007445" y="1710735"/>
                            <a:ext cx="345440" cy="198120"/>
                          </a:xfrm>
                          <a:prstGeom prst="rect">
                            <a:avLst/>
                          </a:prstGeom>
                          <a:noFill/>
                          <a:ln w="6350">
                            <a:noFill/>
                          </a:ln>
                        </wps:spPr>
                        <wps:txbx>
                          <w:txbxContent>
                            <w:p w14:paraId="0A06BDD6" w14:textId="77777777" w:rsidR="00EB1801" w:rsidRDefault="00EB1801" w:rsidP="00EB1801">
                              <w:pPr>
                                <w:pStyle w:val="NormalWeb"/>
                                <w:spacing w:before="0" w:beforeAutospacing="0" w:after="0" w:afterAutospacing="0"/>
                              </w:pPr>
                              <w:r>
                                <w:rPr>
                                  <w:rFonts w:eastAsia="SimSun"/>
                                  <w:sz w:val="16"/>
                                  <w:szCs w:val="16"/>
                                  <w:lang w:val="en-AU"/>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4" name="Text Box 601165723"/>
                        <wps:cNvSpPr txBox="1"/>
                        <wps:spPr>
                          <a:xfrm>
                            <a:off x="2614567" y="1688558"/>
                            <a:ext cx="345440" cy="198120"/>
                          </a:xfrm>
                          <a:prstGeom prst="rect">
                            <a:avLst/>
                          </a:prstGeom>
                          <a:noFill/>
                          <a:ln w="6350">
                            <a:noFill/>
                          </a:ln>
                        </wps:spPr>
                        <wps:txbx>
                          <w:txbxContent>
                            <w:p w14:paraId="2CA68FA4" w14:textId="41E6DFCB" w:rsidR="00EB1801" w:rsidRDefault="00EB1801" w:rsidP="00EB1801">
                              <w:pPr>
                                <w:pStyle w:val="NormalWeb"/>
                                <w:spacing w:before="0" w:beforeAutospacing="0" w:after="0" w:afterAutospacing="0"/>
                              </w:pPr>
                              <w:r>
                                <w:rPr>
                                  <w:rFonts w:eastAsia="SimSun"/>
                                  <w:sz w:val="16"/>
                                  <w:szCs w:val="16"/>
                                  <w:lang w:val="en-AU"/>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7E4D893" id="_x0000_s1177" editas="canvas" style="width:257.4pt;height:180.25pt;mso-position-horizontal-relative:char;mso-position-vertical-relative:line" coordsize="32689,228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">
                <v:shape id="_x0000_s1178" type="#_x0000_t75" style="position:absolute;width:32689;height:22891;visibility:visible;mso-wrap-style:square" filled="t">
                  <v:fill o:detectmouseclick="t"/>
                  <v:path o:connecttype="none"/>
                </v:shape>
                <v:shape id="Text Box 1" o:spid="_x0000_s1179" type="#_x0000_t202" style="position:absolute;left:-1499;top:2732;width:7237;height:33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" filled="f" stroked="f" strokeweight=".5pt">
                  <v:textbox>
                    <w:txbxContent>
                      <w:p w14:paraId="545062FB" w14:textId="77777777" w:rsidR="00053D4A" w:rsidRDefault="00053D4A" w:rsidP="0058434F">
                        <w:pPr>
                          <w:jc w:val="center"/>
                          <w:rPr>
                            <w:sz w:val="16"/>
                            <w:szCs w:val="16"/>
                          </w:rPr>
                        </w:pPr>
                        <w:r>
                          <w:rPr>
                            <w:sz w:val="16"/>
                            <w:szCs w:val="16"/>
                          </w:rPr>
                          <w:t>Phase B Voltage (V)</w:t>
                        </w:r>
                      </w:p>
                    </w:txbxContent>
                  </v:textbox>
                </v:shape>
                <v:shape id="Text Box 1" o:spid="_x0000_s1180" type="#_x0000_t202" style="position:absolute;left:16087;top:2871;width:7238;height:3305;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" filled="f" stroked="f" strokeweight=".5pt">
                  <v:textbox>
                    <w:txbxContent>
                      <w:p w14:paraId="04436B11" w14:textId="4E753B53" w:rsidR="00053D4A" w:rsidRDefault="00053D4A" w:rsidP="0058434F">
                        <w:pPr>
                          <w:jc w:val="center"/>
                          <w:rPr>
                            <w:sz w:val="16"/>
                            <w:szCs w:val="16"/>
                          </w:rPr>
                        </w:pPr>
                        <w:r>
                          <w:rPr>
                            <w:sz w:val="16"/>
                            <w:szCs w:val="16"/>
                          </w:rPr>
                          <w:t>Phase C Voltage (V)</w:t>
                        </w:r>
                      </w:p>
                    </w:txbxContent>
                  </v:textbox>
                </v:shape>
                <v:shape id="Text Box 1" o:spid="_x0000_s1181" type="#_x0000_t202" style="position:absolute;left:-999;top:11084;width:7799;height:347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" fillcolor="white [3201]" stroked="f" strokeweight=".5pt">
                  <v:textbox>
                    <w:txbxContent>
                      <w:p w14:paraId="34F42057" w14:textId="77777777" w:rsidR="00053D4A" w:rsidRDefault="00053D4A" w:rsidP="0058434F">
                        <w:pPr>
                          <w:jc w:val="center"/>
                          <w:rPr>
                            <w:sz w:val="16"/>
                            <w:szCs w:val="16"/>
                          </w:rPr>
                        </w:pPr>
                        <w:r>
                          <w:rPr>
                            <w:sz w:val="16"/>
                            <w:szCs w:val="16"/>
                          </w:rPr>
                          <w:t>Phase B Current (A)</w:t>
                        </w:r>
                      </w:p>
                    </w:txbxContent>
                  </v:textbox>
                </v:shape>
                <v:shape id="Text Box 1" o:spid="_x0000_s1182" type="#_x0000_t202" style="position:absolute;left:7946;top:7474;width:7982;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" filled="f" stroked="f" strokeweight=".5pt">
                  <v:textbox>
                    <w:txbxContent>
                      <w:p w14:paraId="1683225F" w14:textId="77777777" w:rsidR="00053D4A" w:rsidRDefault="00053D4A" w:rsidP="00D649F1">
                        <w:pPr>
                          <w:rPr>
                            <w:sz w:val="16"/>
                            <w:szCs w:val="16"/>
                          </w:rPr>
                        </w:pPr>
                        <w:r>
                          <w:rPr>
                            <w:sz w:val="16"/>
                            <w:szCs w:val="16"/>
                          </w:rPr>
                          <w:t>Time (s)</w:t>
                        </w:r>
                      </w:p>
                    </w:txbxContent>
                  </v:textbox>
                </v:shape>
                <v:shape id="Text Box 1" o:spid="_x0000_s1183" type="#_x0000_t202" style="position:absolute;left:14547;top:11192;width:7691;height:34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" filled="f" stroked="f" strokeweight=".5pt">
                  <v:textbox>
                    <w:txbxContent>
                      <w:p w14:paraId="60A4C928" w14:textId="77777777" w:rsidR="00053D4A" w:rsidRDefault="00053D4A" w:rsidP="0058434F">
                        <w:pPr>
                          <w:jc w:val="center"/>
                          <w:rPr>
                            <w:sz w:val="16"/>
                            <w:szCs w:val="16"/>
                          </w:rPr>
                        </w:pPr>
                        <w:r>
                          <w:rPr>
                            <w:sz w:val="16"/>
                            <w:szCs w:val="16"/>
                          </w:rPr>
                          <w:t>Phase C Current (A</w:t>
                        </w:r>
                        <w:r>
                          <w:rPr>
                            <w:sz w:val="20"/>
                            <w:szCs w:val="20"/>
                          </w:rPr>
                          <w:t>)</w:t>
                        </w:r>
                      </w:p>
                    </w:txbxContent>
                  </v:textbox>
                </v:shape>
                <v:shape id="Text Box 1" o:spid="_x0000_s1184" type="#_x0000_t202" style="position:absolute;left:8841;top:15764;width:7982;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" filled="f" stroked="f" strokeweight=".5pt">
                  <v:textbox>
                    <w:txbxContent>
                      <w:p w14:paraId="5206E4D5" w14:textId="77777777" w:rsidR="00053D4A" w:rsidRDefault="00053D4A" w:rsidP="00D649F1">
                        <w:pPr>
                          <w:rPr>
                            <w:sz w:val="16"/>
                            <w:szCs w:val="16"/>
                          </w:rPr>
                        </w:pPr>
                        <w:r>
                          <w:rPr>
                            <w:sz w:val="16"/>
                            <w:szCs w:val="16"/>
                          </w:rPr>
                          <w:t>Time (s)</w:t>
                        </w:r>
                      </w:p>
                    </w:txbxContent>
                  </v:textbox>
                </v:shape>
                <v:shape id="Text Box 1" o:spid="_x0000_s1185" type="#_x0000_t202" style="position:absolute;left:24707;top:15505;width:7982;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" filled="f" stroked="f" strokeweight=".5pt">
                  <v:textbox>
                    <w:txbxContent>
                      <w:p w14:paraId="0546FC2B" w14:textId="77777777" w:rsidR="00053D4A" w:rsidRDefault="00053D4A" w:rsidP="00D649F1">
                        <w:pPr>
                          <w:rPr>
                            <w:sz w:val="16"/>
                            <w:szCs w:val="16"/>
                          </w:rPr>
                        </w:pPr>
                        <w:r>
                          <w:rPr>
                            <w:sz w:val="16"/>
                            <w:szCs w:val="16"/>
                          </w:rPr>
                          <w:t>Time (s)</w:t>
                        </w:r>
                      </w:p>
                    </w:txbxContent>
                  </v:textbox>
                </v:shape>
                <v:shape id="Text Box 5" o:spid="_x0000_s1186" type="#_x0000_t202" style="position:absolute;top:18678;width:32689;height:3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" filled="f" stroked="f" strokeweight=".5pt">
                  <v:textbox>
                    <w:txbxContent>
                      <w:p w14:paraId="6E6B132E" w14:textId="661B39E9" w:rsidR="00053D4A" w:rsidRPr="00B51967" w:rsidRDefault="00147500" w:rsidP="00B74EBB">
                        <w:pPr>
                          <w:pStyle w:val="FigureCaption"/>
                          <w:rPr>
                            <w:b/>
                            <w:color w:val="0070C0"/>
                          </w:rPr>
                        </w:pPr>
                        <w:r>
                          <w:rPr>
                            <w:b/>
                          </w:rPr>
                          <w:t>Fig.14</w:t>
                        </w:r>
                        <w:r w:rsidR="00053D4A">
                          <w:rPr>
                            <w:b/>
                          </w:rPr>
                          <w:t>.</w:t>
                        </w:r>
                        <w:r w:rsidR="00053D4A" w:rsidRPr="00B51967">
                          <w:t xml:space="preserve"> </w:t>
                        </w:r>
                        <w:r w:rsidR="00053D4A">
                          <w:t>Solar Plant</w:t>
                        </w:r>
                        <w:r w:rsidR="00053D4A" w:rsidRPr="00B51967">
                          <w:t xml:space="preserve">: </w:t>
                        </w:r>
                        <w:r w:rsidR="00053D4A">
                          <w:t>L</w:t>
                        </w:r>
                        <w:r w:rsidR="00053D4A" w:rsidRPr="00B51967">
                          <w:t>LG Fault</w:t>
                        </w:r>
                        <w:r w:rsidR="00053D4A">
                          <w:t>:</w:t>
                        </w:r>
                        <w:r w:rsidR="00053D4A" w:rsidRPr="00B51967">
                          <w:t xml:space="preserve"> Grid end fault </w:t>
                        </w:r>
                        <w:r w:rsidR="00053D4A">
                          <w:t>waveform</w:t>
                        </w:r>
                        <w:r w:rsidR="00053D4A" w:rsidRPr="00B51967">
                          <w:t xml:space="preserve"> (a) </w:t>
                        </w:r>
                        <w:r w:rsidR="00053D4A">
                          <w:t xml:space="preserve">Phase B </w:t>
                        </w:r>
                        <w:r w:rsidR="00053D4A" w:rsidRPr="00B51967">
                          <w:t xml:space="preserve">(b) </w:t>
                        </w:r>
                        <w:r w:rsidR="00053D4A">
                          <w:t>Phase C</w:t>
                        </w:r>
                      </w:p>
                      <w:p w14:paraId="3DE4DE62" w14:textId="288416CA" w:rsidR="00053D4A" w:rsidRDefault="00053D4A" w:rsidP="00831E2A">
                        <w:pPr>
                          <w:pStyle w:val="Caption"/>
                          <w:rPr>
                            <w:b w:val="0"/>
                            <w:color w:val="0070C0"/>
                          </w:rPr>
                        </w:pPr>
                      </w:p>
                    </w:txbxContent>
                  </v:textbox>
                </v:shape>
                <v:shape id="Picture 1610145506" o:spid="_x0000_s1187" type="#_x0000_t75" style="position:absolute;left:2911;width:13912;height:8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">
                  <v:imagedata r:id="rId46" o:title=""/>
                </v:shape>
                <v:shape id="Picture 1537007732" o:spid="_x0000_s1188" type="#_x0000_t75" style="position:absolute;left:20736;width:11953;height:81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">
                  <v:imagedata r:id="rId47" o:title=""/>
                </v:shape>
                <v:shape id="Text Box 1" o:spid="_x0000_s1189" type="#_x0000_t202" style="position:absolute;left:24219;top:7342;width:7982;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" filled="f" stroked="f" strokeweight=".5pt">
                  <v:textbox>
                    <w:txbxContent>
                      <w:p w14:paraId="70CFAC43" w14:textId="77777777" w:rsidR="00053D4A" w:rsidRDefault="00053D4A" w:rsidP="00F8400B">
                        <w:pPr>
                          <w:rPr>
                            <w:sz w:val="16"/>
                            <w:szCs w:val="16"/>
                          </w:rPr>
                        </w:pPr>
                        <w:r>
                          <w:rPr>
                            <w:sz w:val="16"/>
                            <w:szCs w:val="16"/>
                          </w:rPr>
                          <w:t>Time (s)</w:t>
                        </w:r>
                      </w:p>
                    </w:txbxContent>
                  </v:textbox>
                </v:shape>
                <v:shape id="Picture 2075220971" o:spid="_x0000_s1190" type="#_x0000_t75" style="position:absolute;left:4149;top:8708;width:12507;height:76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">
                  <v:imagedata r:id="rId48" o:title=""/>
                </v:shape>
                <v:shape id="Picture 505463666" o:spid="_x0000_s1191" type="#_x0000_t75" style="position:absolute;left:20736;top:8143;width:11953;height:8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">
                  <v:imagedata r:id="rId48" o:title=""/>
                </v:shape>
                <v:shape id="Text Box 601165723" o:spid="_x0000_s1192" type="#_x0000_t202" style="position:absolute;left:10074;top:17107;width:345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" filled="f" stroked="f" strokeweight=".5pt">
                  <v:textbox>
                    <w:txbxContent>
                      <w:p w14:paraId="0A06BDD6" w14:textId="77777777" w:rsidR="00EB1801" w:rsidRDefault="00EB1801" w:rsidP="00EB1801">
                        <w:pPr>
                          <w:pStyle w:val="NormalWeb"/>
                          <w:spacing w:before="0" w:beforeAutospacing="0" w:after="0" w:afterAutospacing="0"/>
                        </w:pPr>
                        <w:r>
                          <w:rPr>
                            <w:rFonts w:eastAsia="SimSun"/>
                            <w:sz w:val="16"/>
                            <w:szCs w:val="16"/>
                            <w:lang w:val="en-AU"/>
                          </w:rPr>
                          <w:t>a)</w:t>
                        </w:r>
                      </w:p>
                    </w:txbxContent>
                  </v:textbox>
                </v:shape>
                <v:shape id="Text Box 601165723" o:spid="_x0000_s1193" type="#_x0000_t202" style="position:absolute;left:26145;top:16885;width:3455;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" filled="f" stroked="f" strokeweight=".5pt">
                  <v:textbox>
                    <w:txbxContent>
                      <w:p w14:paraId="2CA68FA4" w14:textId="41E6DFCB" w:rsidR="00EB1801" w:rsidRDefault="00EB1801" w:rsidP="00EB1801">
                        <w:pPr>
                          <w:pStyle w:val="NormalWeb"/>
                          <w:spacing w:before="0" w:beforeAutospacing="0" w:after="0" w:afterAutospacing="0"/>
                        </w:pPr>
                        <w:r>
                          <w:rPr>
                            <w:rFonts w:eastAsia="SimSun"/>
                            <w:sz w:val="16"/>
                            <w:szCs w:val="16"/>
                            <w:lang w:val="en-AU"/>
                          </w:rPr>
                          <w:t>b)</w:t>
                        </w:r>
                      </w:p>
                    </w:txbxContent>
                  </v:textbox>
                </v:shape>
                <w10:anchorlock/>
              </v:group>
            </w:pict>
          </mc:Fallback>
        </mc:AlternateContent>
      </w:r>
    </w:p>
    <w:p w14:paraId="3E2B96A9" w14:textId="3BD4C2D7" w:rsidR="00FB677A" w:rsidRDefault="00F62C00" w:rsidP="00364B85">
      <w:pPr>
        <w:jc w:val="both"/>
        <w:rPr>
          <w:sz w:val="20"/>
          <w:szCs w:val="20"/>
        </w:rPr>
      </w:pPr>
      <w:r>
        <w:rPr>
          <w:noProof/>
          <w:sz w:val="20"/>
          <w:szCs w:val="20"/>
          <w:lang w:val="en-IN" w:eastAsia="en-IN"/>
        </w:rPr>
        <mc:AlternateContent>
          <mc:Choice Requires="wpc">
            <w:drawing>
              <wp:inline distT="0" distB="0" distL="0" distR="0" wp14:anchorId="28C2D831" wp14:editId="55445A8C">
                <wp:extent cx="3060700" cy="2206657"/>
                <wp:effectExtent l="0" t="0" r="6350" b="3175"/>
                <wp:docPr id="325754183" name="Canvas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14790242" name="Text Box 1"/>
                        <wps:cNvSpPr txBox="1"/>
                        <wps:spPr>
                          <a:xfrm rot="16200000">
                            <a:off x="-248678" y="317471"/>
                            <a:ext cx="836217" cy="338859"/>
                          </a:xfrm>
                          <a:prstGeom prst="rect">
                            <a:avLst/>
                          </a:prstGeom>
                          <a:noFill/>
                          <a:ln w="6350">
                            <a:noFill/>
                          </a:ln>
                        </wps:spPr>
                        <wps:txbx>
                          <w:txbxContent>
                            <w:p w14:paraId="7B7305B2" w14:textId="77777777" w:rsidR="00F62C00" w:rsidRDefault="00F62C00" w:rsidP="00F62C00">
                              <w:pPr>
                                <w:jc w:val="center"/>
                                <w:rPr>
                                  <w:sz w:val="16"/>
                                  <w:szCs w:val="16"/>
                                </w:rPr>
                              </w:pPr>
                              <w:r>
                                <w:rPr>
                                  <w:sz w:val="16"/>
                                  <w:szCs w:val="16"/>
                                </w:rPr>
                                <w:t>Phase B 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0094264" name="Text Box 1"/>
                        <wps:cNvSpPr txBox="1"/>
                        <wps:spPr>
                          <a:xfrm rot="16200000">
                            <a:off x="1258142" y="287026"/>
                            <a:ext cx="723823" cy="387047"/>
                          </a:xfrm>
                          <a:prstGeom prst="rect">
                            <a:avLst/>
                          </a:prstGeom>
                          <a:noFill/>
                          <a:ln w="6350">
                            <a:noFill/>
                          </a:ln>
                        </wps:spPr>
                        <wps:txbx>
                          <w:txbxContent>
                            <w:p w14:paraId="6FCED76E" w14:textId="77777777" w:rsidR="00F62C00" w:rsidRDefault="00F62C00" w:rsidP="00F62C00">
                              <w:pPr>
                                <w:jc w:val="center"/>
                                <w:rPr>
                                  <w:sz w:val="16"/>
                                  <w:szCs w:val="16"/>
                                </w:rPr>
                              </w:pPr>
                              <w:r>
                                <w:rPr>
                                  <w:sz w:val="16"/>
                                  <w:szCs w:val="16"/>
                                </w:rPr>
                                <w:t>Phase C 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2903018" name="Text Box 1"/>
                        <wps:cNvSpPr txBox="1"/>
                        <wps:spPr>
                          <a:xfrm rot="16200000">
                            <a:off x="-160470" y="1150680"/>
                            <a:ext cx="696287" cy="375346"/>
                          </a:xfrm>
                          <a:prstGeom prst="rect">
                            <a:avLst/>
                          </a:prstGeom>
                          <a:noFill/>
                          <a:ln w="6350">
                            <a:noFill/>
                          </a:ln>
                        </wps:spPr>
                        <wps:txbx>
                          <w:txbxContent>
                            <w:p w14:paraId="39143D75" w14:textId="77777777" w:rsidR="00F62C00" w:rsidRDefault="00F62C00" w:rsidP="00F62C00">
                              <w:pPr>
                                <w:jc w:val="center"/>
                                <w:rPr>
                                  <w:sz w:val="16"/>
                                  <w:szCs w:val="16"/>
                                </w:rPr>
                              </w:pPr>
                              <w:r>
                                <w:rPr>
                                  <w:sz w:val="16"/>
                                  <w:szCs w:val="16"/>
                                </w:rPr>
                                <w:t>Phase B Current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69520272" name="Text Box 1"/>
                        <wps:cNvSpPr txBox="1"/>
                        <wps:spPr>
                          <a:xfrm>
                            <a:off x="637315" y="774333"/>
                            <a:ext cx="798195" cy="292100"/>
                          </a:xfrm>
                          <a:prstGeom prst="rect">
                            <a:avLst/>
                          </a:prstGeom>
                          <a:noFill/>
                          <a:ln w="6350">
                            <a:noFill/>
                          </a:ln>
                        </wps:spPr>
                        <wps:txbx>
                          <w:txbxContent>
                            <w:p w14:paraId="39272879" w14:textId="77777777" w:rsidR="00F62C00" w:rsidRDefault="00F62C00" w:rsidP="00F62C00">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0919170" name="Text Box 1"/>
                        <wps:cNvSpPr txBox="1"/>
                        <wps:spPr>
                          <a:xfrm rot="16200000">
                            <a:off x="1211882" y="1155000"/>
                            <a:ext cx="745471" cy="347755"/>
                          </a:xfrm>
                          <a:prstGeom prst="rect">
                            <a:avLst/>
                          </a:prstGeom>
                          <a:noFill/>
                          <a:ln w="6350">
                            <a:noFill/>
                          </a:ln>
                        </wps:spPr>
                        <wps:txbx>
                          <w:txbxContent>
                            <w:p w14:paraId="2F6235DE" w14:textId="77777777" w:rsidR="00F62C00" w:rsidRDefault="00F62C00" w:rsidP="00F62C00">
                              <w:pPr>
                                <w:jc w:val="center"/>
                                <w:rPr>
                                  <w:sz w:val="16"/>
                                  <w:szCs w:val="16"/>
                                </w:rPr>
                              </w:pPr>
                              <w:r>
                                <w:rPr>
                                  <w:sz w:val="16"/>
                                  <w:szCs w:val="16"/>
                                </w:rPr>
                                <w:t>Phase C Current (A</w:t>
                              </w:r>
                              <w:r>
                                <w:rPr>
                                  <w:sz w:val="20"/>
                                  <w:szCs w:val="20"/>
                                </w:rPr>
                                <w: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9226435" name="Text Box 1"/>
                        <wps:cNvSpPr txBox="1"/>
                        <wps:spPr>
                          <a:xfrm>
                            <a:off x="712672" y="1725937"/>
                            <a:ext cx="798195" cy="291465"/>
                          </a:xfrm>
                          <a:prstGeom prst="rect">
                            <a:avLst/>
                          </a:prstGeom>
                          <a:noFill/>
                          <a:ln w="6350">
                            <a:noFill/>
                          </a:ln>
                        </wps:spPr>
                        <wps:txbx>
                          <w:txbxContent>
                            <w:p w14:paraId="1307164B" w14:textId="77777777" w:rsidR="00F62C00" w:rsidRDefault="00F62C00" w:rsidP="00F62C00">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3773061" name="Text Box 1"/>
                        <wps:cNvSpPr txBox="1"/>
                        <wps:spPr>
                          <a:xfrm>
                            <a:off x="2148664" y="1714416"/>
                            <a:ext cx="798195" cy="291465"/>
                          </a:xfrm>
                          <a:prstGeom prst="rect">
                            <a:avLst/>
                          </a:prstGeom>
                          <a:noFill/>
                          <a:ln w="6350">
                            <a:noFill/>
                          </a:ln>
                        </wps:spPr>
                        <wps:txbx>
                          <w:txbxContent>
                            <w:p w14:paraId="171DB750" w14:textId="77777777" w:rsidR="00F62C00" w:rsidRDefault="00F62C00" w:rsidP="00F62C00">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1946601" name="Text Box 5"/>
                        <wps:cNvSpPr txBox="1"/>
                        <wps:spPr>
                          <a:xfrm>
                            <a:off x="41572" y="1818156"/>
                            <a:ext cx="3007360" cy="388455"/>
                          </a:xfrm>
                          <a:prstGeom prst="rect">
                            <a:avLst/>
                          </a:prstGeom>
                          <a:noFill/>
                          <a:ln w="6350">
                            <a:noFill/>
                          </a:ln>
                        </wps:spPr>
                        <wps:txbx>
                          <w:txbxContent>
                            <w:p w14:paraId="3CE29C38" w14:textId="0B1BC421" w:rsidR="00F62C00" w:rsidRPr="00B51967" w:rsidRDefault="00147500" w:rsidP="00F62C00">
                              <w:pPr>
                                <w:pStyle w:val="FigureCaption"/>
                                <w:rPr>
                                  <w:b/>
                                  <w:color w:val="0070C0"/>
                                </w:rPr>
                              </w:pPr>
                              <w:r>
                                <w:rPr>
                                  <w:b/>
                                </w:rPr>
                                <w:t>Fig.15</w:t>
                              </w:r>
                              <w:r w:rsidR="00F62C00">
                                <w:rPr>
                                  <w:b/>
                                </w:rPr>
                                <w:t>.</w:t>
                              </w:r>
                              <w:r w:rsidR="00F62C00" w:rsidRPr="00B51967">
                                <w:t xml:space="preserve"> </w:t>
                              </w:r>
                              <w:r w:rsidR="00F62C00">
                                <w:t>Solar Plant</w:t>
                              </w:r>
                              <w:r w:rsidR="00F62C00" w:rsidRPr="00B51967">
                                <w:t xml:space="preserve">: </w:t>
                              </w:r>
                              <w:r w:rsidR="00F62C00">
                                <w:t>L</w:t>
                              </w:r>
                              <w:r w:rsidR="00F62C00" w:rsidRPr="00B51967">
                                <w:t>LG Fault</w:t>
                              </w:r>
                              <w:r w:rsidR="00F62C00">
                                <w:t>:</w:t>
                              </w:r>
                              <w:r w:rsidR="00F62C00" w:rsidRPr="00B51967">
                                <w:t xml:space="preserve"> </w:t>
                              </w:r>
                              <w:r w:rsidR="00ED6A51">
                                <w:t>DER</w:t>
                              </w:r>
                              <w:r w:rsidR="00F62C00" w:rsidRPr="00B51967">
                                <w:t xml:space="preserve"> end fault </w:t>
                              </w:r>
                              <w:r w:rsidR="00F62C00">
                                <w:t>waveform</w:t>
                              </w:r>
                              <w:r w:rsidR="00F62C00" w:rsidRPr="00B51967">
                                <w:t xml:space="preserve"> (a) </w:t>
                              </w:r>
                              <w:r w:rsidR="00F62C00">
                                <w:t xml:space="preserve">Phase B </w:t>
                              </w:r>
                              <w:r w:rsidR="00F62C00" w:rsidRPr="00B51967">
                                <w:t xml:space="preserve">(b) </w:t>
                              </w:r>
                              <w:r w:rsidR="00F62C00">
                                <w:t>Phase C</w:t>
                              </w:r>
                            </w:p>
                            <w:p w14:paraId="5C8FE40A" w14:textId="77777777" w:rsidR="00F62C00" w:rsidRDefault="00F62C00" w:rsidP="00F62C00">
                              <w:pPr>
                                <w:pStyle w:val="Caption"/>
                                <w:rPr>
                                  <w:b w:val="0"/>
                                  <w:color w:val="0070C0"/>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38678240" name="Picture 1038678240"/>
                          <pic:cNvPicPr>
                            <a:picLocks noChangeAspect="1"/>
                          </pic:cNvPicPr>
                        </pic:nvPicPr>
                        <pic:blipFill>
                          <a:blip r:embed="rId49"/>
                          <a:stretch>
                            <a:fillRect/>
                          </a:stretch>
                        </pic:blipFill>
                        <pic:spPr>
                          <a:xfrm>
                            <a:off x="337798" y="1"/>
                            <a:ext cx="1220867" cy="816108"/>
                          </a:xfrm>
                          <a:prstGeom prst="rect">
                            <a:avLst/>
                          </a:prstGeom>
                        </pic:spPr>
                      </pic:pic>
                      <pic:pic xmlns:pic="http://schemas.openxmlformats.org/drawingml/2006/picture">
                        <pic:nvPicPr>
                          <pic:cNvPr id="1545060022" name="Picture 1545060022"/>
                          <pic:cNvPicPr>
                            <a:picLocks noChangeAspect="1"/>
                          </pic:cNvPicPr>
                        </pic:nvPicPr>
                        <pic:blipFill>
                          <a:blip r:embed="rId50"/>
                          <a:stretch>
                            <a:fillRect/>
                          </a:stretch>
                        </pic:blipFill>
                        <pic:spPr>
                          <a:xfrm>
                            <a:off x="1783377" y="35455"/>
                            <a:ext cx="1273639" cy="807558"/>
                          </a:xfrm>
                          <a:prstGeom prst="rect">
                            <a:avLst/>
                          </a:prstGeom>
                        </pic:spPr>
                      </pic:pic>
                      <wps:wsp>
                        <wps:cNvPr id="698604815" name="Text Box 1"/>
                        <wps:cNvSpPr txBox="1"/>
                        <wps:spPr>
                          <a:xfrm>
                            <a:off x="2194507" y="773615"/>
                            <a:ext cx="798195" cy="291465"/>
                          </a:xfrm>
                          <a:prstGeom prst="rect">
                            <a:avLst/>
                          </a:prstGeom>
                          <a:noFill/>
                          <a:ln w="6350">
                            <a:noFill/>
                          </a:ln>
                        </wps:spPr>
                        <wps:txbx>
                          <w:txbxContent>
                            <w:p w14:paraId="143B33BF" w14:textId="77777777" w:rsidR="00F62C00" w:rsidRDefault="00F62C00" w:rsidP="00F62C00">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75524462" name="Picture 1375524462"/>
                          <pic:cNvPicPr>
                            <a:picLocks noChangeAspect="1"/>
                          </pic:cNvPicPr>
                        </pic:nvPicPr>
                        <pic:blipFill>
                          <a:blip r:embed="rId51"/>
                          <a:stretch>
                            <a:fillRect/>
                          </a:stretch>
                        </pic:blipFill>
                        <pic:spPr>
                          <a:xfrm>
                            <a:off x="1744104" y="953385"/>
                            <a:ext cx="1304828" cy="833477"/>
                          </a:xfrm>
                          <a:prstGeom prst="rect">
                            <a:avLst/>
                          </a:prstGeom>
                        </pic:spPr>
                      </pic:pic>
                      <pic:pic xmlns:pic="http://schemas.openxmlformats.org/drawingml/2006/picture">
                        <pic:nvPicPr>
                          <pic:cNvPr id="2097471889" name="Picture 2097471889"/>
                          <pic:cNvPicPr>
                            <a:picLocks noChangeAspect="1"/>
                          </pic:cNvPicPr>
                        </pic:nvPicPr>
                        <pic:blipFill>
                          <a:blip r:embed="rId52"/>
                          <a:stretch>
                            <a:fillRect/>
                          </a:stretch>
                        </pic:blipFill>
                        <pic:spPr>
                          <a:xfrm>
                            <a:off x="291162" y="960381"/>
                            <a:ext cx="1237696" cy="784412"/>
                          </a:xfrm>
                          <a:prstGeom prst="rect">
                            <a:avLst/>
                          </a:prstGeom>
                        </pic:spPr>
                      </pic:pic>
                    </wpc:wpc>
                  </a:graphicData>
                </a:graphic>
              </wp:inline>
            </w:drawing>
          </mc:Choice>
          <mc:Fallback>
            <w:pict>
              <v:group w14:anchorId="28C2D831" id="_x0000_s1194" editas="canvas" style="width:241pt;height:173.75pt;mso-position-horizontal-relative:char;mso-position-vertical-relative:line" coordsize="30607,2206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">
                <v:shape id="_x0000_s1195" type="#_x0000_t75" style="position:absolute;width:30607;height:22066;visibility:visible;mso-wrap-style:square" filled="t">
                  <v:fill o:detectmouseclick="t"/>
                  <v:path o:connecttype="none"/>
                </v:shape>
                <v:shape id="Text Box 1" o:spid="_x0000_s1196" type="#_x0000_t202" style="position:absolute;left:-2488;top:3175;width:8363;height:338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" filled="f" stroked="f" strokeweight=".5pt">
                  <v:textbox>
                    <w:txbxContent>
                      <w:p w14:paraId="7B7305B2" w14:textId="77777777" w:rsidR="00F62C00" w:rsidRDefault="00F62C00" w:rsidP="00F62C00">
                        <w:pPr>
                          <w:jc w:val="center"/>
                          <w:rPr>
                            <w:sz w:val="16"/>
                            <w:szCs w:val="16"/>
                          </w:rPr>
                        </w:pPr>
                        <w:r>
                          <w:rPr>
                            <w:sz w:val="16"/>
                            <w:szCs w:val="16"/>
                          </w:rPr>
                          <w:t>Phase B Voltage (V)</w:t>
                        </w:r>
                      </w:p>
                    </w:txbxContent>
                  </v:textbox>
                </v:shape>
                <v:shape id="Text Box 1" o:spid="_x0000_s1197" type="#_x0000_t202" style="position:absolute;left:12581;top:2870;width:7238;height:3870;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" filled="f" stroked="f" strokeweight=".5pt">
                  <v:textbox>
                    <w:txbxContent>
                      <w:p w14:paraId="6FCED76E" w14:textId="77777777" w:rsidR="00F62C00" w:rsidRDefault="00F62C00" w:rsidP="00F62C00">
                        <w:pPr>
                          <w:jc w:val="center"/>
                          <w:rPr>
                            <w:sz w:val="16"/>
                            <w:szCs w:val="16"/>
                          </w:rPr>
                        </w:pPr>
                        <w:r>
                          <w:rPr>
                            <w:sz w:val="16"/>
                            <w:szCs w:val="16"/>
                          </w:rPr>
                          <w:t>Phase C Voltage (V)</w:t>
                        </w:r>
                      </w:p>
                    </w:txbxContent>
                  </v:textbox>
                </v:shape>
                <v:shape id="Text Box 1" o:spid="_x0000_s1198" type="#_x0000_t202" style="position:absolute;left:-1604;top:11506;width:6962;height:375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" filled="f" stroked="f" strokeweight=".5pt">
                  <v:textbox>
                    <w:txbxContent>
                      <w:p w14:paraId="39143D75" w14:textId="77777777" w:rsidR="00F62C00" w:rsidRDefault="00F62C00" w:rsidP="00F62C00">
                        <w:pPr>
                          <w:jc w:val="center"/>
                          <w:rPr>
                            <w:sz w:val="16"/>
                            <w:szCs w:val="16"/>
                          </w:rPr>
                        </w:pPr>
                        <w:r>
                          <w:rPr>
                            <w:sz w:val="16"/>
                            <w:szCs w:val="16"/>
                          </w:rPr>
                          <w:t>Phase B Current (A)</w:t>
                        </w:r>
                      </w:p>
                    </w:txbxContent>
                  </v:textbox>
                </v:shape>
                <v:shape id="Text Box 1" o:spid="_x0000_s1199" type="#_x0000_t202" style="position:absolute;left:6373;top:7743;width:7982;height:2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" filled="f" stroked="f" strokeweight=".5pt">
                  <v:textbox>
                    <w:txbxContent>
                      <w:p w14:paraId="39272879" w14:textId="77777777" w:rsidR="00F62C00" w:rsidRDefault="00F62C00" w:rsidP="00F62C00">
                        <w:pPr>
                          <w:rPr>
                            <w:sz w:val="16"/>
                            <w:szCs w:val="16"/>
                          </w:rPr>
                        </w:pPr>
                        <w:r>
                          <w:rPr>
                            <w:sz w:val="16"/>
                            <w:szCs w:val="16"/>
                          </w:rPr>
                          <w:t>Time (s)</w:t>
                        </w:r>
                      </w:p>
                    </w:txbxContent>
                  </v:textbox>
                </v:shape>
                <v:shape id="Text Box 1" o:spid="_x0000_s1200" type="#_x0000_t202" style="position:absolute;left:12118;top:11550;width:7455;height:347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" filled="f" stroked="f" strokeweight=".5pt">
                  <v:textbox>
                    <w:txbxContent>
                      <w:p w14:paraId="2F6235DE" w14:textId="77777777" w:rsidR="00F62C00" w:rsidRDefault="00F62C00" w:rsidP="00F62C00">
                        <w:pPr>
                          <w:jc w:val="center"/>
                          <w:rPr>
                            <w:sz w:val="16"/>
                            <w:szCs w:val="16"/>
                          </w:rPr>
                        </w:pPr>
                        <w:r>
                          <w:rPr>
                            <w:sz w:val="16"/>
                            <w:szCs w:val="16"/>
                          </w:rPr>
                          <w:t>Phase C Current (A</w:t>
                        </w:r>
                        <w:r>
                          <w:rPr>
                            <w:sz w:val="20"/>
                            <w:szCs w:val="20"/>
                          </w:rPr>
                          <w:t>)</w:t>
                        </w:r>
                      </w:p>
                    </w:txbxContent>
                  </v:textbox>
                </v:shape>
                <v:shape id="Text Box 1" o:spid="_x0000_s1201" type="#_x0000_t202" style="position:absolute;left:7126;top:17259;width:7982;height:2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" filled="f" stroked="f" strokeweight=".5pt">
                  <v:textbox>
                    <w:txbxContent>
                      <w:p w14:paraId="1307164B" w14:textId="77777777" w:rsidR="00F62C00" w:rsidRDefault="00F62C00" w:rsidP="00F62C00">
                        <w:pPr>
                          <w:rPr>
                            <w:sz w:val="16"/>
                            <w:szCs w:val="16"/>
                          </w:rPr>
                        </w:pPr>
                        <w:r>
                          <w:rPr>
                            <w:sz w:val="16"/>
                            <w:szCs w:val="16"/>
                          </w:rPr>
                          <w:t>Time (s)</w:t>
                        </w:r>
                      </w:p>
                    </w:txbxContent>
                  </v:textbox>
                </v:shape>
                <v:shape id="Text Box 1" o:spid="_x0000_s1202" type="#_x0000_t202" style="position:absolute;left:21486;top:17144;width:7982;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" filled="f" stroked="f" strokeweight=".5pt">
                  <v:textbox>
                    <w:txbxContent>
                      <w:p w14:paraId="171DB750" w14:textId="77777777" w:rsidR="00F62C00" w:rsidRDefault="00F62C00" w:rsidP="00F62C00">
                        <w:pPr>
                          <w:rPr>
                            <w:sz w:val="16"/>
                            <w:szCs w:val="16"/>
                          </w:rPr>
                        </w:pPr>
                        <w:r>
                          <w:rPr>
                            <w:sz w:val="16"/>
                            <w:szCs w:val="16"/>
                          </w:rPr>
                          <w:t>Time (s)</w:t>
                        </w:r>
                      </w:p>
                    </w:txbxContent>
                  </v:textbox>
                </v:shape>
                <v:shape id="Text Box 5" o:spid="_x0000_s1203" type="#_x0000_t202" style="position:absolute;left:415;top:18181;width:30074;height:3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" filled="f" stroked="f" strokeweight=".5pt">
                  <v:textbox>
                    <w:txbxContent>
                      <w:p w14:paraId="3CE29C38" w14:textId="0B1BC421" w:rsidR="00F62C00" w:rsidRPr="00B51967" w:rsidRDefault="00147500" w:rsidP="00F62C00">
                        <w:pPr>
                          <w:pStyle w:val="FigureCaption"/>
                          <w:rPr>
                            <w:b/>
                            <w:color w:val="0070C0"/>
                          </w:rPr>
                        </w:pPr>
                        <w:r>
                          <w:rPr>
                            <w:b/>
                          </w:rPr>
                          <w:t>Fig.15</w:t>
                        </w:r>
                        <w:r w:rsidR="00F62C00">
                          <w:rPr>
                            <w:b/>
                          </w:rPr>
                          <w:t>.</w:t>
                        </w:r>
                        <w:r w:rsidR="00F62C00" w:rsidRPr="00B51967">
                          <w:t xml:space="preserve"> </w:t>
                        </w:r>
                        <w:r w:rsidR="00F62C00">
                          <w:t>Solar Plant</w:t>
                        </w:r>
                        <w:r w:rsidR="00F62C00" w:rsidRPr="00B51967">
                          <w:t xml:space="preserve">: </w:t>
                        </w:r>
                        <w:r w:rsidR="00F62C00">
                          <w:t>L</w:t>
                        </w:r>
                        <w:r w:rsidR="00F62C00" w:rsidRPr="00B51967">
                          <w:t>LG Fault</w:t>
                        </w:r>
                        <w:r w:rsidR="00F62C00">
                          <w:t>:</w:t>
                        </w:r>
                        <w:r w:rsidR="00F62C00" w:rsidRPr="00B51967">
                          <w:t xml:space="preserve"> </w:t>
                        </w:r>
                        <w:r w:rsidR="00ED6A51">
                          <w:t>DER</w:t>
                        </w:r>
                        <w:r w:rsidR="00F62C00" w:rsidRPr="00B51967">
                          <w:t xml:space="preserve"> end fault </w:t>
                        </w:r>
                        <w:r w:rsidR="00F62C00">
                          <w:t>waveform</w:t>
                        </w:r>
                        <w:r w:rsidR="00F62C00" w:rsidRPr="00B51967">
                          <w:t xml:space="preserve"> (a) </w:t>
                        </w:r>
                        <w:r w:rsidR="00F62C00">
                          <w:t xml:space="preserve">Phase B </w:t>
                        </w:r>
                        <w:r w:rsidR="00F62C00" w:rsidRPr="00B51967">
                          <w:t xml:space="preserve">(b) </w:t>
                        </w:r>
                        <w:r w:rsidR="00F62C00">
                          <w:t>Phase C</w:t>
                        </w:r>
                      </w:p>
                      <w:p w14:paraId="5C8FE40A" w14:textId="77777777" w:rsidR="00F62C00" w:rsidRDefault="00F62C00" w:rsidP="00F62C00">
                        <w:pPr>
                          <w:pStyle w:val="Caption"/>
                          <w:rPr>
                            <w:b w:val="0"/>
                            <w:color w:val="0070C0"/>
                          </w:rPr>
                        </w:pPr>
                      </w:p>
                    </w:txbxContent>
                  </v:textbox>
                </v:shape>
                <v:shape id="Picture 1038678240" o:spid="_x0000_s1204" type="#_x0000_t75" style="position:absolute;left:3377;width:12209;height:81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">
                  <v:imagedata r:id="rId53" o:title=""/>
                </v:shape>
                <v:shape id="Picture 1545060022" o:spid="_x0000_s1205" type="#_x0000_t75" style="position:absolute;left:17833;top:354;width:12737;height:80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">
                  <v:imagedata r:id="rId54" o:title=""/>
                </v:shape>
                <v:shape id="Text Box 1" o:spid="_x0000_s1206" type="#_x0000_t202" style="position:absolute;left:21945;top:7736;width:7982;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" filled="f" stroked="f" strokeweight=".5pt">
                  <v:textbox>
                    <w:txbxContent>
                      <w:p w14:paraId="143B33BF" w14:textId="77777777" w:rsidR="00F62C00" w:rsidRDefault="00F62C00" w:rsidP="00F62C00">
                        <w:pPr>
                          <w:rPr>
                            <w:sz w:val="16"/>
                            <w:szCs w:val="16"/>
                          </w:rPr>
                        </w:pPr>
                        <w:r>
                          <w:rPr>
                            <w:sz w:val="16"/>
                            <w:szCs w:val="16"/>
                          </w:rPr>
                          <w:t>Time (s)</w:t>
                        </w:r>
                      </w:p>
                    </w:txbxContent>
                  </v:textbox>
                </v:shape>
                <v:shape id="Picture 1375524462" o:spid="_x0000_s1207" type="#_x0000_t75" style="position:absolute;left:17441;top:9533;width:13048;height:83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">
                  <v:imagedata r:id="rId55" o:title=""/>
                </v:shape>
                <v:shape id="Picture 2097471889" o:spid="_x0000_s1208" type="#_x0000_t75" style="position:absolute;left:2911;top:9603;width:12377;height:7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">
                  <v:imagedata r:id="rId56" o:title=""/>
                </v:shape>
                <w10:anchorlock/>
              </v:group>
            </w:pict>
          </mc:Fallback>
        </mc:AlternateContent>
      </w:r>
    </w:p>
    <w:p w14:paraId="0E548942" w14:textId="067E676C" w:rsidR="00F03574" w:rsidRDefault="00F03574" w:rsidP="00F03574">
      <w:pPr>
        <w:ind w:firstLine="567"/>
        <w:jc w:val="both"/>
        <w:rPr>
          <w:sz w:val="20"/>
          <w:szCs w:val="20"/>
        </w:rPr>
      </w:pPr>
      <w:r w:rsidRPr="00A1791C">
        <w:rPr>
          <w:sz w:val="20"/>
          <w:szCs w:val="20"/>
        </w:rPr>
        <w:t xml:space="preserve">When the impedance trajectory was used to check the directionality criteria, we could observe that for </w:t>
      </w:r>
      <w:r>
        <w:rPr>
          <w:sz w:val="20"/>
          <w:szCs w:val="20"/>
        </w:rPr>
        <w:t>B Phase</w:t>
      </w:r>
      <w:r w:rsidRPr="00A1791C">
        <w:rPr>
          <w:sz w:val="20"/>
          <w:szCs w:val="20"/>
        </w:rPr>
        <w:t xml:space="preserve"> and </w:t>
      </w:r>
      <w:r>
        <w:rPr>
          <w:sz w:val="20"/>
          <w:szCs w:val="20"/>
        </w:rPr>
        <w:t>C Phase</w:t>
      </w:r>
      <w:r w:rsidRPr="00A1791C">
        <w:rPr>
          <w:sz w:val="20"/>
          <w:szCs w:val="20"/>
        </w:rPr>
        <w:t xml:space="preserve"> (LL fault) </w:t>
      </w:r>
      <w:r w:rsidRPr="0067305F">
        <w:rPr>
          <w:sz w:val="20"/>
          <w:szCs w:val="20"/>
        </w:rPr>
        <w:t xml:space="preserve">criteria was met at Grid end as can be seen in </w:t>
      </w:r>
      <w:r w:rsidR="00D53A57">
        <w:rPr>
          <w:sz w:val="20"/>
          <w:szCs w:val="20"/>
        </w:rPr>
        <w:t xml:space="preserve">Fig.16 </w:t>
      </w:r>
      <w:r w:rsidRPr="0067305F">
        <w:rPr>
          <w:sz w:val="20"/>
          <w:szCs w:val="20"/>
        </w:rPr>
        <w:t>and at DER end it was oscillating.  The</w:t>
      </w:r>
      <w:r>
        <w:rPr>
          <w:sz w:val="20"/>
          <w:szCs w:val="20"/>
        </w:rPr>
        <w:t xml:space="preserve"> phasor diagrams on both the ends confirm this behaviour as in </w:t>
      </w:r>
      <w:r w:rsidR="001D5726">
        <w:rPr>
          <w:sz w:val="20"/>
          <w:szCs w:val="20"/>
        </w:rPr>
        <w:t xml:space="preserve">Fig.17 </w:t>
      </w:r>
      <w:r w:rsidRPr="00330743">
        <w:rPr>
          <w:sz w:val="20"/>
          <w:szCs w:val="20"/>
        </w:rPr>
        <w:t xml:space="preserve">and </w:t>
      </w:r>
      <w:r w:rsidR="001D5726">
        <w:rPr>
          <w:sz w:val="20"/>
          <w:szCs w:val="20"/>
        </w:rPr>
        <w:t xml:space="preserve">Fig.19 </w:t>
      </w:r>
      <w:r>
        <w:rPr>
          <w:sz w:val="20"/>
          <w:szCs w:val="20"/>
        </w:rPr>
        <w:t>for pre-fault condition,</w:t>
      </w:r>
      <w:r w:rsidR="001D5726">
        <w:rPr>
          <w:sz w:val="20"/>
          <w:szCs w:val="20"/>
        </w:rPr>
        <w:t xml:space="preserve"> Fig.18 a</w:t>
      </w:r>
      <w:r w:rsidRPr="00330743">
        <w:rPr>
          <w:sz w:val="20"/>
          <w:szCs w:val="20"/>
        </w:rPr>
        <w:t>nd</w:t>
      </w:r>
      <w:r w:rsidR="001D5726">
        <w:rPr>
          <w:sz w:val="20"/>
          <w:szCs w:val="20"/>
        </w:rPr>
        <w:t xml:space="preserve"> Fig.20 </w:t>
      </w:r>
      <w:r>
        <w:rPr>
          <w:sz w:val="20"/>
          <w:szCs w:val="20"/>
        </w:rPr>
        <w:t>for during fault condition.</w:t>
      </w:r>
    </w:p>
    <w:p w14:paraId="21E1D732" w14:textId="77777777" w:rsidR="00F03574" w:rsidRDefault="00F03574" w:rsidP="00364B85">
      <w:pPr>
        <w:jc w:val="both"/>
        <w:rPr>
          <w:sz w:val="20"/>
          <w:szCs w:val="20"/>
        </w:rPr>
      </w:pPr>
    </w:p>
    <w:p w14:paraId="04933844" w14:textId="6C437E61" w:rsidR="00A71199" w:rsidRPr="0067305F" w:rsidRDefault="00A71199" w:rsidP="00364B85">
      <w:pPr>
        <w:jc w:val="both"/>
        <w:rPr>
          <w:sz w:val="20"/>
          <w:szCs w:val="20"/>
        </w:rPr>
      </w:pPr>
      <w:r w:rsidRPr="0067305F">
        <w:rPr>
          <w:noProof/>
          <w:sz w:val="20"/>
          <w:szCs w:val="20"/>
          <w:lang w:val="en-IN" w:eastAsia="en-IN"/>
        </w:rPr>
        <w:lastRenderedPageBreak/>
        <mc:AlternateContent>
          <mc:Choice Requires="wpc">
            <w:drawing>
              <wp:inline distT="0" distB="0" distL="0" distR="0" wp14:anchorId="420F4B87" wp14:editId="41E023E7">
                <wp:extent cx="3006725" cy="1789500"/>
                <wp:effectExtent l="0" t="0" r="3175" b="1270"/>
                <wp:docPr id="548999177" name="Canvas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36931598" name="Text Box 1"/>
                        <wps:cNvSpPr txBox="1"/>
                        <wps:spPr>
                          <a:xfrm>
                            <a:off x="1873483" y="1244840"/>
                            <a:ext cx="872490" cy="228600"/>
                          </a:xfrm>
                          <a:prstGeom prst="rect">
                            <a:avLst/>
                          </a:prstGeom>
                          <a:solidFill>
                            <a:schemeClr val="lt1"/>
                          </a:solidFill>
                          <a:ln w="6350">
                            <a:noFill/>
                          </a:ln>
                        </wps:spPr>
                        <wps:txbx>
                          <w:txbxContent>
                            <w:p w14:paraId="52FFF278" w14:textId="77777777" w:rsidR="00053D4A" w:rsidRDefault="00053D4A" w:rsidP="00A71199">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90344448" name="Text Box 1"/>
                        <wps:cNvSpPr txBox="1"/>
                        <wps:spPr>
                          <a:xfrm>
                            <a:off x="539679" y="1271655"/>
                            <a:ext cx="872490" cy="228600"/>
                          </a:xfrm>
                          <a:prstGeom prst="rect">
                            <a:avLst/>
                          </a:prstGeom>
                          <a:solidFill>
                            <a:schemeClr val="lt1"/>
                          </a:solidFill>
                          <a:ln w="6350">
                            <a:noFill/>
                          </a:ln>
                        </wps:spPr>
                        <wps:txbx>
                          <w:txbxContent>
                            <w:p w14:paraId="4005B4CB" w14:textId="77777777" w:rsidR="00053D4A" w:rsidRDefault="00053D4A" w:rsidP="00A71199">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2618901" name="Text Box 1"/>
                        <wps:cNvSpPr txBox="1"/>
                        <wps:spPr>
                          <a:xfrm rot="16200000">
                            <a:off x="-233515" y="391078"/>
                            <a:ext cx="872490" cy="228600"/>
                          </a:xfrm>
                          <a:prstGeom prst="rect">
                            <a:avLst/>
                          </a:prstGeom>
                          <a:solidFill>
                            <a:schemeClr val="lt1"/>
                          </a:solidFill>
                          <a:ln w="6350">
                            <a:noFill/>
                          </a:ln>
                        </wps:spPr>
                        <wps:txbx>
                          <w:txbxContent>
                            <w:p w14:paraId="2C6F118E" w14:textId="77777777" w:rsidR="00053D4A" w:rsidRDefault="00053D4A" w:rsidP="00A71199">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01258288" name="Text Box 2"/>
                        <wps:cNvSpPr txBox="1"/>
                        <wps:spPr>
                          <a:xfrm>
                            <a:off x="248476" y="417522"/>
                            <a:ext cx="313690" cy="222250"/>
                          </a:xfrm>
                          <a:prstGeom prst="rect">
                            <a:avLst/>
                          </a:prstGeom>
                          <a:noFill/>
                          <a:ln w="6350">
                            <a:noFill/>
                          </a:ln>
                        </wps:spPr>
                        <wps:txbx>
                          <w:txbxContent>
                            <w:p w14:paraId="3C0133FA" w14:textId="77777777" w:rsidR="00053D4A" w:rsidRDefault="00053D4A" w:rsidP="00A71199">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7419368" name="Text Box 2"/>
                        <wps:cNvSpPr txBox="1"/>
                        <wps:spPr>
                          <a:xfrm>
                            <a:off x="285282" y="567840"/>
                            <a:ext cx="313690" cy="221615"/>
                          </a:xfrm>
                          <a:prstGeom prst="rect">
                            <a:avLst/>
                          </a:prstGeom>
                          <a:noFill/>
                          <a:ln w="6350">
                            <a:noFill/>
                          </a:ln>
                        </wps:spPr>
                        <wps:txbx>
                          <w:txbxContent>
                            <w:p w14:paraId="1533CAED" w14:textId="77777777" w:rsidR="00053D4A" w:rsidRDefault="00053D4A" w:rsidP="00A71199">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0097682" name="Text Box 2"/>
                        <wps:cNvSpPr txBox="1"/>
                        <wps:spPr>
                          <a:xfrm>
                            <a:off x="238697" y="285497"/>
                            <a:ext cx="313690" cy="221615"/>
                          </a:xfrm>
                          <a:prstGeom prst="rect">
                            <a:avLst/>
                          </a:prstGeom>
                          <a:noFill/>
                          <a:ln w="6350">
                            <a:noFill/>
                          </a:ln>
                        </wps:spPr>
                        <wps:txbx>
                          <w:txbxContent>
                            <w:p w14:paraId="7EFC960C"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0731425" name="Text Box 2"/>
                        <wps:cNvSpPr txBox="1"/>
                        <wps:spPr>
                          <a:xfrm>
                            <a:off x="233023" y="167012"/>
                            <a:ext cx="313690" cy="221615"/>
                          </a:xfrm>
                          <a:prstGeom prst="rect">
                            <a:avLst/>
                          </a:prstGeom>
                          <a:noFill/>
                          <a:ln w="6350">
                            <a:noFill/>
                          </a:ln>
                        </wps:spPr>
                        <wps:txbx>
                          <w:txbxContent>
                            <w:p w14:paraId="3B155427" w14:textId="77777777" w:rsidR="00053D4A" w:rsidRDefault="00053D4A" w:rsidP="00A71199">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60139824" name="Text Box 2"/>
                        <wps:cNvSpPr txBox="1"/>
                        <wps:spPr>
                          <a:xfrm>
                            <a:off x="235599" y="36001"/>
                            <a:ext cx="313690" cy="221615"/>
                          </a:xfrm>
                          <a:prstGeom prst="rect">
                            <a:avLst/>
                          </a:prstGeom>
                          <a:noFill/>
                          <a:ln w="6350">
                            <a:noFill/>
                          </a:ln>
                        </wps:spPr>
                        <wps:txbx>
                          <w:txbxContent>
                            <w:p w14:paraId="3C4A3782"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4415953" name="Text Box 2"/>
                        <wps:cNvSpPr txBox="1"/>
                        <wps:spPr>
                          <a:xfrm>
                            <a:off x="217568" y="707924"/>
                            <a:ext cx="313690" cy="221615"/>
                          </a:xfrm>
                          <a:prstGeom prst="rect">
                            <a:avLst/>
                          </a:prstGeom>
                          <a:noFill/>
                          <a:ln w="6350">
                            <a:noFill/>
                          </a:ln>
                        </wps:spPr>
                        <wps:txbx>
                          <w:txbxContent>
                            <w:p w14:paraId="064039D1" w14:textId="77777777" w:rsidR="00053D4A" w:rsidRDefault="00053D4A" w:rsidP="00A71199">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7690147" name="Text Box 2"/>
                        <wps:cNvSpPr txBox="1"/>
                        <wps:spPr>
                          <a:xfrm>
                            <a:off x="214992" y="857319"/>
                            <a:ext cx="313690" cy="221615"/>
                          </a:xfrm>
                          <a:prstGeom prst="rect">
                            <a:avLst/>
                          </a:prstGeom>
                          <a:noFill/>
                          <a:ln w="6350">
                            <a:noFill/>
                          </a:ln>
                        </wps:spPr>
                        <wps:txbx>
                          <w:txbxContent>
                            <w:p w14:paraId="68F6B441"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1864737" name="Text Box 2"/>
                        <wps:cNvSpPr txBox="1"/>
                        <wps:spPr>
                          <a:xfrm>
                            <a:off x="212416" y="988043"/>
                            <a:ext cx="313690" cy="221615"/>
                          </a:xfrm>
                          <a:prstGeom prst="rect">
                            <a:avLst/>
                          </a:prstGeom>
                          <a:noFill/>
                          <a:ln w="6350">
                            <a:noFill/>
                          </a:ln>
                        </wps:spPr>
                        <wps:txbx>
                          <w:txbxContent>
                            <w:p w14:paraId="5B6E1DB1" w14:textId="77777777" w:rsidR="00053D4A" w:rsidRDefault="00053D4A" w:rsidP="00A71199">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528914" name="Text Box 2"/>
                        <wps:cNvSpPr txBox="1"/>
                        <wps:spPr>
                          <a:xfrm>
                            <a:off x="207265" y="1120048"/>
                            <a:ext cx="313690" cy="221615"/>
                          </a:xfrm>
                          <a:prstGeom prst="rect">
                            <a:avLst/>
                          </a:prstGeom>
                          <a:noFill/>
                          <a:ln w="6350">
                            <a:noFill/>
                          </a:ln>
                        </wps:spPr>
                        <wps:txbx>
                          <w:txbxContent>
                            <w:p w14:paraId="2A7607B6"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5594719" name="Text Box 2"/>
                        <wps:cNvSpPr txBox="1"/>
                        <wps:spPr>
                          <a:xfrm>
                            <a:off x="802269" y="1178818"/>
                            <a:ext cx="313690" cy="220980"/>
                          </a:xfrm>
                          <a:prstGeom prst="rect">
                            <a:avLst/>
                          </a:prstGeom>
                          <a:noFill/>
                          <a:ln w="6350">
                            <a:noFill/>
                          </a:ln>
                        </wps:spPr>
                        <wps:txbx>
                          <w:txbxContent>
                            <w:p w14:paraId="0D12A6FD" w14:textId="77777777" w:rsidR="00053D4A" w:rsidRDefault="00053D4A" w:rsidP="00A71199">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17351373" name="Text Box 2"/>
                        <wps:cNvSpPr txBox="1"/>
                        <wps:spPr>
                          <a:xfrm>
                            <a:off x="307721" y="1176739"/>
                            <a:ext cx="313690" cy="220980"/>
                          </a:xfrm>
                          <a:prstGeom prst="rect">
                            <a:avLst/>
                          </a:prstGeom>
                          <a:noFill/>
                          <a:ln w="6350">
                            <a:noFill/>
                          </a:ln>
                        </wps:spPr>
                        <wps:txbx>
                          <w:txbxContent>
                            <w:p w14:paraId="1F9CF188" w14:textId="77777777" w:rsidR="00053D4A" w:rsidRDefault="00053D4A" w:rsidP="00A71199">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80115551" name="Text Box 2"/>
                        <wps:cNvSpPr txBox="1"/>
                        <wps:spPr>
                          <a:xfrm>
                            <a:off x="434237" y="1181865"/>
                            <a:ext cx="313690" cy="220980"/>
                          </a:xfrm>
                          <a:prstGeom prst="rect">
                            <a:avLst/>
                          </a:prstGeom>
                          <a:noFill/>
                          <a:ln w="6350">
                            <a:noFill/>
                          </a:ln>
                        </wps:spPr>
                        <wps:txbx>
                          <w:txbxContent>
                            <w:p w14:paraId="62EABC08" w14:textId="77777777" w:rsidR="00053D4A" w:rsidRDefault="00053D4A" w:rsidP="00A71199">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76390820" name="Text Box 2"/>
                        <wps:cNvSpPr txBox="1"/>
                        <wps:spPr>
                          <a:xfrm>
                            <a:off x="552387" y="1176765"/>
                            <a:ext cx="313690" cy="220980"/>
                          </a:xfrm>
                          <a:prstGeom prst="rect">
                            <a:avLst/>
                          </a:prstGeom>
                          <a:noFill/>
                          <a:ln w="6350">
                            <a:noFill/>
                          </a:ln>
                        </wps:spPr>
                        <wps:txbx>
                          <w:txbxContent>
                            <w:p w14:paraId="623C5FA3"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401119" name="Text Box 2"/>
                        <wps:cNvSpPr txBox="1"/>
                        <wps:spPr>
                          <a:xfrm>
                            <a:off x="670904" y="1176793"/>
                            <a:ext cx="313690" cy="220980"/>
                          </a:xfrm>
                          <a:prstGeom prst="rect">
                            <a:avLst/>
                          </a:prstGeom>
                          <a:noFill/>
                          <a:ln w="6350">
                            <a:noFill/>
                          </a:ln>
                        </wps:spPr>
                        <wps:txbx>
                          <w:txbxContent>
                            <w:p w14:paraId="412DDD29"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25326501" name="Text Box 2"/>
                        <wps:cNvSpPr txBox="1"/>
                        <wps:spPr>
                          <a:xfrm>
                            <a:off x="884998" y="1174139"/>
                            <a:ext cx="313690" cy="220980"/>
                          </a:xfrm>
                          <a:prstGeom prst="rect">
                            <a:avLst/>
                          </a:prstGeom>
                          <a:noFill/>
                          <a:ln w="6350">
                            <a:noFill/>
                          </a:ln>
                        </wps:spPr>
                        <wps:txbx>
                          <w:txbxContent>
                            <w:p w14:paraId="178A4BC8"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1760967" name="Text Box 2"/>
                        <wps:cNvSpPr txBox="1"/>
                        <wps:spPr>
                          <a:xfrm>
                            <a:off x="990300" y="1171563"/>
                            <a:ext cx="313690" cy="220980"/>
                          </a:xfrm>
                          <a:prstGeom prst="rect">
                            <a:avLst/>
                          </a:prstGeom>
                          <a:noFill/>
                          <a:ln w="6350">
                            <a:noFill/>
                          </a:ln>
                        </wps:spPr>
                        <wps:txbx>
                          <w:txbxContent>
                            <w:p w14:paraId="2F8A01FD"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014009" name="Text Box 2"/>
                        <wps:cNvSpPr txBox="1"/>
                        <wps:spPr>
                          <a:xfrm>
                            <a:off x="1098483" y="1174175"/>
                            <a:ext cx="313690" cy="220980"/>
                          </a:xfrm>
                          <a:prstGeom prst="rect">
                            <a:avLst/>
                          </a:prstGeom>
                          <a:noFill/>
                          <a:ln w="6350">
                            <a:noFill/>
                          </a:ln>
                        </wps:spPr>
                        <wps:txbx>
                          <w:txbxContent>
                            <w:p w14:paraId="5C7B0194" w14:textId="77777777" w:rsidR="00053D4A" w:rsidRDefault="00053D4A" w:rsidP="00A71199">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88015963" name="Text Box 2"/>
                        <wps:cNvSpPr txBox="1"/>
                        <wps:spPr>
                          <a:xfrm>
                            <a:off x="1212121" y="1174170"/>
                            <a:ext cx="313690" cy="220980"/>
                          </a:xfrm>
                          <a:prstGeom prst="rect">
                            <a:avLst/>
                          </a:prstGeom>
                          <a:noFill/>
                          <a:ln w="6350">
                            <a:noFill/>
                          </a:ln>
                        </wps:spPr>
                        <wps:txbx>
                          <w:txbxContent>
                            <w:p w14:paraId="75F86D38" w14:textId="77777777" w:rsidR="00053D4A" w:rsidRDefault="00053D4A" w:rsidP="00A71199">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5028501" name="Text Box 2"/>
                        <wps:cNvSpPr txBox="1"/>
                        <wps:spPr>
                          <a:xfrm>
                            <a:off x="1618627" y="18951"/>
                            <a:ext cx="313690" cy="220980"/>
                          </a:xfrm>
                          <a:prstGeom prst="rect">
                            <a:avLst/>
                          </a:prstGeom>
                          <a:noFill/>
                          <a:ln w="6350">
                            <a:noFill/>
                          </a:ln>
                        </wps:spPr>
                        <wps:txbx>
                          <w:txbxContent>
                            <w:p w14:paraId="43C94AF2"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70166580" name="Picture 970166580"/>
                          <pic:cNvPicPr>
                            <a:picLocks noChangeAspect="1"/>
                          </pic:cNvPicPr>
                        </pic:nvPicPr>
                        <pic:blipFill>
                          <a:blip r:embed="rId57"/>
                          <a:stretch>
                            <a:fillRect/>
                          </a:stretch>
                        </pic:blipFill>
                        <pic:spPr>
                          <a:xfrm>
                            <a:off x="475322" y="53161"/>
                            <a:ext cx="936847" cy="1158377"/>
                          </a:xfrm>
                          <a:prstGeom prst="rect">
                            <a:avLst/>
                          </a:prstGeom>
                        </pic:spPr>
                      </pic:pic>
                      <wpg:wgp>
                        <wpg:cNvPr id="1389049751" name="Group 1389049751"/>
                        <wpg:cNvGrpSpPr/>
                        <wpg:grpSpPr>
                          <a:xfrm>
                            <a:off x="1514674" y="2688"/>
                            <a:ext cx="1421679" cy="1363508"/>
                            <a:chOff x="1509740" y="69007"/>
                            <a:chExt cx="1421679" cy="1363508"/>
                          </a:xfrm>
                        </wpg:grpSpPr>
                        <wps:wsp>
                          <wps:cNvPr id="445484165" name="Text Box 1"/>
                          <wps:cNvSpPr txBox="1"/>
                          <wps:spPr>
                            <a:xfrm rot="16200000">
                              <a:off x="1187795" y="553877"/>
                              <a:ext cx="872490" cy="228600"/>
                            </a:xfrm>
                            <a:prstGeom prst="rect">
                              <a:avLst/>
                            </a:prstGeom>
                            <a:solidFill>
                              <a:schemeClr val="lt1"/>
                            </a:solidFill>
                            <a:ln w="6350">
                              <a:noFill/>
                            </a:ln>
                          </wps:spPr>
                          <wps:txbx>
                            <w:txbxContent>
                              <w:p w14:paraId="35F5A95C" w14:textId="77777777" w:rsidR="00053D4A" w:rsidRDefault="00053D4A" w:rsidP="00A71199">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64206718" name="Text Box 2"/>
                          <wps:cNvSpPr txBox="1"/>
                          <wps:spPr>
                            <a:xfrm>
                              <a:off x="1648652" y="597097"/>
                              <a:ext cx="313690" cy="220980"/>
                            </a:xfrm>
                            <a:prstGeom prst="rect">
                              <a:avLst/>
                            </a:prstGeom>
                            <a:noFill/>
                            <a:ln w="6350">
                              <a:noFill/>
                            </a:ln>
                          </wps:spPr>
                          <wps:txbx>
                            <w:txbxContent>
                              <w:p w14:paraId="5682F11B" w14:textId="77777777" w:rsidR="00053D4A" w:rsidRDefault="00053D4A" w:rsidP="00A71199">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54988152" name="Text Box 2"/>
                          <wps:cNvSpPr txBox="1"/>
                          <wps:spPr>
                            <a:xfrm>
                              <a:off x="1615996" y="450995"/>
                              <a:ext cx="313690" cy="220980"/>
                            </a:xfrm>
                            <a:prstGeom prst="rect">
                              <a:avLst/>
                            </a:prstGeom>
                            <a:noFill/>
                            <a:ln w="6350">
                              <a:noFill/>
                            </a:ln>
                          </wps:spPr>
                          <wps:txbx>
                            <w:txbxContent>
                              <w:p w14:paraId="78688B12" w14:textId="77777777" w:rsidR="00053D4A" w:rsidRDefault="00053D4A" w:rsidP="00A71199">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559850" name="Text Box 2"/>
                          <wps:cNvSpPr txBox="1"/>
                          <wps:spPr>
                            <a:xfrm>
                              <a:off x="1615996" y="313509"/>
                              <a:ext cx="313690" cy="220980"/>
                            </a:xfrm>
                            <a:prstGeom prst="rect">
                              <a:avLst/>
                            </a:prstGeom>
                            <a:noFill/>
                            <a:ln w="6350">
                              <a:noFill/>
                            </a:ln>
                          </wps:spPr>
                          <wps:txbx>
                            <w:txbxContent>
                              <w:p w14:paraId="5DAC31D1"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67284767" name="Text Box 2"/>
                          <wps:cNvSpPr txBox="1"/>
                          <wps:spPr>
                            <a:xfrm>
                              <a:off x="1611913" y="167902"/>
                              <a:ext cx="313690" cy="220980"/>
                            </a:xfrm>
                            <a:prstGeom prst="rect">
                              <a:avLst/>
                            </a:prstGeom>
                            <a:noFill/>
                            <a:ln w="6350">
                              <a:noFill/>
                            </a:ln>
                          </wps:spPr>
                          <wps:txbx>
                            <w:txbxContent>
                              <w:p w14:paraId="31FFF791" w14:textId="77777777" w:rsidR="00053D4A" w:rsidRDefault="00053D4A" w:rsidP="00A71199">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02825778" name="Text Box 2"/>
                          <wps:cNvSpPr txBox="1"/>
                          <wps:spPr>
                            <a:xfrm>
                              <a:off x="1579257" y="735889"/>
                              <a:ext cx="313690" cy="220980"/>
                            </a:xfrm>
                            <a:prstGeom prst="rect">
                              <a:avLst/>
                            </a:prstGeom>
                            <a:noFill/>
                            <a:ln w="6350">
                              <a:noFill/>
                            </a:ln>
                          </wps:spPr>
                          <wps:txbx>
                            <w:txbxContent>
                              <w:p w14:paraId="1C4CF484" w14:textId="77777777" w:rsidR="00053D4A" w:rsidRDefault="00053D4A" w:rsidP="00A71199">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7950546" name="Text Box 2"/>
                          <wps:cNvSpPr txBox="1"/>
                          <wps:spPr>
                            <a:xfrm>
                              <a:off x="1579257" y="873340"/>
                              <a:ext cx="313690" cy="220980"/>
                            </a:xfrm>
                            <a:prstGeom prst="rect">
                              <a:avLst/>
                            </a:prstGeom>
                            <a:noFill/>
                            <a:ln w="6350">
                              <a:noFill/>
                            </a:ln>
                          </wps:spPr>
                          <wps:txbx>
                            <w:txbxContent>
                              <w:p w14:paraId="4F4D342F"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722831" name="Text Box 2"/>
                          <wps:cNvSpPr txBox="1"/>
                          <wps:spPr>
                            <a:xfrm>
                              <a:off x="1575626" y="1009612"/>
                              <a:ext cx="313690" cy="220980"/>
                            </a:xfrm>
                            <a:prstGeom prst="rect">
                              <a:avLst/>
                            </a:prstGeom>
                            <a:noFill/>
                            <a:ln w="6350">
                              <a:noFill/>
                            </a:ln>
                          </wps:spPr>
                          <wps:txbx>
                            <w:txbxContent>
                              <w:p w14:paraId="5FD7CCCF" w14:textId="77777777" w:rsidR="00053D4A" w:rsidRDefault="00053D4A" w:rsidP="00A71199">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67685841" name="Text Box 2"/>
                          <wps:cNvSpPr txBox="1"/>
                          <wps:spPr>
                            <a:xfrm>
                              <a:off x="1587420" y="1152268"/>
                              <a:ext cx="313690" cy="220980"/>
                            </a:xfrm>
                            <a:prstGeom prst="rect">
                              <a:avLst/>
                            </a:prstGeom>
                            <a:noFill/>
                            <a:ln w="6350">
                              <a:noFill/>
                            </a:ln>
                          </wps:spPr>
                          <wps:txbx>
                            <w:txbxContent>
                              <w:p w14:paraId="74D903F4"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2718472" name="Text Box 2"/>
                          <wps:cNvSpPr txBox="1"/>
                          <wps:spPr>
                            <a:xfrm>
                              <a:off x="1681819" y="1209692"/>
                              <a:ext cx="313690" cy="220980"/>
                            </a:xfrm>
                            <a:prstGeom prst="rect">
                              <a:avLst/>
                            </a:prstGeom>
                            <a:noFill/>
                            <a:ln w="6350">
                              <a:noFill/>
                            </a:ln>
                          </wps:spPr>
                          <wps:txbx>
                            <w:txbxContent>
                              <w:p w14:paraId="447990EA" w14:textId="77777777" w:rsidR="00053D4A" w:rsidRDefault="00053D4A" w:rsidP="00A71199">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29722907" name="Text Box 2"/>
                          <wps:cNvSpPr txBox="1"/>
                          <wps:spPr>
                            <a:xfrm>
                              <a:off x="1800326" y="1209687"/>
                              <a:ext cx="313690" cy="220980"/>
                            </a:xfrm>
                            <a:prstGeom prst="rect">
                              <a:avLst/>
                            </a:prstGeom>
                            <a:noFill/>
                            <a:ln w="6350">
                              <a:noFill/>
                            </a:ln>
                          </wps:spPr>
                          <wps:txbx>
                            <w:txbxContent>
                              <w:p w14:paraId="06B942CB" w14:textId="77777777" w:rsidR="00053D4A" w:rsidRDefault="00053D4A" w:rsidP="00A71199">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5909907" name="Text Box 2"/>
                          <wps:cNvSpPr txBox="1"/>
                          <wps:spPr>
                            <a:xfrm>
                              <a:off x="1921520" y="1209691"/>
                              <a:ext cx="313690" cy="220980"/>
                            </a:xfrm>
                            <a:prstGeom prst="rect">
                              <a:avLst/>
                            </a:prstGeom>
                            <a:noFill/>
                            <a:ln w="6350">
                              <a:noFill/>
                            </a:ln>
                          </wps:spPr>
                          <wps:txbx>
                            <w:txbxContent>
                              <w:p w14:paraId="0C441ACC"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563378" name="Text Box 2"/>
                          <wps:cNvSpPr txBox="1"/>
                          <wps:spPr>
                            <a:xfrm>
                              <a:off x="2044620" y="1209685"/>
                              <a:ext cx="313690" cy="220980"/>
                            </a:xfrm>
                            <a:prstGeom prst="rect">
                              <a:avLst/>
                            </a:prstGeom>
                            <a:noFill/>
                            <a:ln w="6350">
                              <a:noFill/>
                            </a:ln>
                          </wps:spPr>
                          <wps:txbx>
                            <w:txbxContent>
                              <w:p w14:paraId="2BC4CEAA"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07232144" name="Text Box 2"/>
                          <wps:cNvSpPr txBox="1"/>
                          <wps:spPr>
                            <a:xfrm>
                              <a:off x="2191577" y="1209456"/>
                              <a:ext cx="313690" cy="220980"/>
                            </a:xfrm>
                            <a:prstGeom prst="rect">
                              <a:avLst/>
                            </a:prstGeom>
                            <a:noFill/>
                            <a:ln w="6350">
                              <a:noFill/>
                            </a:ln>
                          </wps:spPr>
                          <wps:txbx>
                            <w:txbxContent>
                              <w:p w14:paraId="38391F55" w14:textId="77777777" w:rsidR="00053D4A" w:rsidRDefault="00053D4A" w:rsidP="00A71199">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5757548" name="Text Box 2"/>
                          <wps:cNvSpPr txBox="1"/>
                          <wps:spPr>
                            <a:xfrm>
                              <a:off x="2266201" y="1209484"/>
                              <a:ext cx="313690" cy="220980"/>
                            </a:xfrm>
                            <a:prstGeom prst="rect">
                              <a:avLst/>
                            </a:prstGeom>
                            <a:noFill/>
                            <a:ln w="6350">
                              <a:noFill/>
                            </a:ln>
                          </wps:spPr>
                          <wps:txbx>
                            <w:txbxContent>
                              <w:p w14:paraId="0273D5FA" w14:textId="77777777" w:rsidR="00053D4A" w:rsidRDefault="00053D4A" w:rsidP="00A71199">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6756869" name="Text Box 2"/>
                          <wps:cNvSpPr txBox="1"/>
                          <wps:spPr>
                            <a:xfrm>
                              <a:off x="2383438" y="1211527"/>
                              <a:ext cx="313690" cy="220980"/>
                            </a:xfrm>
                            <a:prstGeom prst="rect">
                              <a:avLst/>
                            </a:prstGeom>
                            <a:noFill/>
                            <a:ln w="6350">
                              <a:noFill/>
                            </a:ln>
                          </wps:spPr>
                          <wps:txbx>
                            <w:txbxContent>
                              <w:p w14:paraId="30E47FFC" w14:textId="77777777" w:rsidR="00053D4A" w:rsidRDefault="00053D4A" w:rsidP="00A71199">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87916747" name="Text Box 2"/>
                          <wps:cNvSpPr txBox="1"/>
                          <wps:spPr>
                            <a:xfrm>
                              <a:off x="2493656" y="1211535"/>
                              <a:ext cx="313690" cy="220980"/>
                            </a:xfrm>
                            <a:prstGeom prst="rect">
                              <a:avLst/>
                            </a:prstGeom>
                            <a:noFill/>
                            <a:ln w="6350">
                              <a:noFill/>
                            </a:ln>
                          </wps:spPr>
                          <wps:txbx>
                            <w:txbxContent>
                              <w:p w14:paraId="490EA7D0" w14:textId="77777777" w:rsidR="00053D4A" w:rsidRDefault="00053D4A" w:rsidP="00A71199">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8869164" name="Text Box 2"/>
                          <wps:cNvSpPr txBox="1"/>
                          <wps:spPr>
                            <a:xfrm>
                              <a:off x="2617729" y="1209456"/>
                              <a:ext cx="313690" cy="220980"/>
                            </a:xfrm>
                            <a:prstGeom prst="rect">
                              <a:avLst/>
                            </a:prstGeom>
                            <a:noFill/>
                            <a:ln w="6350">
                              <a:noFill/>
                            </a:ln>
                          </wps:spPr>
                          <wps:txbx>
                            <w:txbxContent>
                              <w:p w14:paraId="5248A90F" w14:textId="77777777" w:rsidR="00053D4A" w:rsidRDefault="00053D4A" w:rsidP="00A71199">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70985283" name="Picture 670985283"/>
                            <pic:cNvPicPr>
                              <a:picLocks noChangeAspect="1"/>
                            </pic:cNvPicPr>
                          </pic:nvPicPr>
                          <pic:blipFill>
                            <a:blip r:embed="rId58"/>
                            <a:stretch>
                              <a:fillRect/>
                            </a:stretch>
                          </pic:blipFill>
                          <pic:spPr>
                            <a:xfrm>
                              <a:off x="1824396" y="69007"/>
                              <a:ext cx="982946" cy="1184912"/>
                            </a:xfrm>
                            <a:prstGeom prst="rect">
                              <a:avLst/>
                            </a:prstGeom>
                          </pic:spPr>
                        </pic:pic>
                      </wpg:wgp>
                      <wps:wsp>
                        <wps:cNvPr id="1147323823" name="Text Box 1"/>
                        <wps:cNvSpPr txBox="1"/>
                        <wps:spPr>
                          <a:xfrm>
                            <a:off x="10897" y="1364146"/>
                            <a:ext cx="2978807" cy="392422"/>
                          </a:xfrm>
                          <a:prstGeom prst="rect">
                            <a:avLst/>
                          </a:prstGeom>
                          <a:noFill/>
                          <a:ln w="6350">
                            <a:noFill/>
                          </a:ln>
                        </wps:spPr>
                        <wps:txbx>
                          <w:txbxContent>
                            <w:p w14:paraId="4558D1C2" w14:textId="336C6313" w:rsidR="00053D4A" w:rsidRPr="00B62E65" w:rsidRDefault="00147500" w:rsidP="00B74EBB">
                              <w:pPr>
                                <w:pStyle w:val="FigureCaption"/>
                              </w:pPr>
                              <w:r>
                                <w:rPr>
                                  <w:b/>
                                </w:rPr>
                                <w:t>Fig.16</w:t>
                              </w:r>
                              <w:r w:rsidR="00053D4A">
                                <w:rPr>
                                  <w:b/>
                                </w:rPr>
                                <w:t>.</w:t>
                              </w:r>
                              <w:r w:rsidR="00053D4A" w:rsidRPr="00B62E65">
                                <w:t xml:space="preserve"> </w:t>
                              </w:r>
                              <w:r w:rsidR="00053D4A">
                                <w:t>Solar Plant</w:t>
                              </w:r>
                              <w:r w:rsidR="00053D4A" w:rsidRPr="00B62E65">
                                <w:t>: L</w:t>
                              </w:r>
                              <w:r w:rsidR="00053D4A">
                                <w:t>L</w:t>
                              </w:r>
                              <w:r w:rsidR="00053D4A" w:rsidRPr="00B62E65">
                                <w:t xml:space="preserve">G Fault </w:t>
                              </w:r>
                              <w:r w:rsidR="00053D4A" w:rsidRPr="00155BBE">
                                <w:t xml:space="preserve">Faulty phase Impedance Trajectory (a) Grid end (b) </w:t>
                              </w:r>
                              <w:r w:rsidR="00053D4A" w:rsidRPr="00B62E65">
                                <w:t xml:space="preserve">DER </w:t>
                              </w:r>
                              <w:r w:rsidR="00053D4A">
                                <w:t>end</w:t>
                              </w:r>
                            </w:p>
                            <w:p w14:paraId="311771BE" w14:textId="77FD23F1" w:rsidR="00053D4A" w:rsidRPr="00F46ACF" w:rsidRDefault="00053D4A" w:rsidP="00831E2A">
                              <w:pPr>
                                <w:pStyle w:val="Caption"/>
                                <w:rPr>
                                  <w:iCs/>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20F4B87" id="Canvas 28" o:spid="_x0000_s1209" editas="canvas" style="width:236.75pt;height:140.9pt;mso-position-horizontal-relative:char;mso-position-vertical-relative:line" coordsize="30067,178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">
                <v:shape id="_x0000_s1210" type="#_x0000_t75" style="position:absolute;width:30067;height:17894;visibility:visible;mso-wrap-style:square" filled="t">
                  <v:fill o:detectmouseclick="t"/>
                  <v:path o:connecttype="none"/>
                </v:shape>
                <v:shape id="Text Box 1" o:spid="_x0000_s1211" type="#_x0000_t202" style="position:absolute;left:18734;top:12448;width:872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" fillcolor="white [3201]" stroked="f" strokeweight=".5pt">
                  <v:textbox>
                    <w:txbxContent>
                      <w:p w14:paraId="52FFF278" w14:textId="77777777" w:rsidR="00053D4A" w:rsidRDefault="00053D4A" w:rsidP="00A71199">
                        <w:pPr>
                          <w:rPr>
                            <w:sz w:val="16"/>
                            <w:szCs w:val="16"/>
                          </w:rPr>
                        </w:pPr>
                        <w:r>
                          <w:rPr>
                            <w:sz w:val="16"/>
                            <w:szCs w:val="16"/>
                          </w:rPr>
                          <w:t>Resistance (Ω)</w:t>
                        </w:r>
                      </w:p>
                    </w:txbxContent>
                  </v:textbox>
                </v:shape>
                <v:shape id="Text Box 1" o:spid="_x0000_s1212" type="#_x0000_t202" style="position:absolute;left:5396;top:12716;width:872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" fillcolor="white [3201]" stroked="f" strokeweight=".5pt">
                  <v:textbox>
                    <w:txbxContent>
                      <w:p w14:paraId="4005B4CB" w14:textId="77777777" w:rsidR="00053D4A" w:rsidRDefault="00053D4A" w:rsidP="00A71199">
                        <w:pPr>
                          <w:rPr>
                            <w:sz w:val="16"/>
                            <w:szCs w:val="16"/>
                          </w:rPr>
                        </w:pPr>
                        <w:r>
                          <w:rPr>
                            <w:sz w:val="16"/>
                            <w:szCs w:val="16"/>
                          </w:rPr>
                          <w:t>Resistance (Ω)</w:t>
                        </w:r>
                      </w:p>
                    </w:txbxContent>
                  </v:textbox>
                </v:shape>
                <v:shape id="Text Box 1" o:spid="_x0000_s1213" type="#_x0000_t202" style="position:absolute;left:-2336;top:3911;width:872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" fillcolor="white [3201]" stroked="f" strokeweight=".5pt">
                  <v:textbox>
                    <w:txbxContent>
                      <w:p w14:paraId="2C6F118E" w14:textId="77777777" w:rsidR="00053D4A" w:rsidRDefault="00053D4A" w:rsidP="00A71199">
                        <w:pPr>
                          <w:rPr>
                            <w:sz w:val="16"/>
                            <w:szCs w:val="16"/>
                          </w:rPr>
                        </w:pPr>
                        <w:r>
                          <w:rPr>
                            <w:sz w:val="16"/>
                            <w:szCs w:val="16"/>
                          </w:rPr>
                          <w:t>Reactance (Ω)</w:t>
                        </w:r>
                      </w:p>
                    </w:txbxContent>
                  </v:textbox>
                </v:shape>
                <v:shape id="Text Box 2" o:spid="_x0000_s1214" type="#_x0000_t202" style="position:absolute;left:2484;top:4175;width:3137;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" filled="f" stroked="f" strokeweight=".5pt">
                  <v:textbox>
                    <w:txbxContent>
                      <w:p w14:paraId="3C0133FA" w14:textId="77777777" w:rsidR="00053D4A" w:rsidRDefault="00053D4A" w:rsidP="00A71199">
                        <w:pPr>
                          <w:rPr>
                            <w:sz w:val="13"/>
                            <w:szCs w:val="13"/>
                          </w:rPr>
                        </w:pPr>
                        <w:r>
                          <w:rPr>
                            <w:sz w:val="13"/>
                            <w:szCs w:val="13"/>
                          </w:rPr>
                          <w:t>10</w:t>
                        </w:r>
                      </w:p>
                    </w:txbxContent>
                  </v:textbox>
                </v:shape>
                <v:shape id="Text Box 2" o:spid="_x0000_s1215" type="#_x0000_t202" style="position:absolute;left:2852;top:5678;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" filled="f" stroked="f" strokeweight=".5pt">
                  <v:textbox>
                    <w:txbxContent>
                      <w:p w14:paraId="1533CAED" w14:textId="77777777" w:rsidR="00053D4A" w:rsidRDefault="00053D4A" w:rsidP="00A71199">
                        <w:pPr>
                          <w:rPr>
                            <w:sz w:val="13"/>
                            <w:szCs w:val="13"/>
                          </w:rPr>
                        </w:pPr>
                        <w:r>
                          <w:rPr>
                            <w:sz w:val="13"/>
                            <w:szCs w:val="13"/>
                          </w:rPr>
                          <w:t>0</w:t>
                        </w:r>
                      </w:p>
                    </w:txbxContent>
                  </v:textbox>
                </v:shape>
                <v:shape id="Text Box 2" o:spid="_x0000_s1216" type="#_x0000_t202" style="position:absolute;left:2386;top:2854;width:3137;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" filled="f" stroked="f" strokeweight=".5pt">
                  <v:textbox>
                    <w:txbxContent>
                      <w:p w14:paraId="7EFC960C" w14:textId="77777777" w:rsidR="00053D4A" w:rsidRDefault="00053D4A" w:rsidP="00A71199">
                        <w:pPr>
                          <w:rPr>
                            <w:sz w:val="13"/>
                            <w:szCs w:val="13"/>
                          </w:rPr>
                        </w:pPr>
                        <w:r>
                          <w:rPr>
                            <w:sz w:val="13"/>
                            <w:szCs w:val="13"/>
                          </w:rPr>
                          <w:t>20</w:t>
                        </w:r>
                      </w:p>
                    </w:txbxContent>
                  </v:textbox>
                </v:shape>
                <v:shape id="Text Box 2" o:spid="_x0000_s1217" type="#_x0000_t202" style="position:absolute;left:2330;top:167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" filled="f" stroked="f" strokeweight=".5pt">
                  <v:textbox>
                    <w:txbxContent>
                      <w:p w14:paraId="3B155427" w14:textId="77777777" w:rsidR="00053D4A" w:rsidRDefault="00053D4A" w:rsidP="00A71199">
                        <w:pPr>
                          <w:rPr>
                            <w:sz w:val="13"/>
                            <w:szCs w:val="13"/>
                          </w:rPr>
                        </w:pPr>
                        <w:r>
                          <w:rPr>
                            <w:sz w:val="13"/>
                            <w:szCs w:val="13"/>
                          </w:rPr>
                          <w:t>30</w:t>
                        </w:r>
                      </w:p>
                    </w:txbxContent>
                  </v:textbox>
                </v:shape>
                <v:shape id="Text Box 2" o:spid="_x0000_s1218" type="#_x0000_t202" style="position:absolute;left:2355;top:36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" filled="f" stroked="f" strokeweight=".5pt">
                  <v:textbox>
                    <w:txbxContent>
                      <w:p w14:paraId="3C4A3782" w14:textId="77777777" w:rsidR="00053D4A" w:rsidRDefault="00053D4A" w:rsidP="00A71199">
                        <w:pPr>
                          <w:rPr>
                            <w:sz w:val="13"/>
                            <w:szCs w:val="13"/>
                          </w:rPr>
                        </w:pPr>
                        <w:r>
                          <w:rPr>
                            <w:sz w:val="13"/>
                            <w:szCs w:val="13"/>
                          </w:rPr>
                          <w:t>40</w:t>
                        </w:r>
                      </w:p>
                    </w:txbxContent>
                  </v:textbox>
                </v:shape>
                <v:shape id="Text Box 2" o:spid="_x0000_s1219" type="#_x0000_t202" style="position:absolute;left:2175;top:7079;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" filled="f" stroked="f" strokeweight=".5pt">
                  <v:textbox>
                    <w:txbxContent>
                      <w:p w14:paraId="064039D1" w14:textId="77777777" w:rsidR="00053D4A" w:rsidRDefault="00053D4A" w:rsidP="00A71199">
                        <w:pPr>
                          <w:rPr>
                            <w:sz w:val="13"/>
                            <w:szCs w:val="13"/>
                          </w:rPr>
                        </w:pPr>
                        <w:r>
                          <w:rPr>
                            <w:sz w:val="13"/>
                            <w:szCs w:val="13"/>
                          </w:rPr>
                          <w:t>-10</w:t>
                        </w:r>
                      </w:p>
                    </w:txbxContent>
                  </v:textbox>
                </v:shape>
                <v:shape id="Text Box 2" o:spid="_x0000_s1220" type="#_x0000_t202" style="position:absolute;left:2149;top:8573;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" filled="f" stroked="f" strokeweight=".5pt">
                  <v:textbox>
                    <w:txbxContent>
                      <w:p w14:paraId="68F6B441" w14:textId="77777777" w:rsidR="00053D4A" w:rsidRDefault="00053D4A" w:rsidP="00A71199">
                        <w:pPr>
                          <w:rPr>
                            <w:sz w:val="13"/>
                            <w:szCs w:val="13"/>
                          </w:rPr>
                        </w:pPr>
                        <w:r>
                          <w:rPr>
                            <w:sz w:val="13"/>
                            <w:szCs w:val="13"/>
                          </w:rPr>
                          <w:t>-20</w:t>
                        </w:r>
                      </w:p>
                    </w:txbxContent>
                  </v:textbox>
                </v:shape>
                <v:shape id="Text Box 2" o:spid="_x0000_s1221" type="#_x0000_t202" style="position:absolute;left:2124;top:988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" filled="f" stroked="f" strokeweight=".5pt">
                  <v:textbox>
                    <w:txbxContent>
                      <w:p w14:paraId="5B6E1DB1" w14:textId="77777777" w:rsidR="00053D4A" w:rsidRDefault="00053D4A" w:rsidP="00A71199">
                        <w:pPr>
                          <w:rPr>
                            <w:sz w:val="13"/>
                            <w:szCs w:val="13"/>
                          </w:rPr>
                        </w:pPr>
                        <w:r>
                          <w:rPr>
                            <w:sz w:val="13"/>
                            <w:szCs w:val="13"/>
                          </w:rPr>
                          <w:t>-30</w:t>
                        </w:r>
                      </w:p>
                    </w:txbxContent>
                  </v:textbox>
                </v:shape>
                <v:shape id="Text Box 2" o:spid="_x0000_s1222" type="#_x0000_t202" style="position:absolute;left:2072;top:1120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" filled="f" stroked="f" strokeweight=".5pt">
                  <v:textbox>
                    <w:txbxContent>
                      <w:p w14:paraId="2A7607B6" w14:textId="77777777" w:rsidR="00053D4A" w:rsidRDefault="00053D4A" w:rsidP="00A71199">
                        <w:pPr>
                          <w:rPr>
                            <w:sz w:val="13"/>
                            <w:szCs w:val="13"/>
                          </w:rPr>
                        </w:pPr>
                        <w:r>
                          <w:rPr>
                            <w:sz w:val="13"/>
                            <w:szCs w:val="13"/>
                          </w:rPr>
                          <w:t>-40</w:t>
                        </w:r>
                      </w:p>
                    </w:txbxContent>
                  </v:textbox>
                </v:shape>
                <v:shape id="Text Box 2" o:spid="_x0000_s1223" type="#_x0000_t202" style="position:absolute;left:8022;top:11788;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" filled="f" stroked="f" strokeweight=".5pt">
                  <v:textbox>
                    <w:txbxContent>
                      <w:p w14:paraId="0D12A6FD" w14:textId="77777777" w:rsidR="00053D4A" w:rsidRDefault="00053D4A" w:rsidP="00A71199">
                        <w:pPr>
                          <w:rPr>
                            <w:sz w:val="13"/>
                            <w:szCs w:val="13"/>
                          </w:rPr>
                        </w:pPr>
                        <w:r>
                          <w:rPr>
                            <w:sz w:val="13"/>
                            <w:szCs w:val="13"/>
                          </w:rPr>
                          <w:t>0</w:t>
                        </w:r>
                      </w:p>
                    </w:txbxContent>
                  </v:textbox>
                </v:shape>
                <v:shape id="Text Box 2" o:spid="_x0000_s1224" type="#_x0000_t202" style="position:absolute;left:3077;top:11767;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" filled="f" stroked="f" strokeweight=".5pt">
                  <v:textbox>
                    <w:txbxContent>
                      <w:p w14:paraId="1F9CF188" w14:textId="77777777" w:rsidR="00053D4A" w:rsidRDefault="00053D4A" w:rsidP="00A71199">
                        <w:pPr>
                          <w:rPr>
                            <w:sz w:val="13"/>
                            <w:szCs w:val="13"/>
                          </w:rPr>
                        </w:pPr>
                        <w:r>
                          <w:rPr>
                            <w:sz w:val="13"/>
                            <w:szCs w:val="13"/>
                          </w:rPr>
                          <w:t>-80</w:t>
                        </w:r>
                      </w:p>
                    </w:txbxContent>
                  </v:textbox>
                </v:shape>
                <v:shape id="Text Box 2" o:spid="_x0000_s1225" type="#_x0000_t202" style="position:absolute;left:4342;top:11818;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" filled="f" stroked="f" strokeweight=".5pt">
                  <v:textbox>
                    <w:txbxContent>
                      <w:p w14:paraId="62EABC08" w14:textId="77777777" w:rsidR="00053D4A" w:rsidRDefault="00053D4A" w:rsidP="00A71199">
                        <w:pPr>
                          <w:rPr>
                            <w:sz w:val="13"/>
                            <w:szCs w:val="13"/>
                          </w:rPr>
                        </w:pPr>
                        <w:r>
                          <w:rPr>
                            <w:sz w:val="13"/>
                            <w:szCs w:val="13"/>
                          </w:rPr>
                          <w:t>-60</w:t>
                        </w:r>
                      </w:p>
                    </w:txbxContent>
                  </v:textbox>
                </v:shape>
                <v:shape id="Text Box 2" o:spid="_x0000_s1226" type="#_x0000_t202" style="position:absolute;left:5523;top:11767;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" filled="f" stroked="f" strokeweight=".5pt">
                  <v:textbox>
                    <w:txbxContent>
                      <w:p w14:paraId="623C5FA3" w14:textId="77777777" w:rsidR="00053D4A" w:rsidRDefault="00053D4A" w:rsidP="00A71199">
                        <w:pPr>
                          <w:rPr>
                            <w:sz w:val="13"/>
                            <w:szCs w:val="13"/>
                          </w:rPr>
                        </w:pPr>
                        <w:r>
                          <w:rPr>
                            <w:sz w:val="13"/>
                            <w:szCs w:val="13"/>
                          </w:rPr>
                          <w:t>-40</w:t>
                        </w:r>
                      </w:p>
                    </w:txbxContent>
                  </v:textbox>
                </v:shape>
                <v:shape id="Text Box 2" o:spid="_x0000_s1227" type="#_x0000_t202" style="position:absolute;left:6709;top:11767;width:313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" filled="f" stroked="f" strokeweight=".5pt">
                  <v:textbox>
                    <w:txbxContent>
                      <w:p w14:paraId="412DDD29" w14:textId="77777777" w:rsidR="00053D4A" w:rsidRDefault="00053D4A" w:rsidP="00A71199">
                        <w:pPr>
                          <w:rPr>
                            <w:sz w:val="13"/>
                            <w:szCs w:val="13"/>
                          </w:rPr>
                        </w:pPr>
                        <w:r>
                          <w:rPr>
                            <w:sz w:val="13"/>
                            <w:szCs w:val="13"/>
                          </w:rPr>
                          <w:t>-20</w:t>
                        </w:r>
                      </w:p>
                    </w:txbxContent>
                  </v:textbox>
                </v:shape>
                <v:shape id="Text Box 2" o:spid="_x0000_s1228" type="#_x0000_t202" style="position:absolute;left:8849;top:11741;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" filled="f" stroked="f" strokeweight=".5pt">
                  <v:textbox>
                    <w:txbxContent>
                      <w:p w14:paraId="178A4BC8" w14:textId="77777777" w:rsidR="00053D4A" w:rsidRDefault="00053D4A" w:rsidP="00A71199">
                        <w:pPr>
                          <w:rPr>
                            <w:sz w:val="13"/>
                            <w:szCs w:val="13"/>
                          </w:rPr>
                        </w:pPr>
                        <w:r>
                          <w:rPr>
                            <w:sz w:val="13"/>
                            <w:szCs w:val="13"/>
                          </w:rPr>
                          <w:t>20</w:t>
                        </w:r>
                      </w:p>
                    </w:txbxContent>
                  </v:textbox>
                </v:shape>
                <v:shape id="Text Box 2" o:spid="_x0000_s1229" type="#_x0000_t202" style="position:absolute;left:9903;top:11715;width:313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" filled="f" stroked="f" strokeweight=".5pt">
                  <v:textbox>
                    <w:txbxContent>
                      <w:p w14:paraId="2F8A01FD" w14:textId="77777777" w:rsidR="00053D4A" w:rsidRDefault="00053D4A" w:rsidP="00A71199">
                        <w:pPr>
                          <w:rPr>
                            <w:sz w:val="13"/>
                            <w:szCs w:val="13"/>
                          </w:rPr>
                        </w:pPr>
                        <w:r>
                          <w:rPr>
                            <w:sz w:val="13"/>
                            <w:szCs w:val="13"/>
                          </w:rPr>
                          <w:t>40</w:t>
                        </w:r>
                      </w:p>
                    </w:txbxContent>
                  </v:textbox>
                </v:shape>
                <v:shape id="Text Box 2" o:spid="_x0000_s1230" type="#_x0000_t202" style="position:absolute;left:10984;top:11741;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" filled="f" stroked="f" strokeweight=".5pt">
                  <v:textbox>
                    <w:txbxContent>
                      <w:p w14:paraId="5C7B0194" w14:textId="77777777" w:rsidR="00053D4A" w:rsidRDefault="00053D4A" w:rsidP="00A71199">
                        <w:pPr>
                          <w:rPr>
                            <w:sz w:val="13"/>
                            <w:szCs w:val="13"/>
                          </w:rPr>
                        </w:pPr>
                        <w:r>
                          <w:rPr>
                            <w:sz w:val="13"/>
                            <w:szCs w:val="13"/>
                          </w:rPr>
                          <w:t>60</w:t>
                        </w:r>
                      </w:p>
                    </w:txbxContent>
                  </v:textbox>
                </v:shape>
                <v:shape id="Text Box 2" o:spid="_x0000_s1231" type="#_x0000_t202" style="position:absolute;left:12121;top:11741;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" filled="f" stroked="f" strokeweight=".5pt">
                  <v:textbox>
                    <w:txbxContent>
                      <w:p w14:paraId="75F86D38" w14:textId="77777777" w:rsidR="00053D4A" w:rsidRDefault="00053D4A" w:rsidP="00A71199">
                        <w:pPr>
                          <w:rPr>
                            <w:sz w:val="13"/>
                            <w:szCs w:val="13"/>
                          </w:rPr>
                        </w:pPr>
                        <w:r>
                          <w:rPr>
                            <w:sz w:val="13"/>
                            <w:szCs w:val="13"/>
                          </w:rPr>
                          <w:t>80</w:t>
                        </w:r>
                      </w:p>
                    </w:txbxContent>
                  </v:textbox>
                </v:shape>
                <v:shape id="Text Box 2" o:spid="_x0000_s1232" type="#_x0000_t202" style="position:absolute;left:16186;top:189;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" filled="f" stroked="f" strokeweight=".5pt">
                  <v:textbox>
                    <w:txbxContent>
                      <w:p w14:paraId="43C94AF2" w14:textId="77777777" w:rsidR="00053D4A" w:rsidRDefault="00053D4A" w:rsidP="00A71199">
                        <w:pPr>
                          <w:rPr>
                            <w:sz w:val="13"/>
                            <w:szCs w:val="13"/>
                          </w:rPr>
                        </w:pPr>
                        <w:r>
                          <w:rPr>
                            <w:sz w:val="13"/>
                            <w:szCs w:val="13"/>
                          </w:rPr>
                          <w:t>40</w:t>
                        </w:r>
                      </w:p>
                    </w:txbxContent>
                  </v:textbox>
                </v:shape>
                <v:shape id="Picture 970166580" o:spid="_x0000_s1233" type="#_x0000_t75" style="position:absolute;left:4753;top:531;width:9368;height:115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">
                  <v:imagedata r:id="rId59" o:title=""/>
                </v:shape>
                <v:group id="Group 1389049751" o:spid="_x0000_s1234" style="position:absolute;left:15146;top:26;width:14217;height:13635" coordorigin="15097,690" coordsize="14216,136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">
                  <v:shape id="Text Box 1" o:spid="_x0000_s1235" type="#_x0000_t202" style="position:absolute;left:11877;top:5539;width:872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" fillcolor="white [3201]" stroked="f" strokeweight=".5pt">
                    <v:textbox>
                      <w:txbxContent>
                        <w:p w14:paraId="35F5A95C" w14:textId="77777777" w:rsidR="00053D4A" w:rsidRDefault="00053D4A" w:rsidP="00A71199">
                          <w:pPr>
                            <w:rPr>
                              <w:sz w:val="16"/>
                              <w:szCs w:val="16"/>
                            </w:rPr>
                          </w:pPr>
                          <w:r>
                            <w:rPr>
                              <w:sz w:val="16"/>
                              <w:szCs w:val="16"/>
                            </w:rPr>
                            <w:t>Reactance (Ω)</w:t>
                          </w:r>
                        </w:p>
                      </w:txbxContent>
                    </v:textbox>
                  </v:shape>
                  <v:shape id="Text Box 2" o:spid="_x0000_s1236" type="#_x0000_t202" style="position:absolute;left:16486;top:5970;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" filled="f" stroked="f" strokeweight=".5pt">
                    <v:textbox>
                      <w:txbxContent>
                        <w:p w14:paraId="5682F11B" w14:textId="77777777" w:rsidR="00053D4A" w:rsidRDefault="00053D4A" w:rsidP="00A71199">
                          <w:pPr>
                            <w:rPr>
                              <w:sz w:val="13"/>
                              <w:szCs w:val="13"/>
                            </w:rPr>
                          </w:pPr>
                          <w:r>
                            <w:rPr>
                              <w:sz w:val="13"/>
                              <w:szCs w:val="13"/>
                            </w:rPr>
                            <w:t>0</w:t>
                          </w:r>
                        </w:p>
                      </w:txbxContent>
                    </v:textbox>
                  </v:shape>
                  <v:shape id="Text Box 2" o:spid="_x0000_s1237" type="#_x0000_t202" style="position:absolute;left:16159;top:4509;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" filled="f" stroked="f" strokeweight=".5pt">
                    <v:textbox>
                      <w:txbxContent>
                        <w:p w14:paraId="78688B12" w14:textId="77777777" w:rsidR="00053D4A" w:rsidRDefault="00053D4A" w:rsidP="00A71199">
                          <w:pPr>
                            <w:rPr>
                              <w:sz w:val="13"/>
                              <w:szCs w:val="13"/>
                            </w:rPr>
                          </w:pPr>
                          <w:r>
                            <w:rPr>
                              <w:sz w:val="13"/>
                              <w:szCs w:val="13"/>
                            </w:rPr>
                            <w:t>10</w:t>
                          </w:r>
                        </w:p>
                      </w:txbxContent>
                    </v:textbox>
                  </v:shape>
                  <v:shape id="Text Box 2" o:spid="_x0000_s1238" type="#_x0000_t202" style="position:absolute;left:16159;top:3135;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" filled="f" stroked="f" strokeweight=".5pt">
                    <v:textbox>
                      <w:txbxContent>
                        <w:p w14:paraId="5DAC31D1" w14:textId="77777777" w:rsidR="00053D4A" w:rsidRDefault="00053D4A" w:rsidP="00A71199">
                          <w:pPr>
                            <w:rPr>
                              <w:sz w:val="13"/>
                              <w:szCs w:val="13"/>
                            </w:rPr>
                          </w:pPr>
                          <w:r>
                            <w:rPr>
                              <w:sz w:val="13"/>
                              <w:szCs w:val="13"/>
                            </w:rPr>
                            <w:t>20</w:t>
                          </w:r>
                        </w:p>
                      </w:txbxContent>
                    </v:textbox>
                  </v:shape>
                  <v:shape id="Text Box 2" o:spid="_x0000_s1239" type="#_x0000_t202" style="position:absolute;left:16119;top:1679;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" filled="f" stroked="f" strokeweight=".5pt">
                    <v:textbox>
                      <w:txbxContent>
                        <w:p w14:paraId="31FFF791" w14:textId="77777777" w:rsidR="00053D4A" w:rsidRDefault="00053D4A" w:rsidP="00A71199">
                          <w:pPr>
                            <w:rPr>
                              <w:sz w:val="13"/>
                              <w:szCs w:val="13"/>
                            </w:rPr>
                          </w:pPr>
                          <w:r>
                            <w:rPr>
                              <w:sz w:val="13"/>
                              <w:szCs w:val="13"/>
                            </w:rPr>
                            <w:t>30</w:t>
                          </w:r>
                        </w:p>
                      </w:txbxContent>
                    </v:textbox>
                  </v:shape>
                  <v:shape id="Text Box 2" o:spid="_x0000_s1240" type="#_x0000_t202" style="position:absolute;left:15792;top:7358;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" filled="f" stroked="f" strokeweight=".5pt">
                    <v:textbox>
                      <w:txbxContent>
                        <w:p w14:paraId="1C4CF484" w14:textId="77777777" w:rsidR="00053D4A" w:rsidRDefault="00053D4A" w:rsidP="00A71199">
                          <w:pPr>
                            <w:rPr>
                              <w:sz w:val="13"/>
                              <w:szCs w:val="13"/>
                            </w:rPr>
                          </w:pPr>
                          <w:r>
                            <w:rPr>
                              <w:sz w:val="13"/>
                              <w:szCs w:val="13"/>
                            </w:rPr>
                            <w:t>-10</w:t>
                          </w:r>
                        </w:p>
                      </w:txbxContent>
                    </v:textbox>
                  </v:shape>
                  <v:shape id="Text Box 2" o:spid="_x0000_s1241" type="#_x0000_t202" style="position:absolute;left:15792;top:8733;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" filled="f" stroked="f" strokeweight=".5pt">
                    <v:textbox>
                      <w:txbxContent>
                        <w:p w14:paraId="4F4D342F" w14:textId="77777777" w:rsidR="00053D4A" w:rsidRDefault="00053D4A" w:rsidP="00A71199">
                          <w:pPr>
                            <w:rPr>
                              <w:sz w:val="13"/>
                              <w:szCs w:val="13"/>
                            </w:rPr>
                          </w:pPr>
                          <w:r>
                            <w:rPr>
                              <w:sz w:val="13"/>
                              <w:szCs w:val="13"/>
                            </w:rPr>
                            <w:t>-20</w:t>
                          </w:r>
                        </w:p>
                      </w:txbxContent>
                    </v:textbox>
                  </v:shape>
                  <v:shape id="Text Box 2" o:spid="_x0000_s1242" type="#_x0000_t202" style="position:absolute;left:15756;top:10096;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" filled="f" stroked="f" strokeweight=".5pt">
                    <v:textbox>
                      <w:txbxContent>
                        <w:p w14:paraId="5FD7CCCF" w14:textId="77777777" w:rsidR="00053D4A" w:rsidRDefault="00053D4A" w:rsidP="00A71199">
                          <w:pPr>
                            <w:rPr>
                              <w:sz w:val="13"/>
                              <w:szCs w:val="13"/>
                            </w:rPr>
                          </w:pPr>
                          <w:r>
                            <w:rPr>
                              <w:sz w:val="13"/>
                              <w:szCs w:val="13"/>
                            </w:rPr>
                            <w:t>-30</w:t>
                          </w:r>
                        </w:p>
                      </w:txbxContent>
                    </v:textbox>
                  </v:shape>
                  <v:shape id="Text Box 2" o:spid="_x0000_s1243" type="#_x0000_t202" style="position:absolute;left:15874;top:11522;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" filled="f" stroked="f" strokeweight=".5pt">
                    <v:textbox>
                      <w:txbxContent>
                        <w:p w14:paraId="74D903F4" w14:textId="77777777" w:rsidR="00053D4A" w:rsidRDefault="00053D4A" w:rsidP="00A71199">
                          <w:pPr>
                            <w:rPr>
                              <w:sz w:val="13"/>
                              <w:szCs w:val="13"/>
                            </w:rPr>
                          </w:pPr>
                          <w:r>
                            <w:rPr>
                              <w:sz w:val="13"/>
                              <w:szCs w:val="13"/>
                            </w:rPr>
                            <w:t>-40</w:t>
                          </w:r>
                        </w:p>
                      </w:txbxContent>
                    </v:textbox>
                  </v:shape>
                  <v:shape id="Text Box 2" o:spid="_x0000_s1244" type="#_x0000_t202" style="position:absolute;left:16818;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" filled="f" stroked="f" strokeweight=".5pt">
                    <v:textbox>
                      <w:txbxContent>
                        <w:p w14:paraId="447990EA" w14:textId="77777777" w:rsidR="00053D4A" w:rsidRDefault="00053D4A" w:rsidP="00A71199">
                          <w:pPr>
                            <w:rPr>
                              <w:sz w:val="13"/>
                              <w:szCs w:val="13"/>
                            </w:rPr>
                          </w:pPr>
                          <w:r>
                            <w:rPr>
                              <w:sz w:val="13"/>
                              <w:szCs w:val="13"/>
                            </w:rPr>
                            <w:t>-80</w:t>
                          </w:r>
                        </w:p>
                      </w:txbxContent>
                    </v:textbox>
                  </v:shape>
                  <v:shape id="Text Box 2" o:spid="_x0000_s1245" type="#_x0000_t202" style="position:absolute;left:18003;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" filled="f" stroked="f" strokeweight=".5pt">
                    <v:textbox>
                      <w:txbxContent>
                        <w:p w14:paraId="06B942CB" w14:textId="77777777" w:rsidR="00053D4A" w:rsidRDefault="00053D4A" w:rsidP="00A71199">
                          <w:pPr>
                            <w:rPr>
                              <w:sz w:val="13"/>
                              <w:szCs w:val="13"/>
                            </w:rPr>
                          </w:pPr>
                          <w:r>
                            <w:rPr>
                              <w:sz w:val="13"/>
                              <w:szCs w:val="13"/>
                            </w:rPr>
                            <w:t>-60</w:t>
                          </w:r>
                        </w:p>
                      </w:txbxContent>
                    </v:textbox>
                  </v:shape>
                  <v:shape id="Text Box 2" o:spid="_x0000_s1246" type="#_x0000_t202" style="position:absolute;left:19215;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" filled="f" stroked="f" strokeweight=".5pt">
                    <v:textbox>
                      <w:txbxContent>
                        <w:p w14:paraId="0C441ACC" w14:textId="77777777" w:rsidR="00053D4A" w:rsidRDefault="00053D4A" w:rsidP="00A71199">
                          <w:pPr>
                            <w:rPr>
                              <w:sz w:val="13"/>
                              <w:szCs w:val="13"/>
                            </w:rPr>
                          </w:pPr>
                          <w:r>
                            <w:rPr>
                              <w:sz w:val="13"/>
                              <w:szCs w:val="13"/>
                            </w:rPr>
                            <w:t>-40</w:t>
                          </w:r>
                        </w:p>
                      </w:txbxContent>
                    </v:textbox>
                  </v:shape>
                  <v:shape id="Text Box 2" o:spid="_x0000_s1247" type="#_x0000_t202" style="position:absolute;left:20446;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" filled="f" stroked="f" strokeweight=".5pt">
                    <v:textbox>
                      <w:txbxContent>
                        <w:p w14:paraId="2BC4CEAA" w14:textId="77777777" w:rsidR="00053D4A" w:rsidRDefault="00053D4A" w:rsidP="00A71199">
                          <w:pPr>
                            <w:rPr>
                              <w:sz w:val="13"/>
                              <w:szCs w:val="13"/>
                            </w:rPr>
                          </w:pPr>
                          <w:r>
                            <w:rPr>
                              <w:sz w:val="13"/>
                              <w:szCs w:val="13"/>
                            </w:rPr>
                            <w:t>-20</w:t>
                          </w:r>
                        </w:p>
                      </w:txbxContent>
                    </v:textbox>
                  </v:shape>
                  <v:shape id="Text Box 2" o:spid="_x0000_s1248" type="#_x0000_t202" style="position:absolute;left:21915;top:12094;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" filled="f" stroked="f" strokeweight=".5pt">
                    <v:textbox>
                      <w:txbxContent>
                        <w:p w14:paraId="38391F55" w14:textId="77777777" w:rsidR="00053D4A" w:rsidRDefault="00053D4A" w:rsidP="00A71199">
                          <w:pPr>
                            <w:rPr>
                              <w:sz w:val="13"/>
                              <w:szCs w:val="13"/>
                            </w:rPr>
                          </w:pPr>
                          <w:r>
                            <w:rPr>
                              <w:sz w:val="13"/>
                              <w:szCs w:val="13"/>
                            </w:rPr>
                            <w:t>0</w:t>
                          </w:r>
                        </w:p>
                      </w:txbxContent>
                    </v:textbox>
                  </v:shape>
                  <v:shape id="Text Box 2" o:spid="_x0000_s1249" type="#_x0000_t202" style="position:absolute;left:22662;top:12094;width:313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" filled="f" stroked="f" strokeweight=".5pt">
                    <v:textbox>
                      <w:txbxContent>
                        <w:p w14:paraId="0273D5FA" w14:textId="77777777" w:rsidR="00053D4A" w:rsidRDefault="00053D4A" w:rsidP="00A71199">
                          <w:pPr>
                            <w:rPr>
                              <w:sz w:val="13"/>
                              <w:szCs w:val="13"/>
                            </w:rPr>
                          </w:pPr>
                          <w:r>
                            <w:rPr>
                              <w:sz w:val="13"/>
                              <w:szCs w:val="13"/>
                            </w:rPr>
                            <w:t>20</w:t>
                          </w:r>
                        </w:p>
                      </w:txbxContent>
                    </v:textbox>
                  </v:shape>
                  <v:shape id="Text Box 2" o:spid="_x0000_s1250" type="#_x0000_t202" style="position:absolute;left:23834;top:12115;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" filled="f" stroked="f" strokeweight=".5pt">
                    <v:textbox>
                      <w:txbxContent>
                        <w:p w14:paraId="30E47FFC" w14:textId="77777777" w:rsidR="00053D4A" w:rsidRDefault="00053D4A" w:rsidP="00A71199">
                          <w:pPr>
                            <w:rPr>
                              <w:sz w:val="13"/>
                              <w:szCs w:val="13"/>
                            </w:rPr>
                          </w:pPr>
                          <w:r>
                            <w:rPr>
                              <w:sz w:val="13"/>
                              <w:szCs w:val="13"/>
                            </w:rPr>
                            <w:t>40</w:t>
                          </w:r>
                        </w:p>
                      </w:txbxContent>
                    </v:textbox>
                  </v:shape>
                  <v:shape id="Text Box 2" o:spid="_x0000_s1251" type="#_x0000_t202" style="position:absolute;left:24936;top:12115;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" filled="f" stroked="f" strokeweight=".5pt">
                    <v:textbox>
                      <w:txbxContent>
                        <w:p w14:paraId="490EA7D0" w14:textId="77777777" w:rsidR="00053D4A" w:rsidRDefault="00053D4A" w:rsidP="00A71199">
                          <w:pPr>
                            <w:rPr>
                              <w:sz w:val="13"/>
                              <w:szCs w:val="13"/>
                            </w:rPr>
                          </w:pPr>
                          <w:r>
                            <w:rPr>
                              <w:sz w:val="13"/>
                              <w:szCs w:val="13"/>
                            </w:rPr>
                            <w:t>60</w:t>
                          </w:r>
                        </w:p>
                      </w:txbxContent>
                    </v:textbox>
                  </v:shape>
                  <v:shape id="Text Box 2" o:spid="_x0000_s1252" type="#_x0000_t202" style="position:absolute;left:26177;top:12094;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" filled="f" stroked="f" strokeweight=".5pt">
                    <v:textbox>
                      <w:txbxContent>
                        <w:p w14:paraId="5248A90F" w14:textId="77777777" w:rsidR="00053D4A" w:rsidRDefault="00053D4A" w:rsidP="00A71199">
                          <w:pPr>
                            <w:rPr>
                              <w:sz w:val="13"/>
                              <w:szCs w:val="13"/>
                            </w:rPr>
                          </w:pPr>
                          <w:r>
                            <w:rPr>
                              <w:sz w:val="13"/>
                              <w:szCs w:val="13"/>
                            </w:rPr>
                            <w:t>80</w:t>
                          </w:r>
                        </w:p>
                      </w:txbxContent>
                    </v:textbox>
                  </v:shape>
                  <v:shape id="Picture 670985283" o:spid="_x0000_s1253" type="#_x0000_t75" style="position:absolute;left:18243;top:690;width:9830;height:118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">
                    <v:imagedata r:id="rId60" o:title=""/>
                  </v:shape>
                </v:group>
                <v:shape id="Text Box 1" o:spid="_x0000_s1254" type="#_x0000_t202" style="position:absolute;left:108;top:13641;width:29789;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" filled="f" stroked="f" strokeweight=".5pt">
                  <v:textbox>
                    <w:txbxContent>
                      <w:p w14:paraId="4558D1C2" w14:textId="336C6313" w:rsidR="00053D4A" w:rsidRPr="00B62E65" w:rsidRDefault="00147500" w:rsidP="00B74EBB">
                        <w:pPr>
                          <w:pStyle w:val="FigureCaption"/>
                        </w:pPr>
                        <w:r>
                          <w:rPr>
                            <w:b/>
                          </w:rPr>
                          <w:t>Fig.16</w:t>
                        </w:r>
                        <w:r w:rsidR="00053D4A">
                          <w:rPr>
                            <w:b/>
                          </w:rPr>
                          <w:t>.</w:t>
                        </w:r>
                        <w:r w:rsidR="00053D4A" w:rsidRPr="00B62E65">
                          <w:t xml:space="preserve"> </w:t>
                        </w:r>
                        <w:r w:rsidR="00053D4A">
                          <w:t>Solar Plant</w:t>
                        </w:r>
                        <w:r w:rsidR="00053D4A" w:rsidRPr="00B62E65">
                          <w:t>: L</w:t>
                        </w:r>
                        <w:r w:rsidR="00053D4A">
                          <w:t>L</w:t>
                        </w:r>
                        <w:r w:rsidR="00053D4A" w:rsidRPr="00B62E65">
                          <w:t xml:space="preserve">G Fault </w:t>
                        </w:r>
                        <w:r w:rsidR="00053D4A" w:rsidRPr="00155BBE">
                          <w:t xml:space="preserve">Faulty phase Impedance Trajectory (a) Grid end (b) </w:t>
                        </w:r>
                        <w:r w:rsidR="00053D4A" w:rsidRPr="00B62E65">
                          <w:t xml:space="preserve">DER </w:t>
                        </w:r>
                        <w:r w:rsidR="00053D4A">
                          <w:t>end</w:t>
                        </w:r>
                      </w:p>
                      <w:p w14:paraId="311771BE" w14:textId="77FD23F1" w:rsidR="00053D4A" w:rsidRPr="00F46ACF" w:rsidRDefault="00053D4A" w:rsidP="00831E2A">
                        <w:pPr>
                          <w:pStyle w:val="Caption"/>
                          <w:rPr>
                            <w:iCs/>
                          </w:rPr>
                        </w:pPr>
                      </w:p>
                    </w:txbxContent>
                  </v:textbox>
                </v:shape>
                <w10:anchorlock/>
              </v:group>
            </w:pict>
          </mc:Fallback>
        </mc:AlternateContent>
      </w:r>
    </w:p>
    <w:p w14:paraId="5681E1D4" w14:textId="6D377BBF" w:rsidR="00003B0D" w:rsidRPr="0067305F" w:rsidRDefault="00FB677A" w:rsidP="00364B85">
      <w:pPr>
        <w:jc w:val="both"/>
        <w:rPr>
          <w:sz w:val="20"/>
          <w:szCs w:val="20"/>
        </w:rPr>
      </w:pPr>
      <w:r w:rsidRPr="0067305F">
        <w:rPr>
          <w:noProof/>
          <w:lang w:val="en-IN" w:eastAsia="en-IN"/>
        </w:rPr>
        <mc:AlternateContent>
          <mc:Choice Requires="wpc">
            <w:drawing>
              <wp:inline distT="0" distB="0" distL="0" distR="0" wp14:anchorId="76930A72" wp14:editId="4826F154">
                <wp:extent cx="3060700" cy="1613884"/>
                <wp:effectExtent l="0" t="0" r="6350" b="5715"/>
                <wp:docPr id="610989455"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45050335" name="Text Box 745050335"/>
                        <wps:cNvSpPr txBox="1"/>
                        <wps:spPr>
                          <a:xfrm>
                            <a:off x="0" y="1227525"/>
                            <a:ext cx="3060700" cy="378117"/>
                          </a:xfrm>
                          <a:prstGeom prst="rect">
                            <a:avLst/>
                          </a:prstGeom>
                          <a:noFill/>
                          <a:ln w="6350">
                            <a:noFill/>
                          </a:ln>
                        </wps:spPr>
                        <wps:txbx>
                          <w:txbxContent>
                            <w:p w14:paraId="73F8257E" w14:textId="3E11BE9F" w:rsidR="00053D4A" w:rsidRPr="00B51967" w:rsidRDefault="00147500" w:rsidP="00EB1801">
                              <w:pPr>
                                <w:pStyle w:val="FigureCaption"/>
                                <w:rPr>
                                  <w:b/>
                                  <w:color w:val="0070C0"/>
                                </w:rPr>
                              </w:pPr>
                              <w:r>
                                <w:rPr>
                                  <w:b/>
                                </w:rPr>
                                <w:t>Fig.17</w:t>
                              </w:r>
                              <w:r w:rsidR="00053D4A" w:rsidRPr="00EB1801">
                                <w:rPr>
                                  <w:b/>
                                </w:rPr>
                                <w:t>.</w:t>
                              </w:r>
                              <w:r w:rsidR="00053D4A" w:rsidRPr="00B51967">
                                <w:t xml:space="preserve"> </w:t>
                              </w:r>
                              <w:r w:rsidR="00053D4A">
                                <w:t>Solar Plant</w:t>
                              </w:r>
                              <w:r w:rsidR="00053D4A" w:rsidRPr="00B51967">
                                <w:t>: L</w:t>
                              </w:r>
                              <w:r w:rsidR="00053D4A">
                                <w:t>L</w:t>
                              </w:r>
                              <w:r w:rsidR="00053D4A" w:rsidRPr="00B51967">
                                <w:t>G Fault Grid end pre-fault phaser (a) Current (b) Voltage</w:t>
                              </w:r>
                            </w:p>
                            <w:p w14:paraId="1B4455D5" w14:textId="75205209" w:rsidR="00053D4A" w:rsidRPr="00B51967" w:rsidRDefault="00053D4A" w:rsidP="00B42B3E">
                              <w:pPr>
                                <w:pStyle w:val="Caption"/>
                                <w:rPr>
                                  <w:b w:val="0"/>
                                  <w:color w:val="0070C0"/>
                                </w:rPr>
                              </w:pPr>
                              <w:r w:rsidRPr="00B51967">
                                <w:t>Voltage</w:t>
                              </w:r>
                            </w:p>
                            <w:p w14:paraId="7E48B485" w14:textId="5203ACFD" w:rsidR="00053D4A" w:rsidRDefault="00053D4A" w:rsidP="00831E2A">
                              <w:pPr>
                                <w:pStyle w:val="Caption"/>
                              </w:pPr>
                              <w:r w:rsidRPr="009E6EF8">
                                <w:t>hasor diagram Grid End pre-fault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33133165" name="Picture 1433133165"/>
                          <pic:cNvPicPr>
                            <a:picLocks noChangeAspect="1"/>
                          </pic:cNvPicPr>
                        </pic:nvPicPr>
                        <pic:blipFill rotWithShape="1">
                          <a:blip r:embed="rId61"/>
                          <a:srcRect t="21819" b="24404"/>
                          <a:stretch/>
                        </pic:blipFill>
                        <pic:spPr>
                          <a:xfrm>
                            <a:off x="388985" y="108604"/>
                            <a:ext cx="2430416" cy="979909"/>
                          </a:xfrm>
                          <a:prstGeom prst="rect">
                            <a:avLst/>
                          </a:prstGeom>
                        </pic:spPr>
                      </pic:pic>
                      <wpg:wgp>
                        <wpg:cNvPr id="1448866246" name="Group 1448866246"/>
                        <wpg:cNvGrpSpPr/>
                        <wpg:grpSpPr>
                          <a:xfrm>
                            <a:off x="473554" y="1101349"/>
                            <a:ext cx="2268088" cy="253699"/>
                            <a:chOff x="196958" y="1281630"/>
                            <a:chExt cx="2268663" cy="253840"/>
                          </a:xfrm>
                        </wpg:grpSpPr>
                        <wpg:grpSp>
                          <wpg:cNvPr id="1768421070" name="Group 1768421070"/>
                          <wpg:cNvGrpSpPr/>
                          <wpg:grpSpPr>
                            <a:xfrm>
                              <a:off x="196958" y="1298065"/>
                              <a:ext cx="776268" cy="237405"/>
                              <a:chOff x="196958" y="1298065"/>
                              <a:chExt cx="776268" cy="237405"/>
                            </a:xfrm>
                          </wpg:grpSpPr>
                          <wps:wsp>
                            <wps:cNvPr id="1932965260" name="Straight Arrow Connector 1932965260"/>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754789" name="Text Box 722221640"/>
                            <wps:cNvSpPr txBox="1"/>
                            <wps:spPr>
                              <a:xfrm>
                                <a:off x="432595" y="1298065"/>
                                <a:ext cx="540631" cy="237405"/>
                              </a:xfrm>
                              <a:prstGeom prst="rect">
                                <a:avLst/>
                              </a:prstGeom>
                              <a:noFill/>
                              <a:ln w="6350">
                                <a:noFill/>
                              </a:ln>
                            </wps:spPr>
                            <wps:txbx>
                              <w:txbxContent>
                                <w:p w14:paraId="3C3172FB" w14:textId="77777777" w:rsidR="00053D4A" w:rsidRDefault="00053D4A" w:rsidP="007B013A">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023081796" name="Group 1023081796"/>
                          <wpg:cNvGrpSpPr/>
                          <wpg:grpSpPr>
                            <a:xfrm>
                              <a:off x="1193918" y="1291014"/>
                              <a:ext cx="731319" cy="236855"/>
                              <a:chOff x="1193918" y="1291014"/>
                              <a:chExt cx="731319" cy="236855"/>
                            </a:xfrm>
                          </wpg:grpSpPr>
                          <wps:wsp>
                            <wps:cNvPr id="55919890" name="Straight Arrow Connector 55919890"/>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969742089" name="Text Box 1"/>
                            <wps:cNvSpPr txBox="1"/>
                            <wps:spPr>
                              <a:xfrm>
                                <a:off x="1193918" y="1291014"/>
                                <a:ext cx="540385" cy="236855"/>
                              </a:xfrm>
                              <a:prstGeom prst="rect">
                                <a:avLst/>
                              </a:prstGeom>
                              <a:noFill/>
                              <a:ln w="6350">
                                <a:noFill/>
                              </a:ln>
                            </wps:spPr>
                            <wps:txbx>
                              <w:txbxContent>
                                <w:p w14:paraId="39C556B8" w14:textId="77777777" w:rsidR="00053D4A" w:rsidRDefault="00053D4A" w:rsidP="007B013A">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098269087" name="Group 1098269087"/>
                          <wpg:cNvGrpSpPr/>
                          <wpg:grpSpPr>
                            <a:xfrm>
                              <a:off x="959080" y="1281630"/>
                              <a:ext cx="1506541" cy="236220"/>
                              <a:chOff x="959080" y="1281630"/>
                              <a:chExt cx="1506541" cy="236220"/>
                            </a:xfrm>
                          </wpg:grpSpPr>
                          <wps:wsp>
                            <wps:cNvPr id="1340219512" name="Straight Arrow Connector 1340219512"/>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646291971" name="Text Box 1"/>
                            <wps:cNvSpPr txBox="1"/>
                            <wps:spPr>
                              <a:xfrm>
                                <a:off x="1925236" y="1281630"/>
                                <a:ext cx="540385" cy="236220"/>
                              </a:xfrm>
                              <a:prstGeom prst="rect">
                                <a:avLst/>
                              </a:prstGeom>
                              <a:noFill/>
                              <a:ln w="6350">
                                <a:noFill/>
                              </a:ln>
                            </wps:spPr>
                            <wps:txbx>
                              <w:txbxContent>
                                <w:p w14:paraId="2F9787DC" w14:textId="77777777" w:rsidR="00053D4A" w:rsidRDefault="00053D4A" w:rsidP="007B013A">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752275403" name="Text Box 11076011"/>
                        <wps:cNvSpPr txBox="1"/>
                        <wps:spPr>
                          <a:xfrm>
                            <a:off x="724440" y="0"/>
                            <a:ext cx="711070" cy="216799"/>
                          </a:xfrm>
                          <a:prstGeom prst="rect">
                            <a:avLst/>
                          </a:prstGeom>
                          <a:noFill/>
                          <a:ln w="6350">
                            <a:noFill/>
                          </a:ln>
                        </wps:spPr>
                        <wps:txbx>
                          <w:txbxContent>
                            <w:p w14:paraId="17C2A8D0" w14:textId="77777777" w:rsidR="00053D4A" w:rsidRDefault="00053D4A" w:rsidP="007B013A">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1354672" name="Text Box 1"/>
                        <wps:cNvSpPr txBox="1"/>
                        <wps:spPr>
                          <a:xfrm>
                            <a:off x="1926454" y="0"/>
                            <a:ext cx="711020" cy="228600"/>
                          </a:xfrm>
                          <a:prstGeom prst="rect">
                            <a:avLst/>
                          </a:prstGeom>
                          <a:noFill/>
                          <a:ln w="6350">
                            <a:noFill/>
                          </a:ln>
                        </wps:spPr>
                        <wps:txbx>
                          <w:txbxContent>
                            <w:p w14:paraId="01D008E4" w14:textId="77777777" w:rsidR="00053D4A" w:rsidRDefault="00053D4A" w:rsidP="007B013A">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5" name="Text Box 601165723"/>
                        <wps:cNvSpPr txBox="1"/>
                        <wps:spPr>
                          <a:xfrm>
                            <a:off x="921091" y="1009482"/>
                            <a:ext cx="345440" cy="198120"/>
                          </a:xfrm>
                          <a:prstGeom prst="rect">
                            <a:avLst/>
                          </a:prstGeom>
                          <a:noFill/>
                          <a:ln w="6350">
                            <a:noFill/>
                          </a:ln>
                        </wps:spPr>
                        <wps:txbx>
                          <w:txbxContent>
                            <w:p w14:paraId="0908DD20" w14:textId="77777777" w:rsidR="00EB1801" w:rsidRDefault="00EB1801" w:rsidP="00EB1801">
                              <w:pPr>
                                <w:pStyle w:val="NormalWeb"/>
                                <w:spacing w:before="0" w:beforeAutospacing="0" w:after="0" w:afterAutospacing="0"/>
                              </w:pPr>
                              <w:r>
                                <w:rPr>
                                  <w:rFonts w:eastAsia="SimSun"/>
                                  <w:sz w:val="16"/>
                                  <w:szCs w:val="16"/>
                                  <w:lang w:val="en-AU"/>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06" name="Text Box 601165723"/>
                        <wps:cNvSpPr txBox="1"/>
                        <wps:spPr>
                          <a:xfrm>
                            <a:off x="2025229" y="1009504"/>
                            <a:ext cx="345440" cy="198120"/>
                          </a:xfrm>
                          <a:prstGeom prst="rect">
                            <a:avLst/>
                          </a:prstGeom>
                          <a:noFill/>
                          <a:ln w="6350">
                            <a:noFill/>
                          </a:ln>
                        </wps:spPr>
                        <wps:txbx>
                          <w:txbxContent>
                            <w:p w14:paraId="01505765" w14:textId="1ECFE26C" w:rsidR="00EB1801" w:rsidRDefault="00EB1801" w:rsidP="00EB1801">
                              <w:pPr>
                                <w:pStyle w:val="NormalWeb"/>
                                <w:spacing w:before="0" w:beforeAutospacing="0" w:after="0" w:afterAutospacing="0"/>
                              </w:pPr>
                              <w:r>
                                <w:rPr>
                                  <w:rFonts w:eastAsia="SimSun"/>
                                  <w:sz w:val="16"/>
                                  <w:szCs w:val="16"/>
                                  <w:lang w:val="en-AU"/>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6930A72" id="Canvas 24" o:spid="_x0000_s1255" editas="canvas" style="width:241pt;height:127.1pt;mso-position-horizontal-relative:char;mso-position-vertical-relative:line" coordsize="30607,1613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">
                <v:shape id="_x0000_s1256" type="#_x0000_t75" style="position:absolute;width:30607;height:16135;visibility:visible;mso-wrap-style:square" filled="t">
                  <v:fill o:detectmouseclick="t"/>
                  <v:path o:connecttype="none"/>
                </v:shape>
                <v:shape id="Text Box 745050335" o:spid="_x0000_s1257" type="#_x0000_t202" style="position:absolute;top:12275;width:30607;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" filled="f" stroked="f" strokeweight=".5pt">
                  <v:textbox>
                    <w:txbxContent>
                      <w:p w14:paraId="73F8257E" w14:textId="3E11BE9F" w:rsidR="00053D4A" w:rsidRPr="00B51967" w:rsidRDefault="00147500" w:rsidP="00EB1801">
                        <w:pPr>
                          <w:pStyle w:val="FigureCaption"/>
                          <w:rPr>
                            <w:b/>
                            <w:color w:val="0070C0"/>
                          </w:rPr>
                        </w:pPr>
                        <w:r>
                          <w:rPr>
                            <w:b/>
                          </w:rPr>
                          <w:t>Fig.17</w:t>
                        </w:r>
                        <w:r w:rsidR="00053D4A" w:rsidRPr="00EB1801">
                          <w:rPr>
                            <w:b/>
                          </w:rPr>
                          <w:t>.</w:t>
                        </w:r>
                        <w:r w:rsidR="00053D4A" w:rsidRPr="00B51967">
                          <w:t xml:space="preserve"> </w:t>
                        </w:r>
                        <w:r w:rsidR="00053D4A">
                          <w:t>Solar Plant</w:t>
                        </w:r>
                        <w:r w:rsidR="00053D4A" w:rsidRPr="00B51967">
                          <w:t>: L</w:t>
                        </w:r>
                        <w:r w:rsidR="00053D4A">
                          <w:t>L</w:t>
                        </w:r>
                        <w:r w:rsidR="00053D4A" w:rsidRPr="00B51967">
                          <w:t>G Fault Grid end pre-fault phaser (a) Current (b) Voltage</w:t>
                        </w:r>
                      </w:p>
                      <w:p w14:paraId="1B4455D5" w14:textId="75205209" w:rsidR="00053D4A" w:rsidRPr="00B51967" w:rsidRDefault="00053D4A" w:rsidP="00B42B3E">
                        <w:pPr>
                          <w:pStyle w:val="Caption"/>
                          <w:rPr>
                            <w:b w:val="0"/>
                            <w:color w:val="0070C0"/>
                          </w:rPr>
                        </w:pPr>
                        <w:r w:rsidRPr="00B51967">
                          <w:t>Voltage</w:t>
                        </w:r>
                      </w:p>
                      <w:p w14:paraId="7E48B485" w14:textId="5203ACFD" w:rsidR="00053D4A" w:rsidRDefault="00053D4A" w:rsidP="00831E2A">
                        <w:pPr>
                          <w:pStyle w:val="Caption"/>
                        </w:pPr>
                        <w:r w:rsidRPr="009E6EF8">
                          <w:t>hasor diagram Grid End pre-fault</w:t>
                        </w:r>
                      </w:p>
                    </w:txbxContent>
                  </v:textbox>
                </v:shape>
                <v:shape id="Picture 1433133165" o:spid="_x0000_s1258" type="#_x0000_t75" style="position:absolute;left:3889;top:1086;width:24305;height:9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">
                  <v:imagedata r:id="rId62" o:title="" croptop="14299f" cropbottom="15993f"/>
                </v:shape>
                <v:group id="Group 1448866246" o:spid="_x0000_s1259" style="position:absolute;left:4735;top:11013;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">
                  <v:group id="Group 1768421070" o:spid="_x0000_s1260"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">
                    <v:shape id="Straight Arrow Connector 1932965260" o:spid="_x0000_s1261"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" strokecolor="red" strokeweight=".5pt">
                      <v:stroke endarrow="block" joinstyle="miter"/>
                    </v:shape>
                    <v:shape id="Text Box 722221640" o:spid="_x0000_s1262"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" filled="f" stroked="f" strokeweight=".5pt">
                      <v:textbox>
                        <w:txbxContent>
                          <w:p w14:paraId="3C3172FB" w14:textId="77777777" w:rsidR="00053D4A" w:rsidRDefault="00053D4A" w:rsidP="007B013A">
                            <w:pPr>
                              <w:rPr>
                                <w:sz w:val="16"/>
                                <w:szCs w:val="16"/>
                              </w:rPr>
                            </w:pPr>
                            <w:r>
                              <w:rPr>
                                <w:sz w:val="16"/>
                                <w:szCs w:val="16"/>
                              </w:rPr>
                              <w:t>A Phase</w:t>
                            </w:r>
                          </w:p>
                        </w:txbxContent>
                      </v:textbox>
                    </v:shape>
                  </v:group>
                  <v:group id="Group 1023081796" o:spid="_x0000_s1263"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">
                    <v:shape id="Straight Arrow Connector 55919890" o:spid="_x0000_s1264"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" strokecolor="#00b050" strokeweight=".5pt">
                      <v:stroke endarrow="block" joinstyle="miter"/>
                    </v:shape>
                    <v:shape id="Text Box 1" o:spid="_x0000_s1265"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" filled="f" stroked="f" strokeweight=".5pt">
                      <v:textbox>
                        <w:txbxContent>
                          <w:p w14:paraId="39C556B8" w14:textId="77777777" w:rsidR="00053D4A" w:rsidRDefault="00053D4A" w:rsidP="007B013A">
                            <w:pPr>
                              <w:rPr>
                                <w:sz w:val="16"/>
                                <w:szCs w:val="16"/>
                              </w:rPr>
                            </w:pPr>
                            <w:r>
                              <w:rPr>
                                <w:sz w:val="16"/>
                                <w:szCs w:val="16"/>
                              </w:rPr>
                              <w:t>B Phase</w:t>
                            </w:r>
                          </w:p>
                        </w:txbxContent>
                      </v:textbox>
                    </v:shape>
                  </v:group>
                  <v:group id="Group 1098269087" o:spid="_x0000_s1266"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">
                    <v:shape id="Straight Arrow Connector 1340219512" o:spid="_x0000_s1267"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" strokecolor="#371dd3" strokeweight=".5pt">
                      <v:stroke endarrow="block" joinstyle="miter"/>
                    </v:shape>
                    <v:shape id="Text Box 1" o:spid="_x0000_s1268"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" filled="f" stroked="f" strokeweight=".5pt">
                      <v:textbox>
                        <w:txbxContent>
                          <w:p w14:paraId="2F9787DC" w14:textId="77777777" w:rsidR="00053D4A" w:rsidRDefault="00053D4A" w:rsidP="007B013A">
                            <w:pPr>
                              <w:rPr>
                                <w:sz w:val="16"/>
                                <w:szCs w:val="16"/>
                              </w:rPr>
                            </w:pPr>
                            <w:r>
                              <w:rPr>
                                <w:sz w:val="16"/>
                                <w:szCs w:val="16"/>
                              </w:rPr>
                              <w:t>C Phase</w:t>
                            </w:r>
                          </w:p>
                        </w:txbxContent>
                      </v:textbox>
                    </v:shape>
                  </v:group>
                </v:group>
                <v:shape id="Text Box 11076011" o:spid="_x0000_s1269" type="#_x0000_t202" style="position:absolute;left:7244;width:7111;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" filled="f" stroked="f" strokeweight=".5pt">
                  <v:textbox>
                    <w:txbxContent>
                      <w:p w14:paraId="17C2A8D0" w14:textId="77777777" w:rsidR="00053D4A" w:rsidRDefault="00053D4A" w:rsidP="007B013A">
                        <w:pPr>
                          <w:rPr>
                            <w:sz w:val="16"/>
                            <w:szCs w:val="16"/>
                          </w:rPr>
                        </w:pPr>
                        <w:r>
                          <w:rPr>
                            <w:sz w:val="16"/>
                            <w:szCs w:val="16"/>
                          </w:rPr>
                          <w:t>Current</w:t>
                        </w:r>
                      </w:p>
                    </w:txbxContent>
                  </v:textbox>
                </v:shape>
                <v:shape id="Text Box 1" o:spid="_x0000_s1270" type="#_x0000_t202" style="position:absolute;left:19264;width:7110;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" filled="f" stroked="f" strokeweight=".5pt">
                  <v:textbox>
                    <w:txbxContent>
                      <w:p w14:paraId="01D008E4" w14:textId="77777777" w:rsidR="00053D4A" w:rsidRDefault="00053D4A" w:rsidP="007B013A">
                        <w:pPr>
                          <w:rPr>
                            <w:sz w:val="16"/>
                            <w:szCs w:val="16"/>
                          </w:rPr>
                        </w:pPr>
                        <w:r>
                          <w:rPr>
                            <w:sz w:val="16"/>
                            <w:szCs w:val="16"/>
                          </w:rPr>
                          <w:t>Voltage</w:t>
                        </w:r>
                      </w:p>
                    </w:txbxContent>
                  </v:textbox>
                </v:shape>
                <v:shape id="Text Box 601165723" o:spid="_x0000_s1271" type="#_x0000_t202" style="position:absolute;left:9210;top:10094;width:3455;height:19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" filled="f" stroked="f" strokeweight=".5pt">
                  <v:textbox>
                    <w:txbxContent>
                      <w:p w14:paraId="0908DD20" w14:textId="77777777" w:rsidR="00EB1801" w:rsidRDefault="00EB1801" w:rsidP="00EB1801">
                        <w:pPr>
                          <w:pStyle w:val="NormalWeb"/>
                          <w:spacing w:before="0" w:beforeAutospacing="0" w:after="0" w:afterAutospacing="0"/>
                        </w:pPr>
                        <w:r>
                          <w:rPr>
                            <w:rFonts w:eastAsia="SimSun"/>
                            <w:sz w:val="16"/>
                            <w:szCs w:val="16"/>
                            <w:lang w:val="en-AU"/>
                          </w:rPr>
                          <w:t>a)</w:t>
                        </w:r>
                      </w:p>
                    </w:txbxContent>
                  </v:textbox>
                </v:shape>
                <v:shape id="Text Box 601165723" o:spid="_x0000_s1272" type="#_x0000_t202" style="position:absolute;left:20252;top:10095;width:3454;height:1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" filled="f" stroked="f" strokeweight=".5pt">
                  <v:textbox>
                    <w:txbxContent>
                      <w:p w14:paraId="01505765" w14:textId="1ECFE26C" w:rsidR="00EB1801" w:rsidRDefault="00EB1801" w:rsidP="00EB1801">
                        <w:pPr>
                          <w:pStyle w:val="NormalWeb"/>
                          <w:spacing w:before="0" w:beforeAutospacing="0" w:after="0" w:afterAutospacing="0"/>
                        </w:pPr>
                        <w:r>
                          <w:rPr>
                            <w:rFonts w:eastAsia="SimSun"/>
                            <w:sz w:val="16"/>
                            <w:szCs w:val="16"/>
                            <w:lang w:val="en-AU"/>
                          </w:rPr>
                          <w:t>b)</w:t>
                        </w:r>
                      </w:p>
                    </w:txbxContent>
                  </v:textbox>
                </v:shape>
                <w10:anchorlock/>
              </v:group>
            </w:pict>
          </mc:Fallback>
        </mc:AlternateContent>
      </w:r>
      <w:bookmarkStart w:id="14" w:name="_Hlk147776218"/>
    </w:p>
    <w:bookmarkEnd w:id="14"/>
    <w:p w14:paraId="01AB62C3" w14:textId="6A145AB5" w:rsidR="00FC1022" w:rsidRPr="0067305F" w:rsidRDefault="00FC1022" w:rsidP="00364B85">
      <w:pPr>
        <w:jc w:val="both"/>
        <w:rPr>
          <w:sz w:val="20"/>
          <w:szCs w:val="20"/>
        </w:rPr>
      </w:pPr>
      <w:r w:rsidRPr="0067305F">
        <w:rPr>
          <w:noProof/>
          <w:lang w:val="en-IN" w:eastAsia="en-IN"/>
        </w:rPr>
        <mc:AlternateContent>
          <mc:Choice Requires="wpc">
            <w:drawing>
              <wp:inline distT="0" distB="0" distL="0" distR="0" wp14:anchorId="29E8D242" wp14:editId="71B463FE">
                <wp:extent cx="3060700" cy="1635788"/>
                <wp:effectExtent l="0" t="0" r="6350" b="2540"/>
                <wp:docPr id="39832377"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14151618" name="Text Box 814151618"/>
                        <wps:cNvSpPr txBox="1"/>
                        <wps:spPr>
                          <a:xfrm>
                            <a:off x="0" y="1236999"/>
                            <a:ext cx="3018834" cy="384918"/>
                          </a:xfrm>
                          <a:prstGeom prst="rect">
                            <a:avLst/>
                          </a:prstGeom>
                          <a:noFill/>
                          <a:ln w="6350">
                            <a:noFill/>
                          </a:ln>
                        </wps:spPr>
                        <wps:txbx>
                          <w:txbxContent>
                            <w:p w14:paraId="3C755360" w14:textId="1E41EA1A" w:rsidR="00053D4A" w:rsidRPr="00B51967" w:rsidRDefault="00147500" w:rsidP="00B74EBB">
                              <w:pPr>
                                <w:pStyle w:val="FigureCaption"/>
                                <w:rPr>
                                  <w:b/>
                                  <w:color w:val="0070C0"/>
                                </w:rPr>
                              </w:pPr>
                              <w:r>
                                <w:rPr>
                                  <w:b/>
                                </w:rPr>
                                <w:t>Fig.18</w:t>
                              </w:r>
                              <w:r w:rsidR="00053D4A">
                                <w:rPr>
                                  <w:b/>
                                </w:rPr>
                                <w:t>.</w:t>
                              </w:r>
                              <w:r w:rsidR="00053D4A" w:rsidRPr="00B51967">
                                <w:t xml:space="preserve"> </w:t>
                              </w:r>
                              <w:r w:rsidR="00053D4A">
                                <w:t>Solar Plant</w:t>
                              </w:r>
                              <w:r w:rsidR="00053D4A" w:rsidRPr="00B51967">
                                <w:t>: L</w:t>
                              </w:r>
                              <w:r w:rsidR="00053D4A">
                                <w:t>L</w:t>
                              </w:r>
                              <w:r w:rsidR="00053D4A" w:rsidRPr="00B51967">
                                <w:t xml:space="preserve">G Fault Grid end </w:t>
                              </w:r>
                              <w:r w:rsidR="00053D4A">
                                <w:t xml:space="preserve">during </w:t>
                              </w:r>
                              <w:r w:rsidR="00053D4A" w:rsidRPr="00B51967">
                                <w:t>fault phaser (a) Current (b) Voltage</w:t>
                              </w:r>
                            </w:p>
                            <w:p w14:paraId="26F89501" w14:textId="0DBA3AFA" w:rsidR="00053D4A" w:rsidRDefault="00053D4A" w:rsidP="00831E2A">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2093975363" name="Group 2093975363"/>
                        <wpg:cNvGrpSpPr/>
                        <wpg:grpSpPr>
                          <a:xfrm>
                            <a:off x="520931" y="1110337"/>
                            <a:ext cx="2268088" cy="253699"/>
                            <a:chOff x="196958" y="1281630"/>
                            <a:chExt cx="2268663" cy="253840"/>
                          </a:xfrm>
                        </wpg:grpSpPr>
                        <wpg:grpSp>
                          <wpg:cNvPr id="1075218486" name="Group 1075218486"/>
                          <wpg:cNvGrpSpPr/>
                          <wpg:grpSpPr>
                            <a:xfrm>
                              <a:off x="196958" y="1298065"/>
                              <a:ext cx="776268" cy="237405"/>
                              <a:chOff x="196958" y="1298065"/>
                              <a:chExt cx="776268" cy="237405"/>
                            </a:xfrm>
                          </wpg:grpSpPr>
                          <wps:wsp>
                            <wps:cNvPr id="2027946744" name="Straight Arrow Connector 2027946744"/>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28020376" name="Text Box 722221640"/>
                            <wps:cNvSpPr txBox="1"/>
                            <wps:spPr>
                              <a:xfrm>
                                <a:off x="432595" y="1298065"/>
                                <a:ext cx="540631" cy="237405"/>
                              </a:xfrm>
                              <a:prstGeom prst="rect">
                                <a:avLst/>
                              </a:prstGeom>
                              <a:noFill/>
                              <a:ln w="6350">
                                <a:noFill/>
                              </a:ln>
                            </wps:spPr>
                            <wps:txbx>
                              <w:txbxContent>
                                <w:p w14:paraId="297909C1" w14:textId="77777777" w:rsidR="00053D4A" w:rsidRDefault="00053D4A" w:rsidP="00FC1022">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884066548" name="Group 884066548"/>
                          <wpg:cNvGrpSpPr/>
                          <wpg:grpSpPr>
                            <a:xfrm>
                              <a:off x="1193918" y="1291014"/>
                              <a:ext cx="731319" cy="236855"/>
                              <a:chOff x="1193918" y="1291014"/>
                              <a:chExt cx="731319" cy="236855"/>
                            </a:xfrm>
                          </wpg:grpSpPr>
                          <wps:wsp>
                            <wps:cNvPr id="1028410596" name="Straight Arrow Connector 1028410596"/>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805662623" name="Text Box 1"/>
                            <wps:cNvSpPr txBox="1"/>
                            <wps:spPr>
                              <a:xfrm>
                                <a:off x="1193918" y="1291014"/>
                                <a:ext cx="540385" cy="236855"/>
                              </a:xfrm>
                              <a:prstGeom prst="rect">
                                <a:avLst/>
                              </a:prstGeom>
                              <a:noFill/>
                              <a:ln w="6350">
                                <a:noFill/>
                              </a:ln>
                            </wps:spPr>
                            <wps:txbx>
                              <w:txbxContent>
                                <w:p w14:paraId="2377F90C" w14:textId="77777777" w:rsidR="00053D4A" w:rsidRDefault="00053D4A" w:rsidP="00FC1022">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100840479" name="Group 2100840479"/>
                          <wpg:cNvGrpSpPr/>
                          <wpg:grpSpPr>
                            <a:xfrm>
                              <a:off x="959080" y="1281630"/>
                              <a:ext cx="1506541" cy="236220"/>
                              <a:chOff x="959080" y="1281630"/>
                              <a:chExt cx="1506541" cy="236220"/>
                            </a:xfrm>
                          </wpg:grpSpPr>
                          <wps:wsp>
                            <wps:cNvPr id="1678442636" name="Straight Arrow Connector 1678442636"/>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838580719" name="Text Box 1"/>
                            <wps:cNvSpPr txBox="1"/>
                            <wps:spPr>
                              <a:xfrm>
                                <a:off x="1925236" y="1281630"/>
                                <a:ext cx="540385" cy="236220"/>
                              </a:xfrm>
                              <a:prstGeom prst="rect">
                                <a:avLst/>
                              </a:prstGeom>
                              <a:noFill/>
                              <a:ln w="6350">
                                <a:noFill/>
                              </a:ln>
                            </wps:spPr>
                            <wps:txbx>
                              <w:txbxContent>
                                <w:p w14:paraId="4C9A0339" w14:textId="77777777" w:rsidR="00053D4A" w:rsidRDefault="00053D4A" w:rsidP="00FC1022">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1459478189" name="Text Box 11076011"/>
                        <wps:cNvSpPr txBox="1"/>
                        <wps:spPr>
                          <a:xfrm>
                            <a:off x="724440" y="21717"/>
                            <a:ext cx="711070" cy="216799"/>
                          </a:xfrm>
                          <a:prstGeom prst="rect">
                            <a:avLst/>
                          </a:prstGeom>
                          <a:noFill/>
                          <a:ln w="6350">
                            <a:noFill/>
                          </a:ln>
                        </wps:spPr>
                        <wps:txbx>
                          <w:txbxContent>
                            <w:p w14:paraId="4B7A6E95" w14:textId="77777777" w:rsidR="00053D4A" w:rsidRDefault="00053D4A" w:rsidP="00FC1022">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7146462" name="Text Box 1"/>
                        <wps:cNvSpPr txBox="1"/>
                        <wps:spPr>
                          <a:xfrm>
                            <a:off x="1921630" y="39756"/>
                            <a:ext cx="711020" cy="232916"/>
                          </a:xfrm>
                          <a:prstGeom prst="rect">
                            <a:avLst/>
                          </a:prstGeom>
                          <a:noFill/>
                          <a:ln w="6350">
                            <a:noFill/>
                          </a:ln>
                        </wps:spPr>
                        <wps:txbx>
                          <w:txbxContent>
                            <w:p w14:paraId="32F131E8" w14:textId="77777777" w:rsidR="00053D4A" w:rsidRDefault="00053D4A" w:rsidP="00FC1022">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099825802" name="Picture 2099825802"/>
                          <pic:cNvPicPr>
                            <a:picLocks noChangeAspect="1"/>
                          </pic:cNvPicPr>
                        </pic:nvPicPr>
                        <pic:blipFill rotWithShape="1">
                          <a:blip r:embed="rId63"/>
                          <a:srcRect l="4904" t="20900" r="8176" b="22704"/>
                          <a:stretch/>
                        </pic:blipFill>
                        <pic:spPr>
                          <a:xfrm>
                            <a:off x="466665" y="173201"/>
                            <a:ext cx="2200447" cy="1070949"/>
                          </a:xfrm>
                          <a:prstGeom prst="rect">
                            <a:avLst/>
                          </a:prstGeom>
                        </pic:spPr>
                      </pic:pic>
                    </wpc:wpc>
                  </a:graphicData>
                </a:graphic>
              </wp:inline>
            </w:drawing>
          </mc:Choice>
          <mc:Fallback>
            <w:pict>
              <v:group w14:anchorId="29E8D242" id="_x0000_s1273" editas="canvas" style="width:241pt;height:128.8pt;mso-position-horizontal-relative:char;mso-position-vertical-relative:line" coordsize="30607,1635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">
                <v:shape id="_x0000_s1274" type="#_x0000_t75" style="position:absolute;width:30607;height:16357;visibility:visible;mso-wrap-style:square" filled="t">
                  <v:fill o:detectmouseclick="t"/>
                  <v:path o:connecttype="none"/>
                </v:shape>
                <v:shape id="Text Box 814151618" o:spid="_x0000_s1275" type="#_x0000_t202" style="position:absolute;top:12369;width:30188;height:3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" filled="f" stroked="f" strokeweight=".5pt">
                  <v:textbox>
                    <w:txbxContent>
                      <w:p w14:paraId="3C755360" w14:textId="1E41EA1A" w:rsidR="00053D4A" w:rsidRPr="00B51967" w:rsidRDefault="00147500" w:rsidP="00B74EBB">
                        <w:pPr>
                          <w:pStyle w:val="FigureCaption"/>
                          <w:rPr>
                            <w:b/>
                            <w:color w:val="0070C0"/>
                          </w:rPr>
                        </w:pPr>
                        <w:r>
                          <w:rPr>
                            <w:b/>
                          </w:rPr>
                          <w:t>Fig.18</w:t>
                        </w:r>
                        <w:r w:rsidR="00053D4A">
                          <w:rPr>
                            <w:b/>
                          </w:rPr>
                          <w:t>.</w:t>
                        </w:r>
                        <w:r w:rsidR="00053D4A" w:rsidRPr="00B51967">
                          <w:t xml:space="preserve"> </w:t>
                        </w:r>
                        <w:r w:rsidR="00053D4A">
                          <w:t>Solar Plant</w:t>
                        </w:r>
                        <w:r w:rsidR="00053D4A" w:rsidRPr="00B51967">
                          <w:t>: L</w:t>
                        </w:r>
                        <w:r w:rsidR="00053D4A">
                          <w:t>L</w:t>
                        </w:r>
                        <w:r w:rsidR="00053D4A" w:rsidRPr="00B51967">
                          <w:t xml:space="preserve">G Fault Grid end </w:t>
                        </w:r>
                        <w:r w:rsidR="00053D4A">
                          <w:t xml:space="preserve">during </w:t>
                        </w:r>
                        <w:r w:rsidR="00053D4A" w:rsidRPr="00B51967">
                          <w:t>fault phaser (a) Current (b) Voltage</w:t>
                        </w:r>
                      </w:p>
                      <w:p w14:paraId="26F89501" w14:textId="0DBA3AFA" w:rsidR="00053D4A" w:rsidRDefault="00053D4A" w:rsidP="00831E2A">
                        <w:pPr>
                          <w:pStyle w:val="Caption"/>
                        </w:pPr>
                      </w:p>
                    </w:txbxContent>
                  </v:textbox>
                </v:shape>
                <v:group id="Group 2093975363" o:spid="_x0000_s1276" style="position:absolute;left:5209;top:11103;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">
                  <v:group id="Group 1075218486" o:spid="_x0000_s1277"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">
                    <v:shape id="Straight Arrow Connector 2027946744" o:spid="_x0000_s1278"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" strokecolor="red" strokeweight=".5pt">
                      <v:stroke endarrow="block" joinstyle="miter"/>
                    </v:shape>
                    <v:shape id="Text Box 722221640" o:spid="_x0000_s1279"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" filled="f" stroked="f" strokeweight=".5pt">
                      <v:textbox>
                        <w:txbxContent>
                          <w:p w14:paraId="297909C1" w14:textId="77777777" w:rsidR="00053D4A" w:rsidRDefault="00053D4A" w:rsidP="00FC1022">
                            <w:pPr>
                              <w:rPr>
                                <w:sz w:val="16"/>
                                <w:szCs w:val="16"/>
                              </w:rPr>
                            </w:pPr>
                            <w:r>
                              <w:rPr>
                                <w:sz w:val="16"/>
                                <w:szCs w:val="16"/>
                              </w:rPr>
                              <w:t>A Phase</w:t>
                            </w:r>
                          </w:p>
                        </w:txbxContent>
                      </v:textbox>
                    </v:shape>
                  </v:group>
                  <v:group id="Group 884066548" o:spid="_x0000_s1280"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">
                    <v:shape id="Straight Arrow Connector 1028410596" o:spid="_x0000_s1281"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" strokecolor="#00b050" strokeweight=".5pt">
                      <v:stroke endarrow="block" joinstyle="miter"/>
                    </v:shape>
                    <v:shape id="Text Box 1" o:spid="_x0000_s1282"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" filled="f" stroked="f" strokeweight=".5pt">
                      <v:textbox>
                        <w:txbxContent>
                          <w:p w14:paraId="2377F90C" w14:textId="77777777" w:rsidR="00053D4A" w:rsidRDefault="00053D4A" w:rsidP="00FC1022">
                            <w:pPr>
                              <w:rPr>
                                <w:sz w:val="16"/>
                                <w:szCs w:val="16"/>
                              </w:rPr>
                            </w:pPr>
                            <w:r>
                              <w:rPr>
                                <w:sz w:val="16"/>
                                <w:szCs w:val="16"/>
                              </w:rPr>
                              <w:t>B Phase</w:t>
                            </w:r>
                          </w:p>
                        </w:txbxContent>
                      </v:textbox>
                    </v:shape>
                  </v:group>
                  <v:group id="Group 2100840479" o:spid="_x0000_s1283"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">
                    <v:shape id="Straight Arrow Connector 1678442636" o:spid="_x0000_s1284"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" strokecolor="#371dd3" strokeweight=".5pt">
                      <v:stroke endarrow="block" joinstyle="miter"/>
                    </v:shape>
                    <v:shape id="Text Box 1" o:spid="_x0000_s1285"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" filled="f" stroked="f" strokeweight=".5pt">
                      <v:textbox>
                        <w:txbxContent>
                          <w:p w14:paraId="4C9A0339" w14:textId="77777777" w:rsidR="00053D4A" w:rsidRDefault="00053D4A" w:rsidP="00FC1022">
                            <w:pPr>
                              <w:rPr>
                                <w:sz w:val="16"/>
                                <w:szCs w:val="16"/>
                              </w:rPr>
                            </w:pPr>
                            <w:r>
                              <w:rPr>
                                <w:sz w:val="16"/>
                                <w:szCs w:val="16"/>
                              </w:rPr>
                              <w:t>C Phase</w:t>
                            </w:r>
                          </w:p>
                        </w:txbxContent>
                      </v:textbox>
                    </v:shape>
                  </v:group>
                </v:group>
                <v:shape id="Text Box 11076011" o:spid="_x0000_s1286" type="#_x0000_t202" style="position:absolute;left:7244;top:217;width:7111;height:2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" filled="f" stroked="f" strokeweight=".5pt">
                  <v:textbox>
                    <w:txbxContent>
                      <w:p w14:paraId="4B7A6E95" w14:textId="77777777" w:rsidR="00053D4A" w:rsidRDefault="00053D4A" w:rsidP="00FC1022">
                        <w:pPr>
                          <w:rPr>
                            <w:sz w:val="16"/>
                            <w:szCs w:val="16"/>
                          </w:rPr>
                        </w:pPr>
                        <w:r>
                          <w:rPr>
                            <w:sz w:val="16"/>
                            <w:szCs w:val="16"/>
                          </w:rPr>
                          <w:t>Current</w:t>
                        </w:r>
                      </w:p>
                    </w:txbxContent>
                  </v:textbox>
                </v:shape>
                <v:shape id="Text Box 1" o:spid="_x0000_s1287" type="#_x0000_t202" style="position:absolute;left:19216;top:397;width:7110;height:2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" filled="f" stroked="f" strokeweight=".5pt">
                  <v:textbox>
                    <w:txbxContent>
                      <w:p w14:paraId="32F131E8" w14:textId="77777777" w:rsidR="00053D4A" w:rsidRDefault="00053D4A" w:rsidP="00FC1022">
                        <w:pPr>
                          <w:rPr>
                            <w:sz w:val="16"/>
                            <w:szCs w:val="16"/>
                          </w:rPr>
                        </w:pPr>
                        <w:r>
                          <w:rPr>
                            <w:sz w:val="16"/>
                            <w:szCs w:val="16"/>
                          </w:rPr>
                          <w:t>Voltage</w:t>
                        </w:r>
                      </w:p>
                    </w:txbxContent>
                  </v:textbox>
                </v:shape>
                <v:shape id="Picture 2099825802" o:spid="_x0000_s1288" type="#_x0000_t75" style="position:absolute;left:4666;top:1732;width:22005;height:10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">
                  <v:imagedata r:id="rId64" o:title="" croptop="13697f" cropbottom="14879f" cropleft="3214f" cropright="5358f"/>
                </v:shape>
                <w10:anchorlock/>
              </v:group>
            </w:pict>
          </mc:Fallback>
        </mc:AlternateContent>
      </w:r>
    </w:p>
    <w:p w14:paraId="0B7409F8" w14:textId="3FCAC86D" w:rsidR="00F62C00" w:rsidRPr="0067305F" w:rsidRDefault="00F62C00" w:rsidP="00364B85">
      <w:pPr>
        <w:jc w:val="both"/>
        <w:rPr>
          <w:sz w:val="20"/>
          <w:szCs w:val="20"/>
        </w:rPr>
      </w:pPr>
      <w:r w:rsidRPr="0067305F">
        <w:rPr>
          <w:noProof/>
          <w:lang w:val="en-IN" w:eastAsia="en-IN"/>
        </w:rPr>
        <mc:AlternateContent>
          <mc:Choice Requires="wpc">
            <w:drawing>
              <wp:inline distT="0" distB="0" distL="0" distR="0" wp14:anchorId="6177D5C9" wp14:editId="5F889EBA">
                <wp:extent cx="3060700" cy="1665945"/>
                <wp:effectExtent l="0" t="0" r="6350" b="0"/>
                <wp:docPr id="758765993"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80134510" name="Text Box 1380134510"/>
                        <wps:cNvSpPr txBox="1"/>
                        <wps:spPr>
                          <a:xfrm>
                            <a:off x="76503" y="1273993"/>
                            <a:ext cx="2984197" cy="377681"/>
                          </a:xfrm>
                          <a:prstGeom prst="rect">
                            <a:avLst/>
                          </a:prstGeom>
                          <a:noFill/>
                          <a:ln w="6350">
                            <a:noFill/>
                          </a:ln>
                        </wps:spPr>
                        <wps:txbx>
                          <w:txbxContent>
                            <w:p w14:paraId="7DAF215E" w14:textId="49B3F81F" w:rsidR="00F62C00" w:rsidRPr="00B51967" w:rsidRDefault="00147500" w:rsidP="00F62C00">
                              <w:pPr>
                                <w:pStyle w:val="FigureCaption"/>
                                <w:rPr>
                                  <w:b/>
                                  <w:color w:val="0070C0"/>
                                </w:rPr>
                              </w:pPr>
                              <w:r>
                                <w:rPr>
                                  <w:b/>
                                </w:rPr>
                                <w:t>Fig.19</w:t>
                              </w:r>
                              <w:r w:rsidR="00F62C00">
                                <w:rPr>
                                  <w:b/>
                                </w:rPr>
                                <w:t>.</w:t>
                              </w:r>
                              <w:r w:rsidR="00F62C00" w:rsidRPr="00B51967">
                                <w:t xml:space="preserve"> </w:t>
                              </w:r>
                              <w:r w:rsidR="00F62C00">
                                <w:t>Solar Plant</w:t>
                              </w:r>
                              <w:r w:rsidR="00F62C00" w:rsidRPr="00B51967">
                                <w:t>: L</w:t>
                              </w:r>
                              <w:r w:rsidR="00F62C00">
                                <w:t>L</w:t>
                              </w:r>
                              <w:r w:rsidR="00F62C00" w:rsidRPr="00B51967">
                                <w:t xml:space="preserve">G Fault </w:t>
                              </w:r>
                              <w:r w:rsidR="00F62C00">
                                <w:t>DER</w:t>
                              </w:r>
                              <w:r w:rsidR="00F62C00" w:rsidRPr="00B51967">
                                <w:t xml:space="preserve"> end </w:t>
                              </w:r>
                              <w:r w:rsidR="00F62C00">
                                <w:t>pre-</w:t>
                              </w:r>
                              <w:r w:rsidR="00F62C00" w:rsidRPr="00B51967">
                                <w:t>fault phaser (a) Current (b) Voltage</w:t>
                              </w:r>
                            </w:p>
                            <w:p w14:paraId="42A00EC8" w14:textId="77777777" w:rsidR="00F62C00" w:rsidRDefault="00F62C00" w:rsidP="00F62C00">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109610429" name="Group 1109610429"/>
                        <wpg:cNvGrpSpPr/>
                        <wpg:grpSpPr>
                          <a:xfrm>
                            <a:off x="466665" y="1089067"/>
                            <a:ext cx="2268088" cy="253699"/>
                            <a:chOff x="196958" y="1281630"/>
                            <a:chExt cx="2268663" cy="253840"/>
                          </a:xfrm>
                        </wpg:grpSpPr>
                        <wpg:grpSp>
                          <wpg:cNvPr id="1049915483" name="Group 1049915483"/>
                          <wpg:cNvGrpSpPr/>
                          <wpg:grpSpPr>
                            <a:xfrm>
                              <a:off x="196958" y="1298065"/>
                              <a:ext cx="776268" cy="237405"/>
                              <a:chOff x="196958" y="1298065"/>
                              <a:chExt cx="776268" cy="237405"/>
                            </a:xfrm>
                          </wpg:grpSpPr>
                          <wps:wsp>
                            <wps:cNvPr id="1469153910" name="Straight Arrow Connector 1469153910"/>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79777051" name="Text Box 722221640"/>
                            <wps:cNvSpPr txBox="1"/>
                            <wps:spPr>
                              <a:xfrm>
                                <a:off x="432595" y="1298065"/>
                                <a:ext cx="540631" cy="237405"/>
                              </a:xfrm>
                              <a:prstGeom prst="rect">
                                <a:avLst/>
                              </a:prstGeom>
                              <a:noFill/>
                              <a:ln w="6350">
                                <a:noFill/>
                              </a:ln>
                            </wps:spPr>
                            <wps:txbx>
                              <w:txbxContent>
                                <w:p w14:paraId="1163DD69" w14:textId="77777777" w:rsidR="00F62C00" w:rsidRDefault="00F62C00" w:rsidP="00F62C00">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376862326" name="Group 1376862326"/>
                          <wpg:cNvGrpSpPr/>
                          <wpg:grpSpPr>
                            <a:xfrm>
                              <a:off x="1193918" y="1291014"/>
                              <a:ext cx="731319" cy="236855"/>
                              <a:chOff x="1193918" y="1291014"/>
                              <a:chExt cx="731319" cy="236855"/>
                            </a:xfrm>
                          </wpg:grpSpPr>
                          <wps:wsp>
                            <wps:cNvPr id="1513953001" name="Straight Arrow Connector 1513953001"/>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672317814" name="Text Box 1"/>
                            <wps:cNvSpPr txBox="1"/>
                            <wps:spPr>
                              <a:xfrm>
                                <a:off x="1193918" y="1291014"/>
                                <a:ext cx="540385" cy="236855"/>
                              </a:xfrm>
                              <a:prstGeom prst="rect">
                                <a:avLst/>
                              </a:prstGeom>
                              <a:noFill/>
                              <a:ln w="6350">
                                <a:noFill/>
                              </a:ln>
                            </wps:spPr>
                            <wps:txbx>
                              <w:txbxContent>
                                <w:p w14:paraId="3F31B4F3" w14:textId="77777777" w:rsidR="00F62C00" w:rsidRDefault="00F62C00" w:rsidP="00F62C00">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064554360" name="Group 1064554360"/>
                          <wpg:cNvGrpSpPr/>
                          <wpg:grpSpPr>
                            <a:xfrm>
                              <a:off x="959080" y="1281630"/>
                              <a:ext cx="1506541" cy="236220"/>
                              <a:chOff x="959080" y="1281630"/>
                              <a:chExt cx="1506541" cy="236220"/>
                            </a:xfrm>
                          </wpg:grpSpPr>
                          <wps:wsp>
                            <wps:cNvPr id="2040187855" name="Straight Arrow Connector 2040187855"/>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654032769" name="Text Box 1"/>
                            <wps:cNvSpPr txBox="1"/>
                            <wps:spPr>
                              <a:xfrm>
                                <a:off x="1925236" y="1281630"/>
                                <a:ext cx="540385" cy="236220"/>
                              </a:xfrm>
                              <a:prstGeom prst="rect">
                                <a:avLst/>
                              </a:prstGeom>
                              <a:noFill/>
                              <a:ln w="6350">
                                <a:noFill/>
                              </a:ln>
                            </wps:spPr>
                            <wps:txbx>
                              <w:txbxContent>
                                <w:p w14:paraId="70F7A3C5" w14:textId="77777777" w:rsidR="00F62C00" w:rsidRDefault="00F62C00" w:rsidP="00F62C00">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38506084" name="Text Box 11076011"/>
                        <wps:cNvSpPr txBox="1"/>
                        <wps:spPr>
                          <a:xfrm>
                            <a:off x="724440" y="21717"/>
                            <a:ext cx="711070" cy="216799"/>
                          </a:xfrm>
                          <a:prstGeom prst="rect">
                            <a:avLst/>
                          </a:prstGeom>
                          <a:noFill/>
                          <a:ln w="6350">
                            <a:noFill/>
                          </a:ln>
                        </wps:spPr>
                        <wps:txbx>
                          <w:txbxContent>
                            <w:p w14:paraId="6752A012" w14:textId="77777777" w:rsidR="00F62C00" w:rsidRDefault="00F62C00" w:rsidP="00F62C00">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81155575" name="Text Box 1"/>
                        <wps:cNvSpPr txBox="1"/>
                        <wps:spPr>
                          <a:xfrm>
                            <a:off x="1921630" y="39756"/>
                            <a:ext cx="711020" cy="232916"/>
                          </a:xfrm>
                          <a:prstGeom prst="rect">
                            <a:avLst/>
                          </a:prstGeom>
                          <a:noFill/>
                          <a:ln w="6350">
                            <a:noFill/>
                          </a:ln>
                        </wps:spPr>
                        <wps:txbx>
                          <w:txbxContent>
                            <w:p w14:paraId="67D3B4C5" w14:textId="77777777" w:rsidR="00F62C00" w:rsidRDefault="00F62C00" w:rsidP="00F62C00">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47858690" name="Picture 447858690"/>
                          <pic:cNvPicPr>
                            <a:picLocks noChangeAspect="1"/>
                          </pic:cNvPicPr>
                        </pic:nvPicPr>
                        <pic:blipFill rotWithShape="1">
                          <a:blip r:embed="rId65"/>
                          <a:srcRect l="5266" t="21411" r="8378" b="25942"/>
                          <a:stretch/>
                        </pic:blipFill>
                        <pic:spPr>
                          <a:xfrm>
                            <a:off x="455883" y="170605"/>
                            <a:ext cx="2120024" cy="969523"/>
                          </a:xfrm>
                          <a:prstGeom prst="rect">
                            <a:avLst/>
                          </a:prstGeom>
                        </pic:spPr>
                      </pic:pic>
                    </wpc:wpc>
                  </a:graphicData>
                </a:graphic>
              </wp:inline>
            </w:drawing>
          </mc:Choice>
          <mc:Fallback>
            <w:pict>
              <v:group w14:anchorId="6177D5C9" id="_x0000_s1289" editas="canvas" style="width:241pt;height:131.2pt;mso-position-horizontal-relative:char;mso-position-vertical-relative:line" coordsize="30607,1665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">
                <v:shape id="_x0000_s1290" type="#_x0000_t75" style="position:absolute;width:30607;height:16656;visibility:visible;mso-wrap-style:square" filled="t">
                  <v:fill o:detectmouseclick="t"/>
                  <v:path o:connecttype="none"/>
                </v:shape>
                <v:shape id="Text Box 1380134510" o:spid="_x0000_s1291" type="#_x0000_t202" style="position:absolute;left:765;top:12739;width:29842;height:3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" filled="f" stroked="f" strokeweight=".5pt">
                  <v:textbox>
                    <w:txbxContent>
                      <w:p w14:paraId="7DAF215E" w14:textId="49B3F81F" w:rsidR="00F62C00" w:rsidRPr="00B51967" w:rsidRDefault="00147500" w:rsidP="00F62C00">
                        <w:pPr>
                          <w:pStyle w:val="FigureCaption"/>
                          <w:rPr>
                            <w:b/>
                            <w:color w:val="0070C0"/>
                          </w:rPr>
                        </w:pPr>
                        <w:r>
                          <w:rPr>
                            <w:b/>
                          </w:rPr>
                          <w:t>Fig.19</w:t>
                        </w:r>
                        <w:r w:rsidR="00F62C00">
                          <w:rPr>
                            <w:b/>
                          </w:rPr>
                          <w:t>.</w:t>
                        </w:r>
                        <w:r w:rsidR="00F62C00" w:rsidRPr="00B51967">
                          <w:t xml:space="preserve"> </w:t>
                        </w:r>
                        <w:r w:rsidR="00F62C00">
                          <w:t>Solar Plant</w:t>
                        </w:r>
                        <w:r w:rsidR="00F62C00" w:rsidRPr="00B51967">
                          <w:t>: L</w:t>
                        </w:r>
                        <w:r w:rsidR="00F62C00">
                          <w:t>L</w:t>
                        </w:r>
                        <w:r w:rsidR="00F62C00" w:rsidRPr="00B51967">
                          <w:t xml:space="preserve">G Fault </w:t>
                        </w:r>
                        <w:r w:rsidR="00F62C00">
                          <w:t>DER</w:t>
                        </w:r>
                        <w:r w:rsidR="00F62C00" w:rsidRPr="00B51967">
                          <w:t xml:space="preserve"> end </w:t>
                        </w:r>
                        <w:r w:rsidR="00F62C00">
                          <w:t>pre-</w:t>
                        </w:r>
                        <w:r w:rsidR="00F62C00" w:rsidRPr="00B51967">
                          <w:t>fault phaser (a) Current (b) Voltage</w:t>
                        </w:r>
                      </w:p>
                      <w:p w14:paraId="42A00EC8" w14:textId="77777777" w:rsidR="00F62C00" w:rsidRDefault="00F62C00" w:rsidP="00F62C00">
                        <w:pPr>
                          <w:pStyle w:val="Caption"/>
                        </w:pPr>
                      </w:p>
                    </w:txbxContent>
                  </v:textbox>
                </v:shape>
                <v:group id="Group 1109610429" o:spid="_x0000_s1292" style="position:absolute;left:4666;top:10890;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">
                  <v:group id="Group 1049915483" o:spid="_x0000_s1293"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">
                    <v:shape id="Straight Arrow Connector 1469153910" o:spid="_x0000_s1294"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" strokecolor="red" strokeweight=".5pt">
                      <v:stroke endarrow="block" joinstyle="miter"/>
                    </v:shape>
                    <v:shape id="Text Box 722221640" o:spid="_x0000_s1295"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" filled="f" stroked="f" strokeweight=".5pt">
                      <v:textbox>
                        <w:txbxContent>
                          <w:p w14:paraId="1163DD69" w14:textId="77777777" w:rsidR="00F62C00" w:rsidRDefault="00F62C00" w:rsidP="00F62C00">
                            <w:pPr>
                              <w:rPr>
                                <w:sz w:val="16"/>
                                <w:szCs w:val="16"/>
                              </w:rPr>
                            </w:pPr>
                            <w:r>
                              <w:rPr>
                                <w:sz w:val="16"/>
                                <w:szCs w:val="16"/>
                              </w:rPr>
                              <w:t>A Phase</w:t>
                            </w:r>
                          </w:p>
                        </w:txbxContent>
                      </v:textbox>
                    </v:shape>
                  </v:group>
                  <v:group id="Group 1376862326" o:spid="_x0000_s1296"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">
                    <v:shape id="Straight Arrow Connector 1513953001" o:spid="_x0000_s1297"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" strokecolor="#00b050" strokeweight=".5pt">
                      <v:stroke endarrow="block" joinstyle="miter"/>
                    </v:shape>
                    <v:shape id="Text Box 1" o:spid="_x0000_s1298"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" filled="f" stroked="f" strokeweight=".5pt">
                      <v:textbox>
                        <w:txbxContent>
                          <w:p w14:paraId="3F31B4F3" w14:textId="77777777" w:rsidR="00F62C00" w:rsidRDefault="00F62C00" w:rsidP="00F62C00">
                            <w:pPr>
                              <w:rPr>
                                <w:sz w:val="16"/>
                                <w:szCs w:val="16"/>
                              </w:rPr>
                            </w:pPr>
                            <w:r>
                              <w:rPr>
                                <w:sz w:val="16"/>
                                <w:szCs w:val="16"/>
                              </w:rPr>
                              <w:t>B Phase</w:t>
                            </w:r>
                          </w:p>
                        </w:txbxContent>
                      </v:textbox>
                    </v:shape>
                  </v:group>
                  <v:group id="Group 1064554360" o:spid="_x0000_s1299"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">
                    <v:shape id="Straight Arrow Connector 2040187855" o:spid="_x0000_s1300"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" strokecolor="#371dd3" strokeweight=".5pt">
                      <v:stroke endarrow="block" joinstyle="miter"/>
                    </v:shape>
                    <v:shape id="Text Box 1" o:spid="_x0000_s1301"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" filled="f" stroked="f" strokeweight=".5pt">
                      <v:textbox>
                        <w:txbxContent>
                          <w:p w14:paraId="70F7A3C5" w14:textId="77777777" w:rsidR="00F62C00" w:rsidRDefault="00F62C00" w:rsidP="00F62C00">
                            <w:pPr>
                              <w:rPr>
                                <w:sz w:val="16"/>
                                <w:szCs w:val="16"/>
                              </w:rPr>
                            </w:pPr>
                            <w:r>
                              <w:rPr>
                                <w:sz w:val="16"/>
                                <w:szCs w:val="16"/>
                              </w:rPr>
                              <w:t>C Phase</w:t>
                            </w:r>
                          </w:p>
                        </w:txbxContent>
                      </v:textbox>
                    </v:shape>
                  </v:group>
                </v:group>
                <v:shape id="Text Box 11076011" o:spid="_x0000_s1302" type="#_x0000_t202" style="position:absolute;left:7244;top:217;width:7111;height:2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" filled="f" stroked="f" strokeweight=".5pt">
                  <v:textbox>
                    <w:txbxContent>
                      <w:p w14:paraId="6752A012" w14:textId="77777777" w:rsidR="00F62C00" w:rsidRDefault="00F62C00" w:rsidP="00F62C00">
                        <w:pPr>
                          <w:rPr>
                            <w:sz w:val="16"/>
                            <w:szCs w:val="16"/>
                          </w:rPr>
                        </w:pPr>
                        <w:r>
                          <w:rPr>
                            <w:sz w:val="16"/>
                            <w:szCs w:val="16"/>
                          </w:rPr>
                          <w:t>Current</w:t>
                        </w:r>
                      </w:p>
                    </w:txbxContent>
                  </v:textbox>
                </v:shape>
                <v:shape id="Text Box 1" o:spid="_x0000_s1303" type="#_x0000_t202" style="position:absolute;left:19216;top:397;width:7110;height:2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" filled="f" stroked="f" strokeweight=".5pt">
                  <v:textbox>
                    <w:txbxContent>
                      <w:p w14:paraId="67D3B4C5" w14:textId="77777777" w:rsidR="00F62C00" w:rsidRDefault="00F62C00" w:rsidP="00F62C00">
                        <w:pPr>
                          <w:rPr>
                            <w:sz w:val="16"/>
                            <w:szCs w:val="16"/>
                          </w:rPr>
                        </w:pPr>
                        <w:r>
                          <w:rPr>
                            <w:sz w:val="16"/>
                            <w:szCs w:val="16"/>
                          </w:rPr>
                          <w:t>Voltage</w:t>
                        </w:r>
                      </w:p>
                    </w:txbxContent>
                  </v:textbox>
                </v:shape>
                <v:shape id="Picture 447858690" o:spid="_x0000_s1304" type="#_x0000_t75" style="position:absolute;left:4558;top:1706;width:21201;height:9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">
                  <v:imagedata r:id="rId66" o:title="" croptop="14032f" cropbottom="17001f" cropleft="3451f" cropright="5491f"/>
                </v:shape>
                <w10:anchorlock/>
              </v:group>
            </w:pict>
          </mc:Fallback>
        </mc:AlternateContent>
      </w:r>
    </w:p>
    <w:p w14:paraId="7122FFBF" w14:textId="490C1A42" w:rsidR="00F865AC" w:rsidRPr="0067305F" w:rsidRDefault="00F865AC" w:rsidP="00364B85">
      <w:pPr>
        <w:jc w:val="both"/>
        <w:rPr>
          <w:sz w:val="20"/>
          <w:szCs w:val="20"/>
        </w:rPr>
      </w:pPr>
      <w:r w:rsidRPr="0067305F">
        <w:rPr>
          <w:noProof/>
          <w:lang w:val="en-IN" w:eastAsia="en-IN"/>
        </w:rPr>
        <mc:AlternateContent>
          <mc:Choice Requires="wpc">
            <w:drawing>
              <wp:inline distT="0" distB="0" distL="0" distR="0" wp14:anchorId="705841CC" wp14:editId="75270282">
                <wp:extent cx="3060700" cy="1576329"/>
                <wp:effectExtent l="0" t="0" r="6350" b="5080"/>
                <wp:docPr id="1303186516"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719550726" name="Text Box 719550726"/>
                        <wps:cNvSpPr txBox="1"/>
                        <wps:spPr>
                          <a:xfrm>
                            <a:off x="0" y="1171517"/>
                            <a:ext cx="3060700" cy="368812"/>
                          </a:xfrm>
                          <a:prstGeom prst="rect">
                            <a:avLst/>
                          </a:prstGeom>
                          <a:noFill/>
                          <a:ln w="6350">
                            <a:noFill/>
                          </a:ln>
                        </wps:spPr>
                        <wps:txbx>
                          <w:txbxContent>
                            <w:p w14:paraId="37D972E6" w14:textId="468803C4" w:rsidR="00F865AC" w:rsidRPr="00B51967" w:rsidRDefault="00147500" w:rsidP="00F865AC">
                              <w:pPr>
                                <w:pStyle w:val="FigureCaption"/>
                                <w:rPr>
                                  <w:b/>
                                  <w:color w:val="0070C0"/>
                                </w:rPr>
                              </w:pPr>
                              <w:r>
                                <w:rPr>
                                  <w:b/>
                                </w:rPr>
                                <w:t>Fig.20</w:t>
                              </w:r>
                              <w:r w:rsidR="00F865AC">
                                <w:rPr>
                                  <w:b/>
                                </w:rPr>
                                <w:t>.</w:t>
                              </w:r>
                              <w:r w:rsidR="00F865AC" w:rsidRPr="00B51967">
                                <w:t xml:space="preserve"> </w:t>
                              </w:r>
                              <w:r w:rsidR="00F865AC">
                                <w:t>Solar Plant</w:t>
                              </w:r>
                              <w:r w:rsidR="00F865AC" w:rsidRPr="00B51967">
                                <w:t>: L</w:t>
                              </w:r>
                              <w:r w:rsidR="00F865AC">
                                <w:t>L</w:t>
                              </w:r>
                              <w:r w:rsidR="00F865AC" w:rsidRPr="00B51967">
                                <w:t xml:space="preserve">G Fault </w:t>
                              </w:r>
                              <w:r w:rsidR="00F865AC">
                                <w:t>DER</w:t>
                              </w:r>
                              <w:r w:rsidR="00F865AC" w:rsidRPr="00B51967">
                                <w:t xml:space="preserve"> end </w:t>
                              </w:r>
                              <w:r w:rsidR="00F865AC">
                                <w:t xml:space="preserve">during </w:t>
                              </w:r>
                              <w:r w:rsidR="00F865AC" w:rsidRPr="00B51967">
                                <w:t>fault phaser (a) Current (b) Voltage</w:t>
                              </w:r>
                            </w:p>
                            <w:p w14:paraId="2C19B8FF" w14:textId="77777777" w:rsidR="00F865AC" w:rsidRDefault="00F865AC" w:rsidP="00F865AC">
                              <w:pPr>
                                <w:pStyle w:val="Caption"/>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928596718" name="Group 1928596718"/>
                        <wpg:cNvGrpSpPr/>
                        <wpg:grpSpPr>
                          <a:xfrm>
                            <a:off x="499656" y="1017906"/>
                            <a:ext cx="2268088" cy="253699"/>
                            <a:chOff x="196958" y="1281630"/>
                            <a:chExt cx="2268663" cy="253840"/>
                          </a:xfrm>
                        </wpg:grpSpPr>
                        <wpg:grpSp>
                          <wpg:cNvPr id="1694971717" name="Group 1694971717"/>
                          <wpg:cNvGrpSpPr/>
                          <wpg:grpSpPr>
                            <a:xfrm>
                              <a:off x="196958" y="1298065"/>
                              <a:ext cx="776268" cy="237405"/>
                              <a:chOff x="196958" y="1298065"/>
                              <a:chExt cx="776268" cy="237405"/>
                            </a:xfrm>
                          </wpg:grpSpPr>
                          <wps:wsp>
                            <wps:cNvPr id="1863336421" name="Straight Arrow Connector 1863336421"/>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08455657" name="Text Box 722221640"/>
                            <wps:cNvSpPr txBox="1"/>
                            <wps:spPr>
                              <a:xfrm>
                                <a:off x="432595" y="1298065"/>
                                <a:ext cx="540631" cy="237405"/>
                              </a:xfrm>
                              <a:prstGeom prst="rect">
                                <a:avLst/>
                              </a:prstGeom>
                              <a:noFill/>
                              <a:ln w="6350">
                                <a:noFill/>
                              </a:ln>
                            </wps:spPr>
                            <wps:txbx>
                              <w:txbxContent>
                                <w:p w14:paraId="71DAE780" w14:textId="77777777" w:rsidR="00F865AC" w:rsidRDefault="00F865AC" w:rsidP="00F865AC">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542475021" name="Group 1542475021"/>
                          <wpg:cNvGrpSpPr/>
                          <wpg:grpSpPr>
                            <a:xfrm>
                              <a:off x="1193918" y="1291014"/>
                              <a:ext cx="731319" cy="236855"/>
                              <a:chOff x="1193918" y="1291014"/>
                              <a:chExt cx="731319" cy="236855"/>
                            </a:xfrm>
                          </wpg:grpSpPr>
                          <wps:wsp>
                            <wps:cNvPr id="734659894" name="Straight Arrow Connector 734659894"/>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829757040" name="Text Box 1"/>
                            <wps:cNvSpPr txBox="1"/>
                            <wps:spPr>
                              <a:xfrm>
                                <a:off x="1193918" y="1291014"/>
                                <a:ext cx="540385" cy="236855"/>
                              </a:xfrm>
                              <a:prstGeom prst="rect">
                                <a:avLst/>
                              </a:prstGeom>
                              <a:noFill/>
                              <a:ln w="6350">
                                <a:noFill/>
                              </a:ln>
                            </wps:spPr>
                            <wps:txbx>
                              <w:txbxContent>
                                <w:p w14:paraId="75F003AC" w14:textId="77777777" w:rsidR="00F865AC" w:rsidRDefault="00F865AC" w:rsidP="00F865AC">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969162645" name="Group 1969162645"/>
                          <wpg:cNvGrpSpPr/>
                          <wpg:grpSpPr>
                            <a:xfrm>
                              <a:off x="959080" y="1281630"/>
                              <a:ext cx="1506541" cy="236220"/>
                              <a:chOff x="959080" y="1281630"/>
                              <a:chExt cx="1506541" cy="236220"/>
                            </a:xfrm>
                          </wpg:grpSpPr>
                          <wps:wsp>
                            <wps:cNvPr id="1012890989" name="Straight Arrow Connector 1012890989"/>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55053013" name="Text Box 1"/>
                            <wps:cNvSpPr txBox="1"/>
                            <wps:spPr>
                              <a:xfrm>
                                <a:off x="1925236" y="1281630"/>
                                <a:ext cx="540385" cy="236220"/>
                              </a:xfrm>
                              <a:prstGeom prst="rect">
                                <a:avLst/>
                              </a:prstGeom>
                              <a:noFill/>
                              <a:ln w="6350">
                                <a:noFill/>
                              </a:ln>
                            </wps:spPr>
                            <wps:txbx>
                              <w:txbxContent>
                                <w:p w14:paraId="13C9C62A" w14:textId="77777777" w:rsidR="00F865AC" w:rsidRDefault="00F865AC" w:rsidP="00F865AC">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1258656615" name="Text Box 11076011"/>
                        <wps:cNvSpPr txBox="1"/>
                        <wps:spPr>
                          <a:xfrm>
                            <a:off x="702576" y="0"/>
                            <a:ext cx="711070" cy="216799"/>
                          </a:xfrm>
                          <a:prstGeom prst="rect">
                            <a:avLst/>
                          </a:prstGeom>
                          <a:noFill/>
                          <a:ln w="6350">
                            <a:noFill/>
                          </a:ln>
                        </wps:spPr>
                        <wps:txbx>
                          <w:txbxContent>
                            <w:p w14:paraId="3EC3E34B" w14:textId="77777777" w:rsidR="00F865AC" w:rsidRDefault="00F865AC" w:rsidP="00F865AC">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8019966" name="Text Box 1"/>
                        <wps:cNvSpPr txBox="1"/>
                        <wps:spPr>
                          <a:xfrm>
                            <a:off x="1897544" y="22"/>
                            <a:ext cx="711020" cy="232916"/>
                          </a:xfrm>
                          <a:prstGeom prst="rect">
                            <a:avLst/>
                          </a:prstGeom>
                          <a:noFill/>
                          <a:ln w="6350">
                            <a:noFill/>
                          </a:ln>
                        </wps:spPr>
                        <wps:txbx>
                          <w:txbxContent>
                            <w:p w14:paraId="7BF38A43" w14:textId="77777777" w:rsidR="00F865AC" w:rsidRDefault="00F865AC" w:rsidP="00F865AC">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34509833" name="Picture 1934509833"/>
                          <pic:cNvPicPr>
                            <a:picLocks noChangeAspect="1"/>
                          </pic:cNvPicPr>
                        </pic:nvPicPr>
                        <pic:blipFill rotWithShape="1">
                          <a:blip r:embed="rId67"/>
                          <a:srcRect l="5527" t="21761" r="8834" b="22660"/>
                          <a:stretch/>
                        </pic:blipFill>
                        <pic:spPr>
                          <a:xfrm>
                            <a:off x="472442" y="165589"/>
                            <a:ext cx="2047600" cy="996377"/>
                          </a:xfrm>
                          <a:prstGeom prst="rect">
                            <a:avLst/>
                          </a:prstGeom>
                        </pic:spPr>
                      </pic:pic>
                    </wpc:wpc>
                  </a:graphicData>
                </a:graphic>
              </wp:inline>
            </w:drawing>
          </mc:Choice>
          <mc:Fallback>
            <w:pict>
              <v:group w14:anchorId="705841CC" id="_x0000_s1305" editas="canvas" style="width:241pt;height:124.1pt;mso-position-horizontal-relative:char;mso-position-vertical-relative:line" coordsize="30607,157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">
                <v:shape id="_x0000_s1306" type="#_x0000_t75" style="position:absolute;width:30607;height:15760;visibility:visible;mso-wrap-style:square" filled="t">
                  <v:fill o:detectmouseclick="t"/>
                  <v:path o:connecttype="none"/>
                </v:shape>
                <v:shape id="Text Box 719550726" o:spid="_x0000_s1307" type="#_x0000_t202" style="position:absolute;top:11715;width:30607;height:3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" filled="f" stroked="f" strokeweight=".5pt">
                  <v:textbox>
                    <w:txbxContent>
                      <w:p w14:paraId="37D972E6" w14:textId="468803C4" w:rsidR="00F865AC" w:rsidRPr="00B51967" w:rsidRDefault="00147500" w:rsidP="00F865AC">
                        <w:pPr>
                          <w:pStyle w:val="FigureCaption"/>
                          <w:rPr>
                            <w:b/>
                            <w:color w:val="0070C0"/>
                          </w:rPr>
                        </w:pPr>
                        <w:r>
                          <w:rPr>
                            <w:b/>
                          </w:rPr>
                          <w:t>Fig.20</w:t>
                        </w:r>
                        <w:r w:rsidR="00F865AC">
                          <w:rPr>
                            <w:b/>
                          </w:rPr>
                          <w:t>.</w:t>
                        </w:r>
                        <w:r w:rsidR="00F865AC" w:rsidRPr="00B51967">
                          <w:t xml:space="preserve"> </w:t>
                        </w:r>
                        <w:r w:rsidR="00F865AC">
                          <w:t>Solar Plant</w:t>
                        </w:r>
                        <w:r w:rsidR="00F865AC" w:rsidRPr="00B51967">
                          <w:t>: L</w:t>
                        </w:r>
                        <w:r w:rsidR="00F865AC">
                          <w:t>L</w:t>
                        </w:r>
                        <w:r w:rsidR="00F865AC" w:rsidRPr="00B51967">
                          <w:t xml:space="preserve">G Fault </w:t>
                        </w:r>
                        <w:r w:rsidR="00F865AC">
                          <w:t>DER</w:t>
                        </w:r>
                        <w:r w:rsidR="00F865AC" w:rsidRPr="00B51967">
                          <w:t xml:space="preserve"> end </w:t>
                        </w:r>
                        <w:r w:rsidR="00F865AC">
                          <w:t xml:space="preserve">during </w:t>
                        </w:r>
                        <w:r w:rsidR="00F865AC" w:rsidRPr="00B51967">
                          <w:t>fault phaser (a) Current (b) Voltage</w:t>
                        </w:r>
                      </w:p>
                      <w:p w14:paraId="2C19B8FF" w14:textId="77777777" w:rsidR="00F865AC" w:rsidRDefault="00F865AC" w:rsidP="00F865AC">
                        <w:pPr>
                          <w:pStyle w:val="Caption"/>
                        </w:pPr>
                      </w:p>
                    </w:txbxContent>
                  </v:textbox>
                </v:shape>
                <v:group id="Group 1928596718" o:spid="_x0000_s1308" style="position:absolute;left:4996;top:10179;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">
                  <v:group id="Group 1694971717" o:spid="_x0000_s1309"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">
                    <v:shape id="Straight Arrow Connector 1863336421" o:spid="_x0000_s1310"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" strokecolor="red" strokeweight=".5pt">
                      <v:stroke endarrow="block" joinstyle="miter"/>
                    </v:shape>
                    <v:shape id="Text Box 722221640" o:spid="_x0000_s1311"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" filled="f" stroked="f" strokeweight=".5pt">
                      <v:textbox>
                        <w:txbxContent>
                          <w:p w14:paraId="71DAE780" w14:textId="77777777" w:rsidR="00F865AC" w:rsidRDefault="00F865AC" w:rsidP="00F865AC">
                            <w:pPr>
                              <w:rPr>
                                <w:sz w:val="16"/>
                                <w:szCs w:val="16"/>
                              </w:rPr>
                            </w:pPr>
                            <w:r>
                              <w:rPr>
                                <w:sz w:val="16"/>
                                <w:szCs w:val="16"/>
                              </w:rPr>
                              <w:t>A Phase</w:t>
                            </w:r>
                          </w:p>
                        </w:txbxContent>
                      </v:textbox>
                    </v:shape>
                  </v:group>
                  <v:group id="Group 1542475021" o:spid="_x0000_s1312"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">
                    <v:shape id="Straight Arrow Connector 734659894" o:spid="_x0000_s1313"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" strokecolor="#00b050" strokeweight=".5pt">
                      <v:stroke endarrow="block" joinstyle="miter"/>
                    </v:shape>
                    <v:shape id="Text Box 1" o:spid="_x0000_s1314"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" filled="f" stroked="f" strokeweight=".5pt">
                      <v:textbox>
                        <w:txbxContent>
                          <w:p w14:paraId="75F003AC" w14:textId="77777777" w:rsidR="00F865AC" w:rsidRDefault="00F865AC" w:rsidP="00F865AC">
                            <w:pPr>
                              <w:rPr>
                                <w:sz w:val="16"/>
                                <w:szCs w:val="16"/>
                              </w:rPr>
                            </w:pPr>
                            <w:r>
                              <w:rPr>
                                <w:sz w:val="16"/>
                                <w:szCs w:val="16"/>
                              </w:rPr>
                              <w:t>B Phase</w:t>
                            </w:r>
                          </w:p>
                        </w:txbxContent>
                      </v:textbox>
                    </v:shape>
                  </v:group>
                  <v:group id="Group 1969162645" o:spid="_x0000_s1315"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">
                    <v:shape id="Straight Arrow Connector 1012890989" o:spid="_x0000_s1316"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" strokecolor="#371dd3" strokeweight=".5pt">
                      <v:stroke endarrow="block" joinstyle="miter"/>
                    </v:shape>
                    <v:shape id="Text Box 1" o:spid="_x0000_s1317"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" filled="f" stroked="f" strokeweight=".5pt">
                      <v:textbox>
                        <w:txbxContent>
                          <w:p w14:paraId="13C9C62A" w14:textId="77777777" w:rsidR="00F865AC" w:rsidRDefault="00F865AC" w:rsidP="00F865AC">
                            <w:pPr>
                              <w:rPr>
                                <w:sz w:val="16"/>
                                <w:szCs w:val="16"/>
                              </w:rPr>
                            </w:pPr>
                            <w:r>
                              <w:rPr>
                                <w:sz w:val="16"/>
                                <w:szCs w:val="16"/>
                              </w:rPr>
                              <w:t>C Phase</w:t>
                            </w:r>
                          </w:p>
                        </w:txbxContent>
                      </v:textbox>
                    </v:shape>
                  </v:group>
                </v:group>
                <v:shape id="Text Box 11076011" o:spid="_x0000_s1318" type="#_x0000_t202" style="position:absolute;left:7025;width:7111;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" filled="f" stroked="f" strokeweight=".5pt">
                  <v:textbox>
                    <w:txbxContent>
                      <w:p w14:paraId="3EC3E34B" w14:textId="77777777" w:rsidR="00F865AC" w:rsidRDefault="00F865AC" w:rsidP="00F865AC">
                        <w:pPr>
                          <w:rPr>
                            <w:sz w:val="16"/>
                            <w:szCs w:val="16"/>
                          </w:rPr>
                        </w:pPr>
                        <w:r>
                          <w:rPr>
                            <w:sz w:val="16"/>
                            <w:szCs w:val="16"/>
                          </w:rPr>
                          <w:t>Current</w:t>
                        </w:r>
                      </w:p>
                    </w:txbxContent>
                  </v:textbox>
                </v:shape>
                <v:shape id="Text Box 1" o:spid="_x0000_s1319" type="#_x0000_t202" style="position:absolute;left:18975;width:7110;height:2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" filled="f" stroked="f" strokeweight=".5pt">
                  <v:textbox>
                    <w:txbxContent>
                      <w:p w14:paraId="7BF38A43" w14:textId="77777777" w:rsidR="00F865AC" w:rsidRDefault="00F865AC" w:rsidP="00F865AC">
                        <w:pPr>
                          <w:rPr>
                            <w:sz w:val="16"/>
                            <w:szCs w:val="16"/>
                          </w:rPr>
                        </w:pPr>
                        <w:r>
                          <w:rPr>
                            <w:sz w:val="16"/>
                            <w:szCs w:val="16"/>
                          </w:rPr>
                          <w:t>Voltage</w:t>
                        </w:r>
                      </w:p>
                    </w:txbxContent>
                  </v:textbox>
                </v:shape>
                <v:shape id="Picture 1934509833" o:spid="_x0000_s1320" type="#_x0000_t75" style="position:absolute;left:4724;top:1655;width:20476;height:99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">
                  <v:imagedata r:id="rId68" o:title="" croptop="14261f" cropbottom="14850f" cropleft="3622f" cropright="5789f"/>
                </v:shape>
                <w10:anchorlock/>
              </v:group>
            </w:pict>
          </mc:Fallback>
        </mc:AlternateContent>
      </w:r>
    </w:p>
    <w:p w14:paraId="5F9DE0F2" w14:textId="74981DE6" w:rsidR="00015BDF" w:rsidRPr="0067305F" w:rsidRDefault="00015BDF" w:rsidP="00364B85">
      <w:pPr>
        <w:jc w:val="both"/>
        <w:rPr>
          <w:sz w:val="20"/>
          <w:szCs w:val="20"/>
        </w:rPr>
      </w:pPr>
    </w:p>
    <w:p w14:paraId="1B2239E1" w14:textId="7556F7B4" w:rsidR="00330743" w:rsidRPr="0067305F" w:rsidRDefault="00330743" w:rsidP="008B729C">
      <w:pPr>
        <w:pStyle w:val="IETHeading2"/>
        <w:numPr>
          <w:ilvl w:val="0"/>
          <w:numId w:val="30"/>
        </w:numPr>
      </w:pPr>
      <w:r w:rsidRPr="0067305F">
        <w:t>Field case-3: Type-3 Wind Farm:</w:t>
      </w:r>
    </w:p>
    <w:p w14:paraId="2EF4FE7A" w14:textId="77777777" w:rsidR="00E51393" w:rsidRPr="0067305F" w:rsidRDefault="00E51393" w:rsidP="00013475">
      <w:pPr>
        <w:ind w:firstLine="284"/>
        <w:jc w:val="both"/>
        <w:rPr>
          <w:sz w:val="20"/>
          <w:szCs w:val="20"/>
          <w:lang w:val="x-none"/>
        </w:rPr>
      </w:pPr>
    </w:p>
    <w:p w14:paraId="535081FB" w14:textId="5CF24751" w:rsidR="00D04E64" w:rsidRPr="002E0B52" w:rsidRDefault="00353E50" w:rsidP="00330743">
      <w:pPr>
        <w:ind w:firstLine="567"/>
        <w:jc w:val="both"/>
        <w:rPr>
          <w:sz w:val="20"/>
          <w:szCs w:val="20"/>
          <w:lang w:val="x-none"/>
        </w:rPr>
      </w:pPr>
      <w:r w:rsidRPr="0067305F">
        <w:rPr>
          <w:sz w:val="20"/>
          <w:szCs w:val="20"/>
          <w:lang w:val="x-none"/>
        </w:rPr>
        <w:t>The Disturbance report from 220</w:t>
      </w:r>
      <w:r w:rsidRPr="0067305F">
        <w:rPr>
          <w:sz w:val="20"/>
          <w:szCs w:val="20"/>
        </w:rPr>
        <w:t>K</w:t>
      </w:r>
      <w:r w:rsidRPr="0067305F">
        <w:rPr>
          <w:sz w:val="20"/>
          <w:szCs w:val="20"/>
          <w:lang w:val="x-none"/>
        </w:rPr>
        <w:t xml:space="preserve">V single circuit line connected to </w:t>
      </w:r>
      <w:r w:rsidRPr="0067305F">
        <w:rPr>
          <w:sz w:val="20"/>
          <w:szCs w:val="20"/>
        </w:rPr>
        <w:t>Type-3</w:t>
      </w:r>
      <w:r w:rsidRPr="0067305F">
        <w:rPr>
          <w:sz w:val="20"/>
          <w:szCs w:val="20"/>
          <w:lang w:val="x-none"/>
        </w:rPr>
        <w:t xml:space="preserve"> wind farm was made available. </w:t>
      </w:r>
      <w:r w:rsidRPr="0067305F">
        <w:rPr>
          <w:sz w:val="20"/>
          <w:szCs w:val="20"/>
        </w:rPr>
        <w:t>The SLD for the plant is shown in</w:t>
      </w:r>
      <w:r w:rsidR="0079025E">
        <w:rPr>
          <w:sz w:val="20"/>
          <w:szCs w:val="20"/>
        </w:rPr>
        <w:t xml:space="preserve"> Fig.21.</w:t>
      </w:r>
      <w:r w:rsidR="009F1AD0" w:rsidRPr="0067305F">
        <w:rPr>
          <w:sz w:val="20"/>
          <w:szCs w:val="20"/>
        </w:rPr>
        <w:t xml:space="preserve"> </w:t>
      </w:r>
      <w:r w:rsidRPr="0067305F">
        <w:rPr>
          <w:sz w:val="20"/>
          <w:szCs w:val="20"/>
        </w:rPr>
        <w:t xml:space="preserve">It was a LG fault on </w:t>
      </w:r>
      <w:r w:rsidR="00F64A5A" w:rsidRPr="0067305F">
        <w:rPr>
          <w:sz w:val="20"/>
          <w:szCs w:val="20"/>
        </w:rPr>
        <w:t xml:space="preserve">A </w:t>
      </w:r>
      <w:r w:rsidR="00FD2A91" w:rsidRPr="0067305F">
        <w:rPr>
          <w:sz w:val="20"/>
          <w:szCs w:val="20"/>
        </w:rPr>
        <w:t>p</w:t>
      </w:r>
      <w:r w:rsidR="00A162B0" w:rsidRPr="0067305F">
        <w:rPr>
          <w:sz w:val="20"/>
          <w:szCs w:val="20"/>
        </w:rPr>
        <w:t>hase</w:t>
      </w:r>
      <w:r w:rsidRPr="0067305F">
        <w:rPr>
          <w:sz w:val="20"/>
          <w:szCs w:val="20"/>
        </w:rPr>
        <w:t xml:space="preserve">. </w:t>
      </w:r>
      <w:r w:rsidR="004B09AA" w:rsidRPr="0067305F">
        <w:rPr>
          <w:sz w:val="20"/>
          <w:szCs w:val="20"/>
        </w:rPr>
        <w:t>The disturbance report shows durin</w:t>
      </w:r>
      <w:r w:rsidRPr="0067305F">
        <w:rPr>
          <w:sz w:val="20"/>
          <w:szCs w:val="20"/>
        </w:rPr>
        <w:t>g pre-fault the system is balanced and current direction is reverse with an angle of close to 173 deg</w:t>
      </w:r>
      <w:r w:rsidR="004B09AA" w:rsidRPr="0067305F">
        <w:rPr>
          <w:sz w:val="20"/>
          <w:szCs w:val="20"/>
        </w:rPr>
        <w:t>rees</w:t>
      </w:r>
      <w:r w:rsidRPr="0067305F">
        <w:rPr>
          <w:sz w:val="20"/>
          <w:szCs w:val="20"/>
        </w:rPr>
        <w:t xml:space="preserve"> lag. </w:t>
      </w:r>
      <w:r w:rsidR="004B09AA" w:rsidRPr="0067305F">
        <w:rPr>
          <w:sz w:val="20"/>
          <w:szCs w:val="20"/>
        </w:rPr>
        <w:t>P</w:t>
      </w:r>
      <w:proofErr w:type="spellStart"/>
      <w:r w:rsidRPr="0067305F">
        <w:rPr>
          <w:sz w:val="20"/>
          <w:szCs w:val="20"/>
          <w:lang w:val="x-none"/>
        </w:rPr>
        <w:t>ower</w:t>
      </w:r>
      <w:proofErr w:type="spellEnd"/>
      <w:r w:rsidRPr="0067305F">
        <w:rPr>
          <w:sz w:val="20"/>
          <w:szCs w:val="20"/>
          <w:lang w:val="x-none"/>
        </w:rPr>
        <w:t xml:space="preserve"> flow direction before fault at Grid end is </w:t>
      </w:r>
      <w:r w:rsidR="0067305F" w:rsidRPr="0067305F">
        <w:rPr>
          <w:sz w:val="20"/>
          <w:szCs w:val="20"/>
          <w:lang w:val="x-none"/>
        </w:rPr>
        <w:t>r</w:t>
      </w:r>
      <w:r w:rsidRPr="0067305F">
        <w:rPr>
          <w:sz w:val="20"/>
          <w:szCs w:val="20"/>
          <w:lang w:val="x-none"/>
        </w:rPr>
        <w:t xml:space="preserve">everse and at DER end is forward. </w:t>
      </w:r>
      <w:r w:rsidRPr="0067305F">
        <w:rPr>
          <w:sz w:val="20"/>
          <w:szCs w:val="20"/>
        </w:rPr>
        <w:t>During fault</w:t>
      </w:r>
      <w:r w:rsidR="00225F9F" w:rsidRPr="0067305F">
        <w:rPr>
          <w:sz w:val="20"/>
          <w:szCs w:val="20"/>
        </w:rPr>
        <w:t>,</w:t>
      </w:r>
      <w:r w:rsidRPr="0067305F">
        <w:rPr>
          <w:sz w:val="20"/>
          <w:szCs w:val="20"/>
        </w:rPr>
        <w:t xml:space="preserve"> current raised in faulty phase significantly as</w:t>
      </w:r>
      <w:r w:rsidRPr="002E0B52">
        <w:rPr>
          <w:sz w:val="20"/>
          <w:szCs w:val="20"/>
        </w:rPr>
        <w:t xml:space="preserve"> </w:t>
      </w:r>
      <w:r w:rsidR="00E321A3" w:rsidRPr="002E0B52">
        <w:rPr>
          <w:sz w:val="20"/>
          <w:szCs w:val="20"/>
        </w:rPr>
        <w:t>in</w:t>
      </w:r>
      <w:r w:rsidR="004B09AA">
        <w:rPr>
          <w:sz w:val="20"/>
          <w:szCs w:val="20"/>
        </w:rPr>
        <w:t xml:space="preserve"> </w:t>
      </w:r>
      <w:r w:rsidR="0079025E">
        <w:rPr>
          <w:sz w:val="20"/>
          <w:szCs w:val="20"/>
        </w:rPr>
        <w:t xml:space="preserve">Fig.22 and Fig.23 </w:t>
      </w:r>
      <w:r w:rsidRPr="002E0B52">
        <w:rPr>
          <w:sz w:val="20"/>
          <w:szCs w:val="20"/>
        </w:rPr>
        <w:t>though drop in voltage not quite big.</w:t>
      </w:r>
      <w:r w:rsidRPr="002E0B52">
        <w:rPr>
          <w:sz w:val="20"/>
          <w:szCs w:val="20"/>
          <w:lang w:val="x-none"/>
        </w:rPr>
        <w:t xml:space="preserve"> </w:t>
      </w:r>
    </w:p>
    <w:p w14:paraId="34CA92BA" w14:textId="041A42FF" w:rsidR="00D87F0B" w:rsidRDefault="00B017CF" w:rsidP="007B39BD">
      <w:r>
        <w:rPr>
          <w:noProof/>
          <w:lang w:val="en-IN" w:eastAsia="en-IN"/>
        </w:rPr>
        <mc:AlternateContent>
          <mc:Choice Requires="wpc">
            <w:drawing>
              <wp:inline distT="0" distB="0" distL="0" distR="0" wp14:anchorId="7E88D460" wp14:editId="4EBA9E24">
                <wp:extent cx="3060700" cy="969229"/>
                <wp:effectExtent l="0" t="0" r="6350" b="2540"/>
                <wp:docPr id="1724795148"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85566481" name="Picture 185566481"/>
                          <pic:cNvPicPr>
                            <a:picLocks noChangeAspect="1"/>
                          </pic:cNvPicPr>
                        </pic:nvPicPr>
                        <pic:blipFill>
                          <a:blip r:embed="rId69"/>
                          <a:stretch>
                            <a:fillRect/>
                          </a:stretch>
                        </pic:blipFill>
                        <pic:spPr>
                          <a:xfrm>
                            <a:off x="0" y="2903"/>
                            <a:ext cx="3060700" cy="667569"/>
                          </a:xfrm>
                          <a:prstGeom prst="rect">
                            <a:avLst/>
                          </a:prstGeom>
                        </pic:spPr>
                      </pic:pic>
                      <wps:wsp>
                        <wps:cNvPr id="1615980460" name="Text Box 1"/>
                        <wps:cNvSpPr txBox="1"/>
                        <wps:spPr>
                          <a:xfrm>
                            <a:off x="29163" y="652992"/>
                            <a:ext cx="2978785" cy="283180"/>
                          </a:xfrm>
                          <a:prstGeom prst="rect">
                            <a:avLst/>
                          </a:prstGeom>
                          <a:noFill/>
                          <a:ln w="6350">
                            <a:noFill/>
                          </a:ln>
                        </wps:spPr>
                        <wps:txbx>
                          <w:txbxContent>
                            <w:p w14:paraId="6A421791" w14:textId="5FCCEC45" w:rsidR="00053D4A" w:rsidRDefault="00147500" w:rsidP="00B74EBB">
                              <w:pPr>
                                <w:pStyle w:val="FigureCaption"/>
                              </w:pPr>
                              <w:r>
                                <w:rPr>
                                  <w:b/>
                                </w:rPr>
                                <w:t>Fig.21</w:t>
                              </w:r>
                              <w:r w:rsidR="00053D4A">
                                <w:rPr>
                                  <w:b/>
                                </w:rPr>
                                <w:t>.</w:t>
                              </w:r>
                              <w:r w:rsidR="00053D4A" w:rsidRPr="00B51967">
                                <w:t xml:space="preserve"> </w:t>
                              </w:r>
                              <w:r w:rsidR="00053D4A">
                                <w:t>SLD for Type-3 Wind Farm</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88D460" id="Canvas 29" o:spid="_x0000_s1321" editas="canvas" style="width:241pt;height:76.3pt;mso-position-horizontal-relative:char;mso-position-vertical-relative:line" coordsize="30607,9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">
                <v:shape id="_x0000_s1322" type="#_x0000_t75" style="position:absolute;width:30607;height:9690;visibility:visible;mso-wrap-style:square" filled="t">
                  <v:fill o:detectmouseclick="t"/>
                  <v:path o:connecttype="none"/>
                </v:shape>
                <v:shape id="Picture 185566481" o:spid="_x0000_s1323" type="#_x0000_t75" style="position:absolute;top:29;width:30607;height:66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">
                  <v:imagedata r:id="rId70" o:title=""/>
                </v:shape>
                <v:shape id="Text Box 1" o:spid="_x0000_s1324" type="#_x0000_t202" style="position:absolute;left:291;top:6529;width:29788;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" filled="f" stroked="f" strokeweight=".5pt">
                  <v:textbox>
                    <w:txbxContent>
                      <w:p w14:paraId="6A421791" w14:textId="5FCCEC45" w:rsidR="00053D4A" w:rsidRDefault="00147500" w:rsidP="00B74EBB">
                        <w:pPr>
                          <w:pStyle w:val="FigureCaption"/>
                        </w:pPr>
                        <w:r>
                          <w:rPr>
                            <w:b/>
                          </w:rPr>
                          <w:t>Fig.21</w:t>
                        </w:r>
                        <w:r w:rsidR="00053D4A">
                          <w:rPr>
                            <w:b/>
                          </w:rPr>
                          <w:t>.</w:t>
                        </w:r>
                        <w:r w:rsidR="00053D4A" w:rsidRPr="00B51967">
                          <w:t xml:space="preserve"> </w:t>
                        </w:r>
                        <w:r w:rsidR="00053D4A">
                          <w:t>SLD for Type-3 Wind Farm</w:t>
                        </w:r>
                      </w:p>
                    </w:txbxContent>
                  </v:textbox>
                </v:shape>
                <w10:anchorlock/>
              </v:group>
            </w:pict>
          </mc:Fallback>
        </mc:AlternateContent>
      </w:r>
    </w:p>
    <w:p w14:paraId="65CB1F8B" w14:textId="0EE1BFE7" w:rsidR="00F359B0" w:rsidRPr="00F359B0" w:rsidRDefault="00F359B0" w:rsidP="00403310">
      <w:pPr>
        <w:ind w:firstLine="567"/>
        <w:jc w:val="both"/>
        <w:rPr>
          <w:sz w:val="20"/>
          <w:szCs w:val="20"/>
          <w:lang w:val="en-IN"/>
        </w:rPr>
      </w:pPr>
      <w:r w:rsidRPr="00F359B0">
        <w:rPr>
          <w:sz w:val="20"/>
          <w:szCs w:val="20"/>
          <w:lang w:val="x-none"/>
        </w:rPr>
        <w:t xml:space="preserve">If we observe the changes in current magnitude, we can infer </w:t>
      </w:r>
      <w:r w:rsidRPr="0067305F">
        <w:rPr>
          <w:sz w:val="20"/>
          <w:szCs w:val="20"/>
          <w:lang w:val="x-none"/>
        </w:rPr>
        <w:t>that at Grid end</w:t>
      </w:r>
      <w:r w:rsidR="00306EA4" w:rsidRPr="0067305F">
        <w:rPr>
          <w:sz w:val="20"/>
          <w:szCs w:val="20"/>
          <w:lang w:val="x-none"/>
        </w:rPr>
        <w:t>,</w:t>
      </w:r>
      <w:r w:rsidRPr="0067305F">
        <w:rPr>
          <w:sz w:val="20"/>
          <w:szCs w:val="20"/>
          <w:lang w:val="x-none"/>
        </w:rPr>
        <w:t xml:space="preserve"> during pre-fault the current was around 25% of rated value whereas 360ms earlier to the fault it rose </w:t>
      </w:r>
      <w:r w:rsidR="00306EA4" w:rsidRPr="0067305F">
        <w:rPr>
          <w:sz w:val="20"/>
          <w:szCs w:val="20"/>
          <w:lang w:val="x-none"/>
        </w:rPr>
        <w:t>up to</w:t>
      </w:r>
      <w:r w:rsidRPr="0067305F">
        <w:rPr>
          <w:sz w:val="20"/>
          <w:szCs w:val="20"/>
          <w:lang w:val="x-none"/>
        </w:rPr>
        <w:t xml:space="preserve"> 2.5 times rated current and </w:t>
      </w:r>
      <w:r w:rsidR="00330743" w:rsidRPr="0067305F">
        <w:rPr>
          <w:sz w:val="20"/>
          <w:szCs w:val="20"/>
          <w:lang w:val="x-none"/>
        </w:rPr>
        <w:t>remained</w:t>
      </w:r>
      <w:r w:rsidRPr="0067305F">
        <w:rPr>
          <w:sz w:val="20"/>
          <w:szCs w:val="20"/>
          <w:lang w:val="x-none"/>
        </w:rPr>
        <w:t xml:space="preserve"> same till the fault instant. We also observed that other 2 phase current magnitudes went close to 50% of rated value.</w:t>
      </w:r>
      <w:r w:rsidRPr="00F359B0">
        <w:rPr>
          <w:sz w:val="20"/>
          <w:szCs w:val="20"/>
          <w:lang w:val="x-none"/>
        </w:rPr>
        <w:t xml:space="preserve"> The current at DER end started changing around 80ms earlier to the fault and it rose and didn’t reach rated value, but started declining soon</w:t>
      </w:r>
      <w:r w:rsidRPr="00F359B0">
        <w:rPr>
          <w:sz w:val="20"/>
          <w:szCs w:val="20"/>
          <w:lang w:val="en-IN"/>
        </w:rPr>
        <w:t>.</w:t>
      </w:r>
    </w:p>
    <w:p w14:paraId="46EA7503" w14:textId="49986AE0" w:rsidR="00BA300F" w:rsidRDefault="00833FCD" w:rsidP="00403310">
      <w:pPr>
        <w:ind w:firstLine="567"/>
        <w:jc w:val="both"/>
        <w:rPr>
          <w:sz w:val="20"/>
          <w:szCs w:val="20"/>
        </w:rPr>
      </w:pPr>
      <w:r>
        <w:rPr>
          <w:sz w:val="20"/>
          <w:szCs w:val="20"/>
          <w:lang w:val="en-US"/>
        </w:rPr>
        <w:t>D</w:t>
      </w:r>
      <w:proofErr w:type="spellStart"/>
      <w:r w:rsidR="00F359B0" w:rsidRPr="00F359B0">
        <w:rPr>
          <w:sz w:val="20"/>
          <w:szCs w:val="20"/>
          <w:lang w:val="x-none"/>
        </w:rPr>
        <w:t>uring</w:t>
      </w:r>
      <w:proofErr w:type="spellEnd"/>
      <w:r w:rsidR="00F359B0" w:rsidRPr="00F359B0">
        <w:rPr>
          <w:sz w:val="20"/>
          <w:szCs w:val="20"/>
          <w:lang w:val="x-none"/>
        </w:rPr>
        <w:t xml:space="preserve"> fault</w:t>
      </w:r>
      <w:r w:rsidR="00F359B0" w:rsidRPr="0067305F">
        <w:rPr>
          <w:sz w:val="20"/>
          <w:szCs w:val="20"/>
        </w:rPr>
        <w:t>,</w:t>
      </w:r>
      <w:r w:rsidR="00F359B0" w:rsidRPr="0067305F">
        <w:rPr>
          <w:sz w:val="20"/>
          <w:szCs w:val="20"/>
          <w:lang w:val="x-none"/>
        </w:rPr>
        <w:t xml:space="preserve"> Grid side directionality is </w:t>
      </w:r>
      <w:r w:rsidR="00F359B0" w:rsidRPr="0067305F">
        <w:rPr>
          <w:sz w:val="20"/>
          <w:szCs w:val="20"/>
        </w:rPr>
        <w:t xml:space="preserve">still </w:t>
      </w:r>
      <w:r w:rsidR="00F359B0" w:rsidRPr="0067305F">
        <w:rPr>
          <w:sz w:val="20"/>
          <w:szCs w:val="20"/>
          <w:lang w:val="x-none"/>
        </w:rPr>
        <w:t>ascertained</w:t>
      </w:r>
      <w:r w:rsidR="00F359B0" w:rsidRPr="0067305F">
        <w:rPr>
          <w:sz w:val="20"/>
          <w:szCs w:val="20"/>
        </w:rPr>
        <w:t xml:space="preserve"> though the angle is 76 deg</w:t>
      </w:r>
      <w:r w:rsidRPr="0067305F">
        <w:rPr>
          <w:sz w:val="20"/>
          <w:szCs w:val="20"/>
        </w:rPr>
        <w:t>rees</w:t>
      </w:r>
      <w:r w:rsidR="00F359B0" w:rsidRPr="0067305F">
        <w:rPr>
          <w:sz w:val="20"/>
          <w:szCs w:val="20"/>
        </w:rPr>
        <w:t xml:space="preserve"> lag</w:t>
      </w:r>
      <w:r w:rsidR="00F359B0" w:rsidRPr="0067305F">
        <w:rPr>
          <w:sz w:val="20"/>
          <w:szCs w:val="20"/>
          <w:lang w:val="x-none"/>
        </w:rPr>
        <w:t>, however due to the impedance angle which goes outside the boundary, relay fails to ascertain directionality on the DER end</w:t>
      </w:r>
      <w:r w:rsidR="00F359B0" w:rsidRPr="0067305F">
        <w:rPr>
          <w:sz w:val="20"/>
          <w:szCs w:val="20"/>
        </w:rPr>
        <w:t xml:space="preserve"> as seen in</w:t>
      </w:r>
      <w:r w:rsidR="001D5726">
        <w:rPr>
          <w:sz w:val="20"/>
          <w:szCs w:val="20"/>
        </w:rPr>
        <w:t xml:space="preserve"> Fig.</w:t>
      </w:r>
      <w:r w:rsidR="009D1845">
        <w:rPr>
          <w:sz w:val="20"/>
          <w:szCs w:val="20"/>
        </w:rPr>
        <w:t>2</w:t>
      </w:r>
      <w:r w:rsidR="001D5726">
        <w:rPr>
          <w:sz w:val="20"/>
          <w:szCs w:val="20"/>
        </w:rPr>
        <w:t>3.</w:t>
      </w:r>
      <w:r w:rsidR="00F80A50" w:rsidRPr="0067305F">
        <w:rPr>
          <w:sz w:val="20"/>
          <w:szCs w:val="20"/>
        </w:rPr>
        <w:t xml:space="preserve"> </w:t>
      </w:r>
      <w:r w:rsidR="00F359B0" w:rsidRPr="0067305F">
        <w:rPr>
          <w:sz w:val="20"/>
          <w:szCs w:val="20"/>
          <w:lang w:val="x-none"/>
        </w:rPr>
        <w:t xml:space="preserve">When the impedance trajectory was used to check the directionality criteria, we could observe that for </w:t>
      </w:r>
      <w:r w:rsidR="00F64A5A" w:rsidRPr="0067305F">
        <w:rPr>
          <w:sz w:val="20"/>
          <w:szCs w:val="20"/>
          <w:lang w:val="x-none"/>
        </w:rPr>
        <w:t xml:space="preserve">A </w:t>
      </w:r>
      <w:r w:rsidR="00FD2A91" w:rsidRPr="0067305F">
        <w:rPr>
          <w:sz w:val="20"/>
          <w:szCs w:val="20"/>
          <w:lang w:val="x-none"/>
        </w:rPr>
        <w:t>p</w:t>
      </w:r>
      <w:r w:rsidR="00A162B0" w:rsidRPr="0067305F">
        <w:rPr>
          <w:sz w:val="20"/>
          <w:szCs w:val="20"/>
        </w:rPr>
        <w:t>hase</w:t>
      </w:r>
      <w:r w:rsidR="001F26A4" w:rsidRPr="0067305F">
        <w:rPr>
          <w:sz w:val="20"/>
          <w:szCs w:val="20"/>
        </w:rPr>
        <w:t>,</w:t>
      </w:r>
      <w:r w:rsidR="00F359B0" w:rsidRPr="0067305F">
        <w:rPr>
          <w:sz w:val="20"/>
          <w:szCs w:val="20"/>
        </w:rPr>
        <w:t xml:space="preserve"> fault</w:t>
      </w:r>
      <w:r w:rsidR="00F359B0" w:rsidRPr="0067305F">
        <w:rPr>
          <w:sz w:val="20"/>
          <w:szCs w:val="20"/>
          <w:lang w:val="x-none"/>
        </w:rPr>
        <w:t xml:space="preserve"> criteria was met at Grid end as can be seen</w:t>
      </w:r>
      <w:r w:rsidR="00F359B0" w:rsidRPr="00F359B0">
        <w:rPr>
          <w:sz w:val="20"/>
          <w:szCs w:val="20"/>
          <w:lang w:val="x-none"/>
        </w:rPr>
        <w:t xml:space="preserve"> in</w:t>
      </w:r>
      <w:r w:rsidR="004523C8">
        <w:rPr>
          <w:sz w:val="20"/>
          <w:szCs w:val="20"/>
          <w:lang w:val="x-none"/>
        </w:rPr>
        <w:t xml:space="preserve"> </w:t>
      </w:r>
      <w:r w:rsidR="00E66566">
        <w:rPr>
          <w:sz w:val="20"/>
          <w:szCs w:val="20"/>
          <w:lang w:val="x-none"/>
        </w:rPr>
        <w:t xml:space="preserve">Fig.24 </w:t>
      </w:r>
      <w:r w:rsidR="00F359B0" w:rsidRPr="00F359B0">
        <w:rPr>
          <w:sz w:val="20"/>
          <w:szCs w:val="20"/>
          <w:lang w:val="x-none"/>
        </w:rPr>
        <w:t xml:space="preserve">and </w:t>
      </w:r>
      <w:r w:rsidR="00F359B0" w:rsidRPr="00F359B0">
        <w:rPr>
          <w:sz w:val="20"/>
          <w:szCs w:val="20"/>
        </w:rPr>
        <w:t xml:space="preserve">also </w:t>
      </w:r>
      <w:r w:rsidR="00F359B0" w:rsidRPr="00F359B0">
        <w:rPr>
          <w:sz w:val="20"/>
          <w:szCs w:val="20"/>
          <w:lang w:val="x-none"/>
        </w:rPr>
        <w:t>at DER end</w:t>
      </w:r>
      <w:r w:rsidR="00F359B0" w:rsidRPr="00F359B0">
        <w:rPr>
          <w:sz w:val="20"/>
          <w:szCs w:val="20"/>
        </w:rPr>
        <w:t>.</w:t>
      </w:r>
      <w:r w:rsidR="00DA3BF0" w:rsidRPr="00DA3BF0">
        <w:rPr>
          <w:sz w:val="20"/>
          <w:szCs w:val="20"/>
        </w:rPr>
        <w:t xml:space="preserve"> </w:t>
      </w:r>
      <w:r w:rsidR="006D4B2E">
        <w:rPr>
          <w:sz w:val="20"/>
          <w:szCs w:val="20"/>
        </w:rPr>
        <w:t>The phasor diagrams on both the ends confirm this behaviour as in</w:t>
      </w:r>
      <w:r>
        <w:rPr>
          <w:sz w:val="20"/>
          <w:szCs w:val="20"/>
        </w:rPr>
        <w:t xml:space="preserve"> </w:t>
      </w:r>
      <w:r w:rsidR="00E66566">
        <w:rPr>
          <w:sz w:val="20"/>
          <w:szCs w:val="20"/>
        </w:rPr>
        <w:t xml:space="preserve">Fig.25 and Fig.27 </w:t>
      </w:r>
      <w:r w:rsidR="006D4B2E">
        <w:rPr>
          <w:sz w:val="20"/>
          <w:szCs w:val="20"/>
        </w:rPr>
        <w:t xml:space="preserve">for pre-fault condition, </w:t>
      </w:r>
      <w:r w:rsidR="00E66566">
        <w:rPr>
          <w:sz w:val="20"/>
          <w:szCs w:val="20"/>
        </w:rPr>
        <w:t xml:space="preserve">Fig.26 and Fig.28 </w:t>
      </w:r>
      <w:r w:rsidR="006D4B2E">
        <w:rPr>
          <w:sz w:val="20"/>
          <w:szCs w:val="20"/>
        </w:rPr>
        <w:t>for during fault condition</w:t>
      </w:r>
      <w:r w:rsidR="0045142F">
        <w:rPr>
          <w:sz w:val="20"/>
          <w:szCs w:val="20"/>
        </w:rPr>
        <w:t>.</w:t>
      </w:r>
      <w:r w:rsidR="006D4B2E" w:rsidRPr="00B512ED">
        <w:rPr>
          <w:sz w:val="20"/>
          <w:szCs w:val="20"/>
        </w:rPr>
        <w:t xml:space="preserve"> </w:t>
      </w:r>
      <w:r w:rsidR="00DA3BF0" w:rsidRPr="00B512ED">
        <w:rPr>
          <w:sz w:val="20"/>
          <w:szCs w:val="20"/>
        </w:rPr>
        <w:t>The line parameters used are as in</w:t>
      </w:r>
      <w:r w:rsidR="00E66566">
        <w:rPr>
          <w:sz w:val="20"/>
          <w:szCs w:val="20"/>
        </w:rPr>
        <w:t xml:space="preserve"> Table 8 </w:t>
      </w:r>
      <w:r>
        <w:rPr>
          <w:sz w:val="20"/>
          <w:szCs w:val="20"/>
        </w:rPr>
        <w:t xml:space="preserve">of </w:t>
      </w:r>
      <w:r w:rsidR="00E37663">
        <w:rPr>
          <w:sz w:val="20"/>
          <w:szCs w:val="20"/>
        </w:rPr>
        <w:t>Appendix</w:t>
      </w:r>
      <w:r w:rsidR="00DA3BF0">
        <w:rPr>
          <w:sz w:val="20"/>
          <w:szCs w:val="20"/>
        </w:rPr>
        <w:t>.</w:t>
      </w:r>
      <w:r w:rsidR="005910F7">
        <w:rPr>
          <w:sz w:val="20"/>
          <w:szCs w:val="20"/>
        </w:rPr>
        <w:t xml:space="preserve"> </w:t>
      </w:r>
    </w:p>
    <w:p w14:paraId="3226EA05" w14:textId="3992A492" w:rsidR="00DA3BF0" w:rsidRDefault="00F865AC" w:rsidP="00057E23">
      <w:pPr>
        <w:jc w:val="both"/>
        <w:rPr>
          <w:sz w:val="20"/>
          <w:szCs w:val="20"/>
        </w:rPr>
      </w:pPr>
      <w:r>
        <w:rPr>
          <w:noProof/>
          <w:sz w:val="20"/>
          <w:szCs w:val="20"/>
          <w:lang w:val="en-IN" w:eastAsia="en-IN"/>
        </w:rPr>
        <mc:AlternateContent>
          <mc:Choice Requires="wpc">
            <w:drawing>
              <wp:inline distT="0" distB="0" distL="0" distR="0" wp14:anchorId="40C9B981" wp14:editId="3010E291">
                <wp:extent cx="3033395" cy="2786797"/>
                <wp:effectExtent l="0" t="0" r="0" b="0"/>
                <wp:docPr id="1194861390"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55982400" name="Picture 1655982400"/>
                          <pic:cNvPicPr>
                            <a:picLocks noChangeAspect="1"/>
                          </pic:cNvPicPr>
                        </pic:nvPicPr>
                        <pic:blipFill>
                          <a:blip r:embed="rId71"/>
                          <a:stretch>
                            <a:fillRect/>
                          </a:stretch>
                        </pic:blipFill>
                        <pic:spPr>
                          <a:xfrm>
                            <a:off x="299208" y="0"/>
                            <a:ext cx="2555751" cy="1169385"/>
                          </a:xfrm>
                          <a:prstGeom prst="rect">
                            <a:avLst/>
                          </a:prstGeom>
                        </pic:spPr>
                      </pic:pic>
                      <wps:wsp>
                        <wps:cNvPr id="1151362704" name="Text Box 454433876"/>
                        <wps:cNvSpPr txBox="1"/>
                        <wps:spPr>
                          <a:xfrm>
                            <a:off x="641746" y="207750"/>
                            <a:ext cx="547922" cy="307370"/>
                          </a:xfrm>
                          <a:prstGeom prst="rect">
                            <a:avLst/>
                          </a:prstGeom>
                          <a:noFill/>
                          <a:ln w="6350">
                            <a:noFill/>
                          </a:ln>
                        </wps:spPr>
                        <wps:txbx>
                          <w:txbxContent>
                            <w:p w14:paraId="154A9202" w14:textId="77777777" w:rsidR="00F865AC" w:rsidRPr="00A61D44" w:rsidRDefault="00F865AC" w:rsidP="00F865AC">
                              <w:pPr>
                                <w:jc w:val="both"/>
                                <w:rPr>
                                  <w:sz w:val="16"/>
                                  <w:szCs w:val="16"/>
                                </w:rPr>
                              </w:pPr>
                              <w:r w:rsidRPr="00A61D44">
                                <w:rPr>
                                  <w:sz w:val="16"/>
                                  <w:szCs w:val="16"/>
                                </w:rPr>
                                <w:t xml:space="preserve">368 A </w:t>
                              </w:r>
                            </w:p>
                            <w:p w14:paraId="68D00794" w14:textId="77777777" w:rsidR="00F865AC" w:rsidRPr="00A61D44" w:rsidRDefault="00F865AC" w:rsidP="00F865AC">
                              <w:pPr>
                                <w:jc w:val="both"/>
                                <w:rPr>
                                  <w:sz w:val="16"/>
                                  <w:szCs w:val="16"/>
                                </w:rPr>
                              </w:pPr>
                              <w:r w:rsidRPr="00A61D44">
                                <w:rPr>
                                  <w:sz w:val="16"/>
                                  <w:szCs w:val="16"/>
                                </w:rPr>
                                <w:t>(pre-fault)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869284191" name="Text Box 1207626948"/>
                        <wps:cNvSpPr txBox="1"/>
                        <wps:spPr>
                          <a:xfrm>
                            <a:off x="1353472" y="99934"/>
                            <a:ext cx="888359" cy="180924"/>
                          </a:xfrm>
                          <a:prstGeom prst="rect">
                            <a:avLst/>
                          </a:prstGeom>
                          <a:noFill/>
                          <a:ln w="6350">
                            <a:noFill/>
                          </a:ln>
                        </wps:spPr>
                        <wps:txbx>
                          <w:txbxContent>
                            <w:p w14:paraId="0FBFA318" w14:textId="77777777" w:rsidR="00F865AC" w:rsidRPr="00A61D44" w:rsidRDefault="00F865AC" w:rsidP="00F865AC">
                              <w:pPr>
                                <w:jc w:val="both"/>
                                <w:rPr>
                                  <w:sz w:val="16"/>
                                  <w:szCs w:val="16"/>
                                </w:rPr>
                              </w:pPr>
                              <w:r w:rsidRPr="00A61D44">
                                <w:rPr>
                                  <w:sz w:val="16"/>
                                  <w:szCs w:val="16"/>
                                </w:rPr>
                                <w:t>3277A</w:t>
                              </w:r>
                              <w:r>
                                <w:rPr>
                                  <w:sz w:val="16"/>
                                  <w:szCs w:val="16"/>
                                </w:rPr>
                                <w:t xml:space="preserve"> </w:t>
                              </w:r>
                              <w:r w:rsidRPr="00A61D44">
                                <w:rPr>
                                  <w:sz w:val="16"/>
                                  <w:szCs w:val="16"/>
                                </w:rPr>
                                <w:t>(during 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449643882" name="Text Box 1"/>
                        <wps:cNvSpPr txBox="1"/>
                        <wps:spPr>
                          <a:xfrm rot="16200000">
                            <a:off x="-245455" y="518581"/>
                            <a:ext cx="799092" cy="237061"/>
                          </a:xfrm>
                          <a:prstGeom prst="rect">
                            <a:avLst/>
                          </a:prstGeom>
                          <a:noFill/>
                          <a:ln w="6350">
                            <a:noFill/>
                          </a:ln>
                        </wps:spPr>
                        <wps:txbx>
                          <w:txbxContent>
                            <w:p w14:paraId="45E07987" w14:textId="77777777" w:rsidR="00F865AC" w:rsidRPr="00AE6388" w:rsidRDefault="00F865AC" w:rsidP="00F865AC">
                              <w:pPr>
                                <w:rPr>
                                  <w:sz w:val="16"/>
                                  <w:szCs w:val="16"/>
                                </w:rPr>
                              </w:pPr>
                              <w:r w:rsidRPr="00AE6388">
                                <w:rPr>
                                  <w:sz w:val="16"/>
                                  <w:szCs w:val="16"/>
                                </w:rPr>
                                <w:t>Current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08761690" name="Text Box 1"/>
                        <wps:cNvSpPr txBox="1"/>
                        <wps:spPr>
                          <a:xfrm>
                            <a:off x="1334420" y="1089490"/>
                            <a:ext cx="727075" cy="298450"/>
                          </a:xfrm>
                          <a:prstGeom prst="rect">
                            <a:avLst/>
                          </a:prstGeom>
                          <a:noFill/>
                          <a:ln w="6350">
                            <a:noFill/>
                          </a:ln>
                        </wps:spPr>
                        <wps:txbx>
                          <w:txbxContent>
                            <w:p w14:paraId="4FA31785" w14:textId="77777777" w:rsidR="00F865AC" w:rsidRPr="00AE6388" w:rsidRDefault="00F865AC" w:rsidP="00F865AC">
                              <w:pPr>
                                <w:rPr>
                                  <w:sz w:val="16"/>
                                  <w:szCs w:val="16"/>
                                </w:rPr>
                              </w:pPr>
                              <w:r w:rsidRPr="00AE6388">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4977342" name="Text Box 1"/>
                        <wps:cNvSpPr txBox="1"/>
                        <wps:spPr>
                          <a:xfrm>
                            <a:off x="1285213" y="2304608"/>
                            <a:ext cx="727076" cy="217410"/>
                          </a:xfrm>
                          <a:prstGeom prst="rect">
                            <a:avLst/>
                          </a:prstGeom>
                          <a:solidFill>
                            <a:schemeClr val="lt1"/>
                          </a:solidFill>
                          <a:ln w="6350">
                            <a:noFill/>
                          </a:ln>
                        </wps:spPr>
                        <wps:txbx>
                          <w:txbxContent>
                            <w:p w14:paraId="3ECA1D3D" w14:textId="77777777" w:rsidR="00F865AC" w:rsidRPr="00AE6388" w:rsidRDefault="00F865AC" w:rsidP="00F865AC">
                              <w:pPr>
                                <w:rPr>
                                  <w:sz w:val="16"/>
                                  <w:szCs w:val="16"/>
                                </w:rPr>
                              </w:pPr>
                              <w:r w:rsidRPr="00AE6388">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89016775" name="Text Box 1"/>
                        <wps:cNvSpPr txBox="1"/>
                        <wps:spPr>
                          <a:xfrm rot="16200000">
                            <a:off x="-222754" y="1568739"/>
                            <a:ext cx="842076" cy="246831"/>
                          </a:xfrm>
                          <a:prstGeom prst="rect">
                            <a:avLst/>
                          </a:prstGeom>
                          <a:solidFill>
                            <a:schemeClr val="lt1"/>
                          </a:solidFill>
                          <a:ln w="6350">
                            <a:noFill/>
                          </a:ln>
                        </wps:spPr>
                        <wps:txbx>
                          <w:txbxContent>
                            <w:p w14:paraId="6AD0716B" w14:textId="77777777" w:rsidR="00F865AC" w:rsidRPr="00AE6388" w:rsidRDefault="00F865AC" w:rsidP="00F865AC">
                              <w:pPr>
                                <w:rPr>
                                  <w:sz w:val="16"/>
                                  <w:szCs w:val="16"/>
                                </w:rPr>
                              </w:pPr>
                              <w:r w:rsidRPr="00AE6388">
                                <w:rPr>
                                  <w:sz w:val="16"/>
                                  <w:szCs w:val="16"/>
                                </w:rPr>
                                <w:t>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1000103" name="Picture 181000103"/>
                          <pic:cNvPicPr>
                            <a:picLocks noChangeAspect="1"/>
                          </pic:cNvPicPr>
                        </pic:nvPicPr>
                        <pic:blipFill rotWithShape="1">
                          <a:blip r:embed="rId72"/>
                          <a:srcRect l="7887" r="7887" b="2778"/>
                          <a:stretch/>
                        </pic:blipFill>
                        <pic:spPr>
                          <a:xfrm>
                            <a:off x="399506" y="1164002"/>
                            <a:ext cx="2275114" cy="1206559"/>
                          </a:xfrm>
                          <a:prstGeom prst="rect">
                            <a:avLst/>
                          </a:prstGeom>
                        </pic:spPr>
                      </pic:pic>
                      <wps:wsp>
                        <wps:cNvPr id="1324428470" name="Text Box 773760708"/>
                        <wps:cNvSpPr txBox="1"/>
                        <wps:spPr>
                          <a:xfrm>
                            <a:off x="741006" y="1271052"/>
                            <a:ext cx="878324" cy="167227"/>
                          </a:xfrm>
                          <a:prstGeom prst="rect">
                            <a:avLst/>
                          </a:prstGeom>
                          <a:noFill/>
                          <a:ln w="6350">
                            <a:noFill/>
                          </a:ln>
                        </wps:spPr>
                        <wps:txbx>
                          <w:txbxContent>
                            <w:p w14:paraId="599C01EB" w14:textId="77777777" w:rsidR="00F865AC" w:rsidRPr="00481B81" w:rsidRDefault="00F865AC" w:rsidP="00F865AC">
                              <w:pPr>
                                <w:rPr>
                                  <w:sz w:val="16"/>
                                  <w:szCs w:val="16"/>
                                </w:rPr>
                              </w:pPr>
                              <w:r w:rsidRPr="00481B81">
                                <w:rPr>
                                  <w:sz w:val="16"/>
                                  <w:szCs w:val="16"/>
                                </w:rPr>
                                <w:t xml:space="preserve">132 </w:t>
                              </w:r>
                              <w:r>
                                <w:rPr>
                                  <w:sz w:val="16"/>
                                  <w:szCs w:val="16"/>
                                </w:rPr>
                                <w:t>k</w:t>
                              </w:r>
                              <w:r w:rsidRPr="00481B81">
                                <w:rPr>
                                  <w:sz w:val="16"/>
                                  <w:szCs w:val="16"/>
                                </w:rPr>
                                <w:t>V (pre-fault)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135237013" name="Text Box 1811628651"/>
                        <wps:cNvSpPr txBox="1"/>
                        <wps:spPr>
                          <a:xfrm>
                            <a:off x="1745236" y="1602870"/>
                            <a:ext cx="883664" cy="147121"/>
                          </a:xfrm>
                          <a:prstGeom prst="rect">
                            <a:avLst/>
                          </a:prstGeom>
                          <a:noFill/>
                          <a:ln w="6350">
                            <a:noFill/>
                          </a:ln>
                        </wps:spPr>
                        <wps:txbx>
                          <w:txbxContent>
                            <w:p w14:paraId="51026B83" w14:textId="77777777" w:rsidR="00F865AC" w:rsidRPr="00481B81" w:rsidRDefault="00F865AC" w:rsidP="00F865AC">
                              <w:pPr>
                                <w:jc w:val="both"/>
                                <w:rPr>
                                  <w:sz w:val="16"/>
                                  <w:szCs w:val="16"/>
                                </w:rPr>
                              </w:pPr>
                              <w:r w:rsidRPr="00481B81">
                                <w:rPr>
                                  <w:sz w:val="16"/>
                                  <w:szCs w:val="16"/>
                                </w:rPr>
                                <w:t xml:space="preserve">119 </w:t>
                              </w:r>
                              <w:r>
                                <w:rPr>
                                  <w:sz w:val="16"/>
                                  <w:szCs w:val="16"/>
                                </w:rPr>
                                <w:t>k</w:t>
                              </w:r>
                              <w:r w:rsidRPr="00481B81">
                                <w:rPr>
                                  <w:sz w:val="16"/>
                                  <w:szCs w:val="16"/>
                                </w:rPr>
                                <w:t>V (during 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83032853" name="Text Box 1683032853"/>
                        <wps:cNvSpPr txBox="1"/>
                        <wps:spPr>
                          <a:xfrm>
                            <a:off x="0" y="2409094"/>
                            <a:ext cx="3033395" cy="375543"/>
                          </a:xfrm>
                          <a:prstGeom prst="rect">
                            <a:avLst/>
                          </a:prstGeom>
                          <a:noFill/>
                          <a:ln w="6350">
                            <a:noFill/>
                          </a:ln>
                        </wps:spPr>
                        <wps:txbx>
                          <w:txbxContent>
                            <w:p w14:paraId="64E363F1" w14:textId="34F55283" w:rsidR="00F865AC" w:rsidRPr="00B51967" w:rsidRDefault="00147500" w:rsidP="00F865AC">
                              <w:pPr>
                                <w:pStyle w:val="FigureCaption"/>
                                <w:rPr>
                                  <w:b/>
                                  <w:color w:val="0070C0"/>
                                </w:rPr>
                              </w:pPr>
                              <w:r>
                                <w:rPr>
                                  <w:b/>
                                </w:rPr>
                                <w:t>Fig.22</w:t>
                              </w:r>
                              <w:r w:rsidR="00F865AC">
                                <w:rPr>
                                  <w:b/>
                                </w:rPr>
                                <w:t>.</w:t>
                              </w:r>
                              <w:r w:rsidR="00F865AC" w:rsidRPr="00B51967">
                                <w:t xml:space="preserve"> </w:t>
                              </w:r>
                              <w:r w:rsidR="00F865AC">
                                <w:t>Type-3 Wind</w:t>
                              </w:r>
                              <w:r w:rsidR="00F865AC" w:rsidRPr="00B51967">
                                <w:t xml:space="preserve">: </w:t>
                              </w:r>
                              <w:r w:rsidR="00F865AC">
                                <w:t>L</w:t>
                              </w:r>
                              <w:r w:rsidR="00F865AC" w:rsidRPr="00B51967">
                                <w:t>G Fault</w:t>
                              </w:r>
                              <w:r w:rsidR="00F865AC">
                                <w:t>:</w:t>
                              </w:r>
                              <w:r w:rsidR="00F865AC" w:rsidRPr="00B51967">
                                <w:t xml:space="preserve"> Grid end </w:t>
                              </w:r>
                              <w:r w:rsidR="00F865AC">
                                <w:t>waveform</w:t>
                              </w:r>
                              <w:r w:rsidR="00F865AC" w:rsidRPr="00B51967">
                                <w:t xml:space="preserve"> (a) </w:t>
                              </w:r>
                              <w:r w:rsidR="00F865AC">
                                <w:t xml:space="preserve">Current </w:t>
                              </w:r>
                              <w:r w:rsidR="00F865AC" w:rsidRPr="00B51967">
                                <w:t xml:space="preserve">(b) </w:t>
                              </w:r>
                              <w:r w:rsidR="00F865AC">
                                <w:t>Voltage</w:t>
                              </w:r>
                            </w:p>
                            <w:p w14:paraId="027E0F36" w14:textId="77777777" w:rsidR="00F865AC" w:rsidRDefault="00F865AC" w:rsidP="00F865AC">
                              <w:pPr>
                                <w:spacing w:before="120" w:after="120"/>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C9B981" id="Canvas 6" o:spid="_x0000_s1325" editas="canvas" style="width:238.85pt;height:219.45pt;mso-position-horizontal-relative:char;mso-position-vertical-relative:line" coordsize="30333,2786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">
                <v:shape id="_x0000_s1326" type="#_x0000_t75" style="position:absolute;width:30333;height:27863;visibility:visible;mso-wrap-style:square" filled="t">
                  <v:fill o:detectmouseclick="t"/>
                  <v:path o:connecttype="none"/>
                </v:shape>
                <v:shape id="Picture 1655982400" o:spid="_x0000_s1327" type="#_x0000_t75" style="position:absolute;left:2992;width:25557;height:116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">
                  <v:imagedata r:id="rId73" o:title=""/>
                </v:shape>
                <v:shape id="Text Box 454433876" o:spid="_x0000_s1328" type="#_x0000_t202" style="position:absolute;left:6417;top:2077;width:5479;height:30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" filled="f" stroked="f" strokeweight=".5pt">
                  <v:textbox inset="0,0,0,0">
                    <w:txbxContent>
                      <w:p w14:paraId="154A9202" w14:textId="77777777" w:rsidR="00F865AC" w:rsidRPr="00A61D44" w:rsidRDefault="00F865AC" w:rsidP="00F865AC">
                        <w:pPr>
                          <w:jc w:val="both"/>
                          <w:rPr>
                            <w:sz w:val="16"/>
                            <w:szCs w:val="16"/>
                          </w:rPr>
                        </w:pPr>
                        <w:r w:rsidRPr="00A61D44">
                          <w:rPr>
                            <w:sz w:val="16"/>
                            <w:szCs w:val="16"/>
                          </w:rPr>
                          <w:t xml:space="preserve">368 A </w:t>
                        </w:r>
                      </w:p>
                      <w:p w14:paraId="68D00794" w14:textId="77777777" w:rsidR="00F865AC" w:rsidRPr="00A61D44" w:rsidRDefault="00F865AC" w:rsidP="00F865AC">
                        <w:pPr>
                          <w:jc w:val="both"/>
                          <w:rPr>
                            <w:sz w:val="16"/>
                            <w:szCs w:val="16"/>
                          </w:rPr>
                        </w:pPr>
                        <w:r w:rsidRPr="00A61D44">
                          <w:rPr>
                            <w:sz w:val="16"/>
                            <w:szCs w:val="16"/>
                          </w:rPr>
                          <w:t>(pre-fault)</w:t>
                        </w:r>
                      </w:p>
                    </w:txbxContent>
                  </v:textbox>
                </v:shape>
                <v:shape id="Text Box 1207626948" o:spid="_x0000_s1329" type="#_x0000_t202" style="position:absolute;left:13534;top:999;width:8884;height:18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" filled="f" stroked="f" strokeweight=".5pt">
                  <v:textbox inset="0,0,0,0">
                    <w:txbxContent>
                      <w:p w14:paraId="0FBFA318" w14:textId="77777777" w:rsidR="00F865AC" w:rsidRPr="00A61D44" w:rsidRDefault="00F865AC" w:rsidP="00F865AC">
                        <w:pPr>
                          <w:jc w:val="both"/>
                          <w:rPr>
                            <w:sz w:val="16"/>
                            <w:szCs w:val="16"/>
                          </w:rPr>
                        </w:pPr>
                        <w:r w:rsidRPr="00A61D44">
                          <w:rPr>
                            <w:sz w:val="16"/>
                            <w:szCs w:val="16"/>
                          </w:rPr>
                          <w:t>3277A</w:t>
                        </w:r>
                        <w:r>
                          <w:rPr>
                            <w:sz w:val="16"/>
                            <w:szCs w:val="16"/>
                          </w:rPr>
                          <w:t xml:space="preserve"> </w:t>
                        </w:r>
                        <w:r w:rsidRPr="00A61D44">
                          <w:rPr>
                            <w:sz w:val="16"/>
                            <w:szCs w:val="16"/>
                          </w:rPr>
                          <w:t>(during fault)</w:t>
                        </w:r>
                      </w:p>
                    </w:txbxContent>
                  </v:textbox>
                </v:shape>
                <v:shape id="Text Box 1" o:spid="_x0000_s1330" type="#_x0000_t202" style="position:absolute;left:-2455;top:5185;width:7991;height:237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" filled="f" stroked="f" strokeweight=".5pt">
                  <v:textbox>
                    <w:txbxContent>
                      <w:p w14:paraId="45E07987" w14:textId="77777777" w:rsidR="00F865AC" w:rsidRPr="00AE6388" w:rsidRDefault="00F865AC" w:rsidP="00F865AC">
                        <w:pPr>
                          <w:rPr>
                            <w:sz w:val="16"/>
                            <w:szCs w:val="16"/>
                          </w:rPr>
                        </w:pPr>
                        <w:r w:rsidRPr="00AE6388">
                          <w:rPr>
                            <w:sz w:val="16"/>
                            <w:szCs w:val="16"/>
                          </w:rPr>
                          <w:t>Current (A)</w:t>
                        </w:r>
                      </w:p>
                    </w:txbxContent>
                  </v:textbox>
                </v:shape>
                <v:shape id="Text Box 1" o:spid="_x0000_s1331" type="#_x0000_t202" style="position:absolute;left:13344;top:10894;width:727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" filled="f" stroked="f" strokeweight=".5pt">
                  <v:textbox>
                    <w:txbxContent>
                      <w:p w14:paraId="4FA31785" w14:textId="77777777" w:rsidR="00F865AC" w:rsidRPr="00AE6388" w:rsidRDefault="00F865AC" w:rsidP="00F865AC">
                        <w:pPr>
                          <w:rPr>
                            <w:sz w:val="16"/>
                            <w:szCs w:val="16"/>
                          </w:rPr>
                        </w:pPr>
                        <w:r w:rsidRPr="00AE6388">
                          <w:rPr>
                            <w:sz w:val="16"/>
                            <w:szCs w:val="16"/>
                          </w:rPr>
                          <w:t>Time (s)</w:t>
                        </w:r>
                      </w:p>
                    </w:txbxContent>
                  </v:textbox>
                </v:shape>
                <v:shape id="Text Box 1" o:spid="_x0000_s1332" type="#_x0000_t202" style="position:absolute;left:12852;top:23046;width:7270;height:2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" fillcolor="white [3201]" stroked="f" strokeweight=".5pt">
                  <v:textbox>
                    <w:txbxContent>
                      <w:p w14:paraId="3ECA1D3D" w14:textId="77777777" w:rsidR="00F865AC" w:rsidRPr="00AE6388" w:rsidRDefault="00F865AC" w:rsidP="00F865AC">
                        <w:pPr>
                          <w:rPr>
                            <w:sz w:val="16"/>
                            <w:szCs w:val="16"/>
                          </w:rPr>
                        </w:pPr>
                        <w:r w:rsidRPr="00AE6388">
                          <w:rPr>
                            <w:sz w:val="16"/>
                            <w:szCs w:val="16"/>
                          </w:rPr>
                          <w:t>Time (s)</w:t>
                        </w:r>
                      </w:p>
                    </w:txbxContent>
                  </v:textbox>
                </v:shape>
                <v:shape id="Text Box 1" o:spid="_x0000_s1333" type="#_x0000_t202" style="position:absolute;left:-2228;top:15687;width:8420;height:2468;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" fillcolor="white [3201]" stroked="f" strokeweight=".5pt">
                  <v:textbox>
                    <w:txbxContent>
                      <w:p w14:paraId="6AD0716B" w14:textId="77777777" w:rsidR="00F865AC" w:rsidRPr="00AE6388" w:rsidRDefault="00F865AC" w:rsidP="00F865AC">
                        <w:pPr>
                          <w:rPr>
                            <w:sz w:val="16"/>
                            <w:szCs w:val="16"/>
                          </w:rPr>
                        </w:pPr>
                        <w:r w:rsidRPr="00AE6388">
                          <w:rPr>
                            <w:sz w:val="16"/>
                            <w:szCs w:val="16"/>
                          </w:rPr>
                          <w:t>Voltage (V)</w:t>
                        </w:r>
                      </w:p>
                    </w:txbxContent>
                  </v:textbox>
                </v:shape>
                <v:shape id="Picture 181000103" o:spid="_x0000_s1334" type="#_x0000_t75" style="position:absolute;left:3995;top:11640;width:22751;height:120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">
                  <v:imagedata r:id="rId74" o:title="" cropbottom="1821f" cropleft="5169f" cropright="5169f"/>
                </v:shape>
                <v:shape id="Text Box 773760708" o:spid="_x0000_s1335" type="#_x0000_t202" style="position:absolute;left:7410;top:12710;width:8783;height:16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" filled="f" stroked="f" strokeweight=".5pt">
                  <v:textbox inset="0,0,0,0">
                    <w:txbxContent>
                      <w:p w14:paraId="599C01EB" w14:textId="77777777" w:rsidR="00F865AC" w:rsidRPr="00481B81" w:rsidRDefault="00F865AC" w:rsidP="00F865AC">
                        <w:pPr>
                          <w:rPr>
                            <w:sz w:val="16"/>
                            <w:szCs w:val="16"/>
                          </w:rPr>
                        </w:pPr>
                        <w:r w:rsidRPr="00481B81">
                          <w:rPr>
                            <w:sz w:val="16"/>
                            <w:szCs w:val="16"/>
                          </w:rPr>
                          <w:t xml:space="preserve">132 </w:t>
                        </w:r>
                        <w:r>
                          <w:rPr>
                            <w:sz w:val="16"/>
                            <w:szCs w:val="16"/>
                          </w:rPr>
                          <w:t>k</w:t>
                        </w:r>
                        <w:r w:rsidRPr="00481B81">
                          <w:rPr>
                            <w:sz w:val="16"/>
                            <w:szCs w:val="16"/>
                          </w:rPr>
                          <w:t>V (pre-fault)</w:t>
                        </w:r>
                      </w:p>
                    </w:txbxContent>
                  </v:textbox>
                </v:shape>
                <v:shape id="Text Box 1811628651" o:spid="_x0000_s1336" type="#_x0000_t202" style="position:absolute;left:17452;top:16028;width:8837;height:1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" filled="f" stroked="f" strokeweight=".5pt">
                  <v:textbox inset="0,0,0,0">
                    <w:txbxContent>
                      <w:p w14:paraId="51026B83" w14:textId="77777777" w:rsidR="00F865AC" w:rsidRPr="00481B81" w:rsidRDefault="00F865AC" w:rsidP="00F865AC">
                        <w:pPr>
                          <w:jc w:val="both"/>
                          <w:rPr>
                            <w:sz w:val="16"/>
                            <w:szCs w:val="16"/>
                          </w:rPr>
                        </w:pPr>
                        <w:r w:rsidRPr="00481B81">
                          <w:rPr>
                            <w:sz w:val="16"/>
                            <w:szCs w:val="16"/>
                          </w:rPr>
                          <w:t xml:space="preserve">119 </w:t>
                        </w:r>
                        <w:r>
                          <w:rPr>
                            <w:sz w:val="16"/>
                            <w:szCs w:val="16"/>
                          </w:rPr>
                          <w:t>k</w:t>
                        </w:r>
                        <w:r w:rsidRPr="00481B81">
                          <w:rPr>
                            <w:sz w:val="16"/>
                            <w:szCs w:val="16"/>
                          </w:rPr>
                          <w:t>V (during fault)</w:t>
                        </w:r>
                      </w:p>
                    </w:txbxContent>
                  </v:textbox>
                </v:shape>
                <v:shape id="Text Box 1683032853" o:spid="_x0000_s1337" type="#_x0000_t202" style="position:absolute;top:24090;width:30333;height:3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" filled="f" stroked="f" strokeweight=".5pt">
                  <v:textbox>
                    <w:txbxContent>
                      <w:p w14:paraId="64E363F1" w14:textId="34F55283" w:rsidR="00F865AC" w:rsidRPr="00B51967" w:rsidRDefault="00147500" w:rsidP="00F865AC">
                        <w:pPr>
                          <w:pStyle w:val="FigureCaption"/>
                          <w:rPr>
                            <w:b/>
                            <w:color w:val="0070C0"/>
                          </w:rPr>
                        </w:pPr>
                        <w:r>
                          <w:rPr>
                            <w:b/>
                          </w:rPr>
                          <w:t>Fig.22</w:t>
                        </w:r>
                        <w:r w:rsidR="00F865AC">
                          <w:rPr>
                            <w:b/>
                          </w:rPr>
                          <w:t>.</w:t>
                        </w:r>
                        <w:r w:rsidR="00F865AC" w:rsidRPr="00B51967">
                          <w:t xml:space="preserve"> </w:t>
                        </w:r>
                        <w:r w:rsidR="00F865AC">
                          <w:t>Type-3 Wind</w:t>
                        </w:r>
                        <w:r w:rsidR="00F865AC" w:rsidRPr="00B51967">
                          <w:t xml:space="preserve">: </w:t>
                        </w:r>
                        <w:r w:rsidR="00F865AC">
                          <w:t>L</w:t>
                        </w:r>
                        <w:r w:rsidR="00F865AC" w:rsidRPr="00B51967">
                          <w:t>G Fault</w:t>
                        </w:r>
                        <w:r w:rsidR="00F865AC">
                          <w:t>:</w:t>
                        </w:r>
                        <w:r w:rsidR="00F865AC" w:rsidRPr="00B51967">
                          <w:t xml:space="preserve"> Grid end </w:t>
                        </w:r>
                        <w:r w:rsidR="00F865AC">
                          <w:t>waveform</w:t>
                        </w:r>
                        <w:r w:rsidR="00F865AC" w:rsidRPr="00B51967">
                          <w:t xml:space="preserve"> (a) </w:t>
                        </w:r>
                        <w:r w:rsidR="00F865AC">
                          <w:t xml:space="preserve">Current </w:t>
                        </w:r>
                        <w:r w:rsidR="00F865AC" w:rsidRPr="00B51967">
                          <w:t xml:space="preserve">(b) </w:t>
                        </w:r>
                        <w:r w:rsidR="00F865AC">
                          <w:t>Voltage</w:t>
                        </w:r>
                      </w:p>
                      <w:p w14:paraId="027E0F36" w14:textId="77777777" w:rsidR="00F865AC" w:rsidRDefault="00F865AC" w:rsidP="00F865AC">
                        <w:pPr>
                          <w:spacing w:before="120" w:after="120"/>
                          <w:jc w:val="center"/>
                        </w:pPr>
                      </w:p>
                    </w:txbxContent>
                  </v:textbox>
                </v:shape>
                <w10:anchorlock/>
              </v:group>
            </w:pict>
          </mc:Fallback>
        </mc:AlternateContent>
      </w:r>
    </w:p>
    <w:p w14:paraId="471EE085" w14:textId="2C77B22F" w:rsidR="00607A98" w:rsidRDefault="00BA300F" w:rsidP="00564932">
      <w:pPr>
        <w:jc w:val="both"/>
        <w:rPr>
          <w:sz w:val="20"/>
          <w:szCs w:val="20"/>
        </w:rPr>
      </w:pPr>
      <w:r>
        <w:rPr>
          <w:noProof/>
          <w:sz w:val="20"/>
          <w:szCs w:val="20"/>
          <w:lang w:val="en-IN" w:eastAsia="en-IN"/>
        </w:rPr>
        <w:lastRenderedPageBreak/>
        <mc:AlternateContent>
          <mc:Choice Requires="wpc">
            <w:drawing>
              <wp:inline distT="0" distB="0" distL="0" distR="0" wp14:anchorId="30D64E78" wp14:editId="2F8DE1BF">
                <wp:extent cx="2971800" cy="2608846"/>
                <wp:effectExtent l="0" t="0" r="0" b="1270"/>
                <wp:docPr id="448694524" name="Canvas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13378069" name="Picture 813378069"/>
                          <pic:cNvPicPr>
                            <a:picLocks noChangeAspect="1"/>
                          </pic:cNvPicPr>
                        </pic:nvPicPr>
                        <pic:blipFill rotWithShape="1">
                          <a:blip r:embed="rId75"/>
                          <a:srcRect l="7791" r="7305"/>
                          <a:stretch/>
                        </pic:blipFill>
                        <pic:spPr>
                          <a:xfrm>
                            <a:off x="293914" y="486"/>
                            <a:ext cx="2307145" cy="1140264"/>
                          </a:xfrm>
                          <a:prstGeom prst="rect">
                            <a:avLst/>
                          </a:prstGeom>
                        </pic:spPr>
                      </pic:pic>
                      <pic:pic xmlns:pic="http://schemas.openxmlformats.org/drawingml/2006/picture">
                        <pic:nvPicPr>
                          <pic:cNvPr id="1147431403" name="Picture 1147431403"/>
                          <pic:cNvPicPr>
                            <a:picLocks noChangeAspect="1"/>
                          </pic:cNvPicPr>
                        </pic:nvPicPr>
                        <pic:blipFill rotWithShape="1">
                          <a:blip r:embed="rId76"/>
                          <a:srcRect t="6062" r="8309" b="23"/>
                          <a:stretch/>
                        </pic:blipFill>
                        <pic:spPr>
                          <a:xfrm>
                            <a:off x="271837" y="1199784"/>
                            <a:ext cx="2272427" cy="977360"/>
                          </a:xfrm>
                          <a:prstGeom prst="rect">
                            <a:avLst/>
                          </a:prstGeom>
                        </pic:spPr>
                      </pic:pic>
                      <wps:wsp>
                        <wps:cNvPr id="537155220" name="Text Box 1"/>
                        <wps:cNvSpPr txBox="1"/>
                        <wps:spPr>
                          <a:xfrm rot="16200000">
                            <a:off x="-166730" y="361810"/>
                            <a:ext cx="855980" cy="301625"/>
                          </a:xfrm>
                          <a:prstGeom prst="rect">
                            <a:avLst/>
                          </a:prstGeom>
                          <a:noFill/>
                          <a:ln w="6350">
                            <a:noFill/>
                          </a:ln>
                        </wps:spPr>
                        <wps:txbx>
                          <w:txbxContent>
                            <w:p w14:paraId="52EC7BE2" w14:textId="77777777" w:rsidR="00053D4A" w:rsidRDefault="00053D4A" w:rsidP="00BA300F">
                              <w:pPr>
                                <w:rPr>
                                  <w:sz w:val="16"/>
                                  <w:szCs w:val="16"/>
                                </w:rPr>
                              </w:pPr>
                              <w:r>
                                <w:rPr>
                                  <w:sz w:val="16"/>
                                  <w:szCs w:val="16"/>
                                </w:rPr>
                                <w:t>Voltage (V)</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3207189" name="Text Box 1483611477"/>
                        <wps:cNvSpPr txBox="1"/>
                        <wps:spPr>
                          <a:xfrm>
                            <a:off x="420201" y="73414"/>
                            <a:ext cx="907415" cy="133350"/>
                          </a:xfrm>
                          <a:prstGeom prst="rect">
                            <a:avLst/>
                          </a:prstGeom>
                          <a:noFill/>
                          <a:ln w="6350">
                            <a:noFill/>
                          </a:ln>
                        </wps:spPr>
                        <wps:txbx>
                          <w:txbxContent>
                            <w:p w14:paraId="6B9EC22A" w14:textId="77777777" w:rsidR="00053D4A" w:rsidRDefault="00053D4A" w:rsidP="00BA300F">
                              <w:pPr>
                                <w:jc w:val="center"/>
                                <w:rPr>
                                  <w:sz w:val="16"/>
                                  <w:szCs w:val="16"/>
                                </w:rPr>
                              </w:pPr>
                              <w:r>
                                <w:rPr>
                                  <w:sz w:val="16"/>
                                  <w:szCs w:val="16"/>
                                </w:rPr>
                                <w:t>132 kV (pre-fault)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1668608644" name="Text Box 1888856667"/>
                        <wps:cNvSpPr txBox="1"/>
                        <wps:spPr>
                          <a:xfrm>
                            <a:off x="1607106" y="359514"/>
                            <a:ext cx="868680" cy="158115"/>
                          </a:xfrm>
                          <a:prstGeom prst="rect">
                            <a:avLst/>
                          </a:prstGeom>
                          <a:noFill/>
                          <a:ln w="6350">
                            <a:noFill/>
                          </a:ln>
                        </wps:spPr>
                        <wps:txbx>
                          <w:txbxContent>
                            <w:p w14:paraId="3A2AAFC7" w14:textId="77777777" w:rsidR="00053D4A" w:rsidRDefault="00053D4A" w:rsidP="00BA300F">
                              <w:pPr>
                                <w:jc w:val="both"/>
                                <w:rPr>
                                  <w:sz w:val="16"/>
                                  <w:szCs w:val="16"/>
                                </w:rPr>
                              </w:pPr>
                              <w:r>
                                <w:rPr>
                                  <w:sz w:val="16"/>
                                  <w:szCs w:val="16"/>
                                </w:rPr>
                                <w:t>8kV (during 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211295609" name="Text Box 1"/>
                        <wps:cNvSpPr txBox="1"/>
                        <wps:spPr>
                          <a:xfrm>
                            <a:off x="1312648" y="1005586"/>
                            <a:ext cx="679450" cy="219710"/>
                          </a:xfrm>
                          <a:prstGeom prst="rect">
                            <a:avLst/>
                          </a:prstGeom>
                          <a:noFill/>
                          <a:ln w="6350">
                            <a:noFill/>
                          </a:ln>
                        </wps:spPr>
                        <wps:txbx>
                          <w:txbxContent>
                            <w:p w14:paraId="2C8A23D3" w14:textId="77777777" w:rsidR="00053D4A" w:rsidRDefault="00053D4A" w:rsidP="00BA300F">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68709147" name="Text Box 1"/>
                        <wps:cNvSpPr txBox="1"/>
                        <wps:spPr>
                          <a:xfrm>
                            <a:off x="0" y="2177158"/>
                            <a:ext cx="2971800" cy="396716"/>
                          </a:xfrm>
                          <a:prstGeom prst="rect">
                            <a:avLst/>
                          </a:prstGeom>
                          <a:noFill/>
                          <a:ln w="6350">
                            <a:noFill/>
                          </a:ln>
                        </wps:spPr>
                        <wps:txbx>
                          <w:txbxContent>
                            <w:p w14:paraId="4B4EC222" w14:textId="326D36C9" w:rsidR="00053D4A" w:rsidRPr="00B51967" w:rsidRDefault="00147500" w:rsidP="00B74EBB">
                              <w:pPr>
                                <w:pStyle w:val="FigureCaption"/>
                                <w:rPr>
                                  <w:b/>
                                  <w:color w:val="0070C0"/>
                                </w:rPr>
                              </w:pPr>
                              <w:r>
                                <w:rPr>
                                  <w:b/>
                                </w:rPr>
                                <w:t>Fig.23</w:t>
                              </w:r>
                              <w:r w:rsidR="00053D4A">
                                <w:rPr>
                                  <w:b/>
                                </w:rPr>
                                <w:t>.</w:t>
                              </w:r>
                              <w:r w:rsidR="00053D4A" w:rsidRPr="00B51967">
                                <w:t xml:space="preserve"> </w:t>
                              </w:r>
                              <w:r w:rsidR="00053D4A">
                                <w:t>Type-3 Wind</w:t>
                              </w:r>
                              <w:r w:rsidR="00053D4A" w:rsidRPr="00B51967">
                                <w:t xml:space="preserve">: </w:t>
                              </w:r>
                              <w:r w:rsidR="00053D4A">
                                <w:t>L</w:t>
                              </w:r>
                              <w:r w:rsidR="00053D4A" w:rsidRPr="00B51967">
                                <w:t>G Fault</w:t>
                              </w:r>
                              <w:r w:rsidR="00053D4A">
                                <w:t>:</w:t>
                              </w:r>
                              <w:r w:rsidR="00053D4A" w:rsidRPr="00B51967">
                                <w:t xml:space="preserve"> </w:t>
                              </w:r>
                              <w:r w:rsidR="00053D4A">
                                <w:t>DER</w:t>
                              </w:r>
                              <w:r w:rsidR="00053D4A" w:rsidRPr="00B51967">
                                <w:t xml:space="preserve"> end </w:t>
                              </w:r>
                              <w:r w:rsidR="00053D4A">
                                <w:t>waveform</w:t>
                              </w:r>
                              <w:r w:rsidR="00053D4A" w:rsidRPr="00B51967">
                                <w:t xml:space="preserve"> (a) </w:t>
                              </w:r>
                              <w:r w:rsidR="00053D4A">
                                <w:t xml:space="preserve">Voltage </w:t>
                              </w:r>
                              <w:r w:rsidR="00053D4A" w:rsidRPr="00B51967">
                                <w:t xml:space="preserve">(b) </w:t>
                              </w:r>
                              <w:r w:rsidR="00053D4A">
                                <w:t>Current</w:t>
                              </w:r>
                            </w:p>
                            <w:p w14:paraId="34D387E8" w14:textId="77777777" w:rsidR="00053D4A" w:rsidRDefault="00053D4A" w:rsidP="00BA300F">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97194906" name="Text Box 1"/>
                        <wps:cNvSpPr txBox="1"/>
                        <wps:spPr>
                          <a:xfrm>
                            <a:off x="1272968" y="2072559"/>
                            <a:ext cx="679450" cy="219075"/>
                          </a:xfrm>
                          <a:prstGeom prst="rect">
                            <a:avLst/>
                          </a:prstGeom>
                          <a:noFill/>
                          <a:ln w="6350">
                            <a:noFill/>
                          </a:ln>
                        </wps:spPr>
                        <wps:txbx>
                          <w:txbxContent>
                            <w:p w14:paraId="65866700" w14:textId="77777777" w:rsidR="00053D4A" w:rsidRDefault="00053D4A" w:rsidP="00BA300F">
                              <w:pPr>
                                <w:rPr>
                                  <w:sz w:val="16"/>
                                  <w:szCs w:val="16"/>
                                </w:rPr>
                              </w:pPr>
                              <w:r>
                                <w:rPr>
                                  <w:sz w:val="16"/>
                                  <w:szCs w:val="16"/>
                                </w:rPr>
                                <w:t>Time (s)</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6607775" name="Text Box 1"/>
                        <wps:cNvSpPr txBox="1"/>
                        <wps:spPr>
                          <a:xfrm rot="16200000">
                            <a:off x="-191963" y="1364582"/>
                            <a:ext cx="869315" cy="321310"/>
                          </a:xfrm>
                          <a:prstGeom prst="rect">
                            <a:avLst/>
                          </a:prstGeom>
                          <a:noFill/>
                          <a:ln w="6350">
                            <a:noFill/>
                          </a:ln>
                        </wps:spPr>
                        <wps:txbx>
                          <w:txbxContent>
                            <w:p w14:paraId="617B1AB9" w14:textId="77777777" w:rsidR="00053D4A" w:rsidRDefault="00053D4A" w:rsidP="00BA300F">
                              <w:pPr>
                                <w:rPr>
                                  <w:sz w:val="16"/>
                                  <w:szCs w:val="16"/>
                                </w:rPr>
                              </w:pPr>
                              <w:r>
                                <w:rPr>
                                  <w:sz w:val="16"/>
                                  <w:szCs w:val="16"/>
                                </w:rPr>
                                <w:t>Current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6394955" name="Text Box 767001966"/>
                        <wps:cNvSpPr txBox="1"/>
                        <wps:spPr>
                          <a:xfrm>
                            <a:off x="548854" y="1313013"/>
                            <a:ext cx="821690" cy="138430"/>
                          </a:xfrm>
                          <a:prstGeom prst="rect">
                            <a:avLst/>
                          </a:prstGeom>
                          <a:noFill/>
                          <a:ln w="6350">
                            <a:noFill/>
                          </a:ln>
                        </wps:spPr>
                        <wps:txbx>
                          <w:txbxContent>
                            <w:p w14:paraId="734843C6" w14:textId="77777777" w:rsidR="00053D4A" w:rsidRDefault="00053D4A" w:rsidP="00BA300F">
                              <w:pPr>
                                <w:jc w:val="center"/>
                                <w:rPr>
                                  <w:sz w:val="16"/>
                                  <w:szCs w:val="16"/>
                                </w:rPr>
                              </w:pPr>
                              <w:r>
                                <w:rPr>
                                  <w:sz w:val="16"/>
                                  <w:szCs w:val="16"/>
                                </w:rPr>
                                <w:t>371 A (pre-fault)</w:t>
                              </w:r>
                            </w:p>
                          </w:txbxContent>
                        </wps:txbx>
                        <wps:bodyPr rot="0" spcFirstLastPara="0" vert="horz" wrap="square" lIns="0" tIns="0" rIns="0" bIns="0" numCol="1" spcCol="0" rtlCol="0" fromWordArt="0" anchor="t" anchorCtr="0" forceAA="0" compatLnSpc="1">
                          <a:prstTxWarp prst="textNoShape">
                            <a:avLst/>
                          </a:prstTxWarp>
                          <a:noAutofit/>
                        </wps:bodyPr>
                      </wps:wsp>
                      <wps:wsp>
                        <wps:cNvPr id="356145262" name="Text Box 1402259103"/>
                        <wps:cNvSpPr txBox="1"/>
                        <wps:spPr>
                          <a:xfrm>
                            <a:off x="1607106" y="1451437"/>
                            <a:ext cx="878840" cy="142240"/>
                          </a:xfrm>
                          <a:prstGeom prst="rect">
                            <a:avLst/>
                          </a:prstGeom>
                          <a:noFill/>
                          <a:ln w="6350">
                            <a:noFill/>
                          </a:ln>
                        </wps:spPr>
                        <wps:txbx>
                          <w:txbxContent>
                            <w:p w14:paraId="77EBAF77" w14:textId="77777777" w:rsidR="00053D4A" w:rsidRDefault="00053D4A" w:rsidP="00BA300F">
                              <w:pPr>
                                <w:jc w:val="both"/>
                                <w:rPr>
                                  <w:sz w:val="16"/>
                                  <w:szCs w:val="16"/>
                                </w:rPr>
                              </w:pPr>
                              <w:r>
                                <w:rPr>
                                  <w:sz w:val="16"/>
                                  <w:szCs w:val="16"/>
                                </w:rPr>
                                <w:t>1053A (during fault)</w:t>
                              </w:r>
                            </w:p>
                          </w:txbxContent>
                        </wps:txbx>
                        <wps:bodyPr rot="0" spcFirstLastPara="0" vert="horz" wrap="square" lIns="0" tIns="0" rIns="0" bIns="0" numCol="1" spcCol="0" rtlCol="0" fromWordArt="0" anchor="t" anchorCtr="0" forceAA="0" compatLnSpc="1">
                          <a:prstTxWarp prst="textNoShape">
                            <a:avLst/>
                          </a:prstTxWarp>
                          <a:noAutofit/>
                        </wps:bodyPr>
                      </wps:wsp>
                    </wpc:wpc>
                  </a:graphicData>
                </a:graphic>
              </wp:inline>
            </w:drawing>
          </mc:Choice>
          <mc:Fallback>
            <w:pict>
              <v:group w14:anchorId="30D64E78" id="Canvas 3" o:spid="_x0000_s1338" editas="canvas" style="width:234pt;height:205.4pt;mso-position-horizontal-relative:char;mso-position-vertical-relative:line" coordsize="29718,2608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">
                <v:shape id="_x0000_s1339" type="#_x0000_t75" style="position:absolute;width:29718;height:26085;visibility:visible;mso-wrap-style:square" filled="t">
                  <v:fill o:detectmouseclick="t"/>
                  <v:path o:connecttype="none"/>
                </v:shape>
                <v:shape id="Picture 813378069" o:spid="_x0000_s1340" type="#_x0000_t75" style="position:absolute;left:2939;top:4;width:23071;height:114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">
                  <v:imagedata r:id="rId77" o:title="" cropleft="5106f" cropright="4787f"/>
                </v:shape>
                <v:shape id="Picture 1147431403" o:spid="_x0000_s1341" type="#_x0000_t75" style="position:absolute;left:2718;top:11997;width:22724;height:9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">
                  <v:imagedata r:id="rId78" o:title="" croptop="3973f" cropbottom="15f" cropright="5445f"/>
                </v:shape>
                <v:shape id="Text Box 1" o:spid="_x0000_s1342" type="#_x0000_t202" style="position:absolute;left:-1668;top:3618;width:8560;height:301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" filled="f" stroked="f" strokeweight=".5pt">
                  <v:textbox>
                    <w:txbxContent>
                      <w:p w14:paraId="52EC7BE2" w14:textId="77777777" w:rsidR="00053D4A" w:rsidRDefault="00053D4A" w:rsidP="00BA300F">
                        <w:pPr>
                          <w:rPr>
                            <w:sz w:val="16"/>
                            <w:szCs w:val="16"/>
                          </w:rPr>
                        </w:pPr>
                        <w:r>
                          <w:rPr>
                            <w:sz w:val="16"/>
                            <w:szCs w:val="16"/>
                          </w:rPr>
                          <w:t>Voltage (V)</w:t>
                        </w:r>
                      </w:p>
                    </w:txbxContent>
                  </v:textbox>
                </v:shape>
                <v:shape id="Text Box 1483611477" o:spid="_x0000_s1343" type="#_x0000_t202" style="position:absolute;left:4202;top:734;width:9074;height:13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" filled="f" stroked="f" strokeweight=".5pt">
                  <v:textbox inset="0,0,0,0">
                    <w:txbxContent>
                      <w:p w14:paraId="6B9EC22A" w14:textId="77777777" w:rsidR="00053D4A" w:rsidRDefault="00053D4A" w:rsidP="00BA300F">
                        <w:pPr>
                          <w:jc w:val="center"/>
                          <w:rPr>
                            <w:sz w:val="16"/>
                            <w:szCs w:val="16"/>
                          </w:rPr>
                        </w:pPr>
                        <w:r>
                          <w:rPr>
                            <w:sz w:val="16"/>
                            <w:szCs w:val="16"/>
                          </w:rPr>
                          <w:t>132 kV (pre-fault)</w:t>
                        </w:r>
                      </w:p>
                    </w:txbxContent>
                  </v:textbox>
                </v:shape>
                <v:shape id="Text Box 1888856667" o:spid="_x0000_s1344" type="#_x0000_t202" style="position:absolute;left:16071;top:3595;width:8686;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" filled="f" stroked="f" strokeweight=".5pt">
                  <v:textbox inset="0,0,0,0">
                    <w:txbxContent>
                      <w:p w14:paraId="3A2AAFC7" w14:textId="77777777" w:rsidR="00053D4A" w:rsidRDefault="00053D4A" w:rsidP="00BA300F">
                        <w:pPr>
                          <w:jc w:val="both"/>
                          <w:rPr>
                            <w:sz w:val="16"/>
                            <w:szCs w:val="16"/>
                          </w:rPr>
                        </w:pPr>
                        <w:r>
                          <w:rPr>
                            <w:sz w:val="16"/>
                            <w:szCs w:val="16"/>
                          </w:rPr>
                          <w:t>8kV (during fault)</w:t>
                        </w:r>
                      </w:p>
                    </w:txbxContent>
                  </v:textbox>
                </v:shape>
                <v:shape id="Text Box 1" o:spid="_x0000_s1345" type="#_x0000_t202" style="position:absolute;left:13126;top:10055;width:6794;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" filled="f" stroked="f" strokeweight=".5pt">
                  <v:textbox>
                    <w:txbxContent>
                      <w:p w14:paraId="2C8A23D3" w14:textId="77777777" w:rsidR="00053D4A" w:rsidRDefault="00053D4A" w:rsidP="00BA300F">
                        <w:pPr>
                          <w:rPr>
                            <w:sz w:val="16"/>
                            <w:szCs w:val="16"/>
                          </w:rPr>
                        </w:pPr>
                        <w:r>
                          <w:rPr>
                            <w:sz w:val="16"/>
                            <w:szCs w:val="16"/>
                          </w:rPr>
                          <w:t>Time (s)</w:t>
                        </w:r>
                      </w:p>
                    </w:txbxContent>
                  </v:textbox>
                </v:shape>
                <v:shape id="Text Box 1" o:spid="_x0000_s1346" type="#_x0000_t202" style="position:absolute;top:21771;width:29718;height:39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" filled="f" stroked="f" strokeweight=".5pt">
                  <v:textbox>
                    <w:txbxContent>
                      <w:p w14:paraId="4B4EC222" w14:textId="326D36C9" w:rsidR="00053D4A" w:rsidRPr="00B51967" w:rsidRDefault="00147500" w:rsidP="00B74EBB">
                        <w:pPr>
                          <w:pStyle w:val="FigureCaption"/>
                          <w:rPr>
                            <w:b/>
                            <w:color w:val="0070C0"/>
                          </w:rPr>
                        </w:pPr>
                        <w:r>
                          <w:rPr>
                            <w:b/>
                          </w:rPr>
                          <w:t>Fig.23</w:t>
                        </w:r>
                        <w:r w:rsidR="00053D4A">
                          <w:rPr>
                            <w:b/>
                          </w:rPr>
                          <w:t>.</w:t>
                        </w:r>
                        <w:r w:rsidR="00053D4A" w:rsidRPr="00B51967">
                          <w:t xml:space="preserve"> </w:t>
                        </w:r>
                        <w:r w:rsidR="00053D4A">
                          <w:t>Type-3 Wind</w:t>
                        </w:r>
                        <w:r w:rsidR="00053D4A" w:rsidRPr="00B51967">
                          <w:t xml:space="preserve">: </w:t>
                        </w:r>
                        <w:r w:rsidR="00053D4A">
                          <w:t>L</w:t>
                        </w:r>
                        <w:r w:rsidR="00053D4A" w:rsidRPr="00B51967">
                          <w:t>G Fault</w:t>
                        </w:r>
                        <w:r w:rsidR="00053D4A">
                          <w:t>:</w:t>
                        </w:r>
                        <w:r w:rsidR="00053D4A" w:rsidRPr="00B51967">
                          <w:t xml:space="preserve"> </w:t>
                        </w:r>
                        <w:r w:rsidR="00053D4A">
                          <w:t>DER</w:t>
                        </w:r>
                        <w:r w:rsidR="00053D4A" w:rsidRPr="00B51967">
                          <w:t xml:space="preserve"> end </w:t>
                        </w:r>
                        <w:r w:rsidR="00053D4A">
                          <w:t>waveform</w:t>
                        </w:r>
                        <w:r w:rsidR="00053D4A" w:rsidRPr="00B51967">
                          <w:t xml:space="preserve"> (a) </w:t>
                        </w:r>
                        <w:r w:rsidR="00053D4A">
                          <w:t xml:space="preserve">Voltage </w:t>
                        </w:r>
                        <w:r w:rsidR="00053D4A" w:rsidRPr="00B51967">
                          <w:t xml:space="preserve">(b) </w:t>
                        </w:r>
                        <w:r w:rsidR="00053D4A">
                          <w:t>Current</w:t>
                        </w:r>
                      </w:p>
                      <w:p w14:paraId="34D387E8" w14:textId="77777777" w:rsidR="00053D4A" w:rsidRDefault="00053D4A" w:rsidP="00BA300F">
                        <w:r>
                          <w:t> </w:t>
                        </w:r>
                      </w:p>
                    </w:txbxContent>
                  </v:textbox>
                </v:shape>
                <v:shape id="Text Box 1" o:spid="_x0000_s1347" type="#_x0000_t202" style="position:absolute;left:12729;top:20725;width:6795;height:21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" filled="f" stroked="f" strokeweight=".5pt">
                  <v:textbox>
                    <w:txbxContent>
                      <w:p w14:paraId="65866700" w14:textId="77777777" w:rsidR="00053D4A" w:rsidRDefault="00053D4A" w:rsidP="00BA300F">
                        <w:pPr>
                          <w:rPr>
                            <w:sz w:val="16"/>
                            <w:szCs w:val="16"/>
                          </w:rPr>
                        </w:pPr>
                        <w:r>
                          <w:rPr>
                            <w:sz w:val="16"/>
                            <w:szCs w:val="16"/>
                          </w:rPr>
                          <w:t>Time (s)</w:t>
                        </w:r>
                      </w:p>
                    </w:txbxContent>
                  </v:textbox>
                </v:shape>
                <v:shape id="Text Box 1" o:spid="_x0000_s1348" type="#_x0000_t202" style="position:absolute;left:-1920;top:13645;width:8693;height:321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" filled="f" stroked="f" strokeweight=".5pt">
                  <v:textbox>
                    <w:txbxContent>
                      <w:p w14:paraId="617B1AB9" w14:textId="77777777" w:rsidR="00053D4A" w:rsidRDefault="00053D4A" w:rsidP="00BA300F">
                        <w:pPr>
                          <w:rPr>
                            <w:sz w:val="16"/>
                            <w:szCs w:val="16"/>
                          </w:rPr>
                        </w:pPr>
                        <w:r>
                          <w:rPr>
                            <w:sz w:val="16"/>
                            <w:szCs w:val="16"/>
                          </w:rPr>
                          <w:t>Current (A)</w:t>
                        </w:r>
                      </w:p>
                    </w:txbxContent>
                  </v:textbox>
                </v:shape>
                <v:shape id="Text Box 767001966" o:spid="_x0000_s1349" type="#_x0000_t202" style="position:absolute;left:5488;top:13130;width:8217;height:1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" filled="f" stroked="f" strokeweight=".5pt">
                  <v:textbox inset="0,0,0,0">
                    <w:txbxContent>
                      <w:p w14:paraId="734843C6" w14:textId="77777777" w:rsidR="00053D4A" w:rsidRDefault="00053D4A" w:rsidP="00BA300F">
                        <w:pPr>
                          <w:jc w:val="center"/>
                          <w:rPr>
                            <w:sz w:val="16"/>
                            <w:szCs w:val="16"/>
                          </w:rPr>
                        </w:pPr>
                        <w:r>
                          <w:rPr>
                            <w:sz w:val="16"/>
                            <w:szCs w:val="16"/>
                          </w:rPr>
                          <w:t>371 A (pre-fault)</w:t>
                        </w:r>
                      </w:p>
                    </w:txbxContent>
                  </v:textbox>
                </v:shape>
                <v:shape id="Text Box 1402259103" o:spid="_x0000_s1350" type="#_x0000_t202" style="position:absolute;left:16071;top:14514;width:8788;height:1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" filled="f" stroked="f" strokeweight=".5pt">
                  <v:textbox inset="0,0,0,0">
                    <w:txbxContent>
                      <w:p w14:paraId="77EBAF77" w14:textId="77777777" w:rsidR="00053D4A" w:rsidRDefault="00053D4A" w:rsidP="00BA300F">
                        <w:pPr>
                          <w:jc w:val="both"/>
                          <w:rPr>
                            <w:sz w:val="16"/>
                            <w:szCs w:val="16"/>
                          </w:rPr>
                        </w:pPr>
                        <w:r>
                          <w:rPr>
                            <w:sz w:val="16"/>
                            <w:szCs w:val="16"/>
                          </w:rPr>
                          <w:t>1053A (during fault)</w:t>
                        </w:r>
                      </w:p>
                    </w:txbxContent>
                  </v:textbox>
                </v:shape>
                <w10:anchorlock/>
              </v:group>
            </w:pict>
          </mc:Fallback>
        </mc:AlternateContent>
      </w:r>
    </w:p>
    <w:p w14:paraId="17128F27" w14:textId="40A540F3" w:rsidR="00607A98" w:rsidRDefault="00607A98" w:rsidP="00564932">
      <w:pPr>
        <w:jc w:val="both"/>
        <w:rPr>
          <w:sz w:val="20"/>
          <w:szCs w:val="20"/>
        </w:rPr>
      </w:pPr>
      <w:r>
        <w:rPr>
          <w:noProof/>
          <w:sz w:val="20"/>
          <w:szCs w:val="20"/>
          <w:lang w:val="en-IN" w:eastAsia="en-IN"/>
        </w:rPr>
        <mc:AlternateContent>
          <mc:Choice Requires="wpc">
            <w:drawing>
              <wp:inline distT="0" distB="0" distL="0" distR="0" wp14:anchorId="1EB96FAA" wp14:editId="77C66CB2">
                <wp:extent cx="3006725" cy="1810333"/>
                <wp:effectExtent l="0" t="0" r="3175" b="0"/>
                <wp:docPr id="1619674660" name="Canvas 2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11096446" name="Text Box 1"/>
                        <wps:cNvSpPr txBox="1"/>
                        <wps:spPr>
                          <a:xfrm>
                            <a:off x="1850759" y="1286898"/>
                            <a:ext cx="872490" cy="228600"/>
                          </a:xfrm>
                          <a:prstGeom prst="rect">
                            <a:avLst/>
                          </a:prstGeom>
                          <a:solidFill>
                            <a:schemeClr val="lt1"/>
                          </a:solidFill>
                          <a:ln w="6350">
                            <a:noFill/>
                          </a:ln>
                        </wps:spPr>
                        <wps:txbx>
                          <w:txbxContent>
                            <w:p w14:paraId="3E0A90A0" w14:textId="77777777" w:rsidR="00607A98" w:rsidRDefault="00607A98" w:rsidP="00607A98">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19794522" name="Text Box 1"/>
                        <wps:cNvSpPr txBox="1"/>
                        <wps:spPr>
                          <a:xfrm>
                            <a:off x="504197" y="1259666"/>
                            <a:ext cx="872490" cy="228600"/>
                          </a:xfrm>
                          <a:prstGeom prst="rect">
                            <a:avLst/>
                          </a:prstGeom>
                          <a:solidFill>
                            <a:schemeClr val="lt1"/>
                          </a:solidFill>
                          <a:ln w="6350">
                            <a:noFill/>
                          </a:ln>
                        </wps:spPr>
                        <wps:txbx>
                          <w:txbxContent>
                            <w:p w14:paraId="365B3293" w14:textId="77777777" w:rsidR="00607A98" w:rsidRDefault="00607A98" w:rsidP="00607A98">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7764226" name="Text Box 1"/>
                        <wps:cNvSpPr txBox="1"/>
                        <wps:spPr>
                          <a:xfrm rot="16200000">
                            <a:off x="1187795" y="553878"/>
                            <a:ext cx="872490" cy="228600"/>
                          </a:xfrm>
                          <a:prstGeom prst="rect">
                            <a:avLst/>
                          </a:prstGeom>
                          <a:solidFill>
                            <a:schemeClr val="lt1"/>
                          </a:solidFill>
                          <a:ln w="6350">
                            <a:noFill/>
                          </a:ln>
                        </wps:spPr>
                        <wps:txbx>
                          <w:txbxContent>
                            <w:p w14:paraId="63B0132F" w14:textId="77777777" w:rsidR="00607A98" w:rsidRDefault="00607A98" w:rsidP="00607A98">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890199" name="Text Box 1"/>
                        <wps:cNvSpPr txBox="1"/>
                        <wps:spPr>
                          <a:xfrm rot="16200000">
                            <a:off x="-271616" y="543757"/>
                            <a:ext cx="872490" cy="228600"/>
                          </a:xfrm>
                          <a:prstGeom prst="rect">
                            <a:avLst/>
                          </a:prstGeom>
                          <a:solidFill>
                            <a:schemeClr val="lt1"/>
                          </a:solidFill>
                          <a:ln w="6350">
                            <a:noFill/>
                          </a:ln>
                        </wps:spPr>
                        <wps:txbx>
                          <w:txbxContent>
                            <w:p w14:paraId="74DCCD7C" w14:textId="77777777" w:rsidR="00607A98" w:rsidRDefault="00607A98" w:rsidP="00607A98">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75403727" name="Text Box 2"/>
                        <wps:cNvSpPr txBox="1"/>
                        <wps:spPr>
                          <a:xfrm>
                            <a:off x="248476" y="417523"/>
                            <a:ext cx="313690" cy="222250"/>
                          </a:xfrm>
                          <a:prstGeom prst="rect">
                            <a:avLst/>
                          </a:prstGeom>
                          <a:noFill/>
                          <a:ln w="6350">
                            <a:noFill/>
                          </a:ln>
                        </wps:spPr>
                        <wps:txbx>
                          <w:txbxContent>
                            <w:p w14:paraId="5B191961" w14:textId="77777777" w:rsidR="00607A98" w:rsidRDefault="00607A98" w:rsidP="00607A98">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2855733" name="Text Box 2"/>
                        <wps:cNvSpPr txBox="1"/>
                        <wps:spPr>
                          <a:xfrm>
                            <a:off x="285282" y="567841"/>
                            <a:ext cx="313690" cy="221615"/>
                          </a:xfrm>
                          <a:prstGeom prst="rect">
                            <a:avLst/>
                          </a:prstGeom>
                          <a:noFill/>
                          <a:ln w="6350">
                            <a:noFill/>
                          </a:ln>
                        </wps:spPr>
                        <wps:txbx>
                          <w:txbxContent>
                            <w:p w14:paraId="3A5A0361" w14:textId="77777777" w:rsidR="00607A98" w:rsidRDefault="00607A98" w:rsidP="00607A98">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6308232" name="Text Box 2"/>
                        <wps:cNvSpPr txBox="1"/>
                        <wps:spPr>
                          <a:xfrm>
                            <a:off x="238697" y="285498"/>
                            <a:ext cx="313690" cy="221615"/>
                          </a:xfrm>
                          <a:prstGeom prst="rect">
                            <a:avLst/>
                          </a:prstGeom>
                          <a:noFill/>
                          <a:ln w="6350">
                            <a:noFill/>
                          </a:ln>
                        </wps:spPr>
                        <wps:txbx>
                          <w:txbxContent>
                            <w:p w14:paraId="02FA8C96"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5709148" name="Text Box 2"/>
                        <wps:cNvSpPr txBox="1"/>
                        <wps:spPr>
                          <a:xfrm>
                            <a:off x="233023" y="167013"/>
                            <a:ext cx="313690" cy="221615"/>
                          </a:xfrm>
                          <a:prstGeom prst="rect">
                            <a:avLst/>
                          </a:prstGeom>
                          <a:noFill/>
                          <a:ln w="6350">
                            <a:noFill/>
                          </a:ln>
                        </wps:spPr>
                        <wps:txbx>
                          <w:txbxContent>
                            <w:p w14:paraId="714E5CB3" w14:textId="77777777" w:rsidR="00607A98" w:rsidRDefault="00607A98" w:rsidP="00607A98">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81971218" name="Text Box 2"/>
                        <wps:cNvSpPr txBox="1"/>
                        <wps:spPr>
                          <a:xfrm>
                            <a:off x="235599" y="36002"/>
                            <a:ext cx="313690" cy="221615"/>
                          </a:xfrm>
                          <a:prstGeom prst="rect">
                            <a:avLst/>
                          </a:prstGeom>
                          <a:noFill/>
                          <a:ln w="6350">
                            <a:noFill/>
                          </a:ln>
                        </wps:spPr>
                        <wps:txbx>
                          <w:txbxContent>
                            <w:p w14:paraId="551DF9F1"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87815363" name="Text Box 2"/>
                        <wps:cNvSpPr txBox="1"/>
                        <wps:spPr>
                          <a:xfrm>
                            <a:off x="217568" y="707925"/>
                            <a:ext cx="313690" cy="221615"/>
                          </a:xfrm>
                          <a:prstGeom prst="rect">
                            <a:avLst/>
                          </a:prstGeom>
                          <a:noFill/>
                          <a:ln w="6350">
                            <a:noFill/>
                          </a:ln>
                        </wps:spPr>
                        <wps:txbx>
                          <w:txbxContent>
                            <w:p w14:paraId="7FB30A0E" w14:textId="77777777" w:rsidR="00607A98" w:rsidRDefault="00607A98" w:rsidP="00607A98">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7417160" name="Text Box 2"/>
                        <wps:cNvSpPr txBox="1"/>
                        <wps:spPr>
                          <a:xfrm>
                            <a:off x="214992" y="857320"/>
                            <a:ext cx="313690" cy="221615"/>
                          </a:xfrm>
                          <a:prstGeom prst="rect">
                            <a:avLst/>
                          </a:prstGeom>
                          <a:noFill/>
                          <a:ln w="6350">
                            <a:noFill/>
                          </a:ln>
                        </wps:spPr>
                        <wps:txbx>
                          <w:txbxContent>
                            <w:p w14:paraId="121FBB96"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22175878" name="Text Box 2"/>
                        <wps:cNvSpPr txBox="1"/>
                        <wps:spPr>
                          <a:xfrm>
                            <a:off x="212416" y="988044"/>
                            <a:ext cx="313690" cy="221615"/>
                          </a:xfrm>
                          <a:prstGeom prst="rect">
                            <a:avLst/>
                          </a:prstGeom>
                          <a:noFill/>
                          <a:ln w="6350">
                            <a:noFill/>
                          </a:ln>
                        </wps:spPr>
                        <wps:txbx>
                          <w:txbxContent>
                            <w:p w14:paraId="5CD10591" w14:textId="77777777" w:rsidR="00607A98" w:rsidRDefault="00607A98" w:rsidP="00607A98">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2800786" name="Text Box 2"/>
                        <wps:cNvSpPr txBox="1"/>
                        <wps:spPr>
                          <a:xfrm>
                            <a:off x="207265" y="1120049"/>
                            <a:ext cx="313690" cy="221615"/>
                          </a:xfrm>
                          <a:prstGeom prst="rect">
                            <a:avLst/>
                          </a:prstGeom>
                          <a:noFill/>
                          <a:ln w="6350">
                            <a:noFill/>
                          </a:ln>
                        </wps:spPr>
                        <wps:txbx>
                          <w:txbxContent>
                            <w:p w14:paraId="0564DFE5"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2473274" name="Text Box 2"/>
                        <wps:cNvSpPr txBox="1"/>
                        <wps:spPr>
                          <a:xfrm>
                            <a:off x="802269" y="1178819"/>
                            <a:ext cx="313690" cy="220980"/>
                          </a:xfrm>
                          <a:prstGeom prst="rect">
                            <a:avLst/>
                          </a:prstGeom>
                          <a:noFill/>
                          <a:ln w="6350">
                            <a:noFill/>
                          </a:ln>
                        </wps:spPr>
                        <wps:txbx>
                          <w:txbxContent>
                            <w:p w14:paraId="0C135803" w14:textId="77777777" w:rsidR="00607A98" w:rsidRDefault="00607A98" w:rsidP="00607A98">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0071097" name="Text Box 2"/>
                        <wps:cNvSpPr txBox="1"/>
                        <wps:spPr>
                          <a:xfrm>
                            <a:off x="307721" y="1176740"/>
                            <a:ext cx="313690" cy="220980"/>
                          </a:xfrm>
                          <a:prstGeom prst="rect">
                            <a:avLst/>
                          </a:prstGeom>
                          <a:noFill/>
                          <a:ln w="6350">
                            <a:noFill/>
                          </a:ln>
                        </wps:spPr>
                        <wps:txbx>
                          <w:txbxContent>
                            <w:p w14:paraId="4DC99171" w14:textId="77777777" w:rsidR="00607A98" w:rsidRDefault="00607A98" w:rsidP="00607A98">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1837140" name="Text Box 2"/>
                        <wps:cNvSpPr txBox="1"/>
                        <wps:spPr>
                          <a:xfrm>
                            <a:off x="434237" y="1181866"/>
                            <a:ext cx="313690" cy="220980"/>
                          </a:xfrm>
                          <a:prstGeom prst="rect">
                            <a:avLst/>
                          </a:prstGeom>
                          <a:noFill/>
                          <a:ln w="6350">
                            <a:noFill/>
                          </a:ln>
                        </wps:spPr>
                        <wps:txbx>
                          <w:txbxContent>
                            <w:p w14:paraId="745C4DD9" w14:textId="77777777" w:rsidR="00607A98" w:rsidRDefault="00607A98" w:rsidP="00607A98">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82374529" name="Text Box 2"/>
                        <wps:cNvSpPr txBox="1"/>
                        <wps:spPr>
                          <a:xfrm>
                            <a:off x="552387" y="1176766"/>
                            <a:ext cx="313690" cy="220980"/>
                          </a:xfrm>
                          <a:prstGeom prst="rect">
                            <a:avLst/>
                          </a:prstGeom>
                          <a:noFill/>
                          <a:ln w="6350">
                            <a:noFill/>
                          </a:ln>
                        </wps:spPr>
                        <wps:txbx>
                          <w:txbxContent>
                            <w:p w14:paraId="309891BD"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79451538" name="Text Box 2"/>
                        <wps:cNvSpPr txBox="1"/>
                        <wps:spPr>
                          <a:xfrm>
                            <a:off x="670904" y="1176794"/>
                            <a:ext cx="313690" cy="220980"/>
                          </a:xfrm>
                          <a:prstGeom prst="rect">
                            <a:avLst/>
                          </a:prstGeom>
                          <a:noFill/>
                          <a:ln w="6350">
                            <a:noFill/>
                          </a:ln>
                        </wps:spPr>
                        <wps:txbx>
                          <w:txbxContent>
                            <w:p w14:paraId="0ECFFC8C"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6336974" name="Text Box 2"/>
                        <wps:cNvSpPr txBox="1"/>
                        <wps:spPr>
                          <a:xfrm>
                            <a:off x="884998" y="1174140"/>
                            <a:ext cx="313690" cy="220980"/>
                          </a:xfrm>
                          <a:prstGeom prst="rect">
                            <a:avLst/>
                          </a:prstGeom>
                          <a:noFill/>
                          <a:ln w="6350">
                            <a:noFill/>
                          </a:ln>
                        </wps:spPr>
                        <wps:txbx>
                          <w:txbxContent>
                            <w:p w14:paraId="29269F8B"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0428111" name="Text Box 2"/>
                        <wps:cNvSpPr txBox="1"/>
                        <wps:spPr>
                          <a:xfrm>
                            <a:off x="990300" y="1171564"/>
                            <a:ext cx="313690" cy="220980"/>
                          </a:xfrm>
                          <a:prstGeom prst="rect">
                            <a:avLst/>
                          </a:prstGeom>
                          <a:noFill/>
                          <a:ln w="6350">
                            <a:noFill/>
                          </a:ln>
                        </wps:spPr>
                        <wps:txbx>
                          <w:txbxContent>
                            <w:p w14:paraId="69196AD6"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5709020" name="Text Box 2"/>
                        <wps:cNvSpPr txBox="1"/>
                        <wps:spPr>
                          <a:xfrm>
                            <a:off x="1098483" y="1174176"/>
                            <a:ext cx="313690" cy="220980"/>
                          </a:xfrm>
                          <a:prstGeom prst="rect">
                            <a:avLst/>
                          </a:prstGeom>
                          <a:noFill/>
                          <a:ln w="6350">
                            <a:noFill/>
                          </a:ln>
                        </wps:spPr>
                        <wps:txbx>
                          <w:txbxContent>
                            <w:p w14:paraId="05DA044B" w14:textId="77777777" w:rsidR="00607A98" w:rsidRDefault="00607A98" w:rsidP="00607A98">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62212508" name="Text Box 2"/>
                        <wps:cNvSpPr txBox="1"/>
                        <wps:spPr>
                          <a:xfrm>
                            <a:off x="1212121" y="1174171"/>
                            <a:ext cx="313690" cy="220980"/>
                          </a:xfrm>
                          <a:prstGeom prst="rect">
                            <a:avLst/>
                          </a:prstGeom>
                          <a:noFill/>
                          <a:ln w="6350">
                            <a:noFill/>
                          </a:ln>
                        </wps:spPr>
                        <wps:txbx>
                          <w:txbxContent>
                            <w:p w14:paraId="096B0115" w14:textId="77777777" w:rsidR="00607A98" w:rsidRDefault="00607A98" w:rsidP="00607A98">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56422360" name="Text Box 2"/>
                        <wps:cNvSpPr txBox="1"/>
                        <wps:spPr>
                          <a:xfrm>
                            <a:off x="1648652" y="597098"/>
                            <a:ext cx="313690" cy="220980"/>
                          </a:xfrm>
                          <a:prstGeom prst="rect">
                            <a:avLst/>
                          </a:prstGeom>
                          <a:noFill/>
                          <a:ln w="6350">
                            <a:noFill/>
                          </a:ln>
                        </wps:spPr>
                        <wps:txbx>
                          <w:txbxContent>
                            <w:p w14:paraId="6CB867C4" w14:textId="77777777" w:rsidR="00607A98" w:rsidRDefault="00607A98" w:rsidP="00607A98">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00492751" name="Text Box 2"/>
                        <wps:cNvSpPr txBox="1"/>
                        <wps:spPr>
                          <a:xfrm>
                            <a:off x="1615996" y="450996"/>
                            <a:ext cx="313690" cy="220980"/>
                          </a:xfrm>
                          <a:prstGeom prst="rect">
                            <a:avLst/>
                          </a:prstGeom>
                          <a:noFill/>
                          <a:ln w="6350">
                            <a:noFill/>
                          </a:ln>
                        </wps:spPr>
                        <wps:txbx>
                          <w:txbxContent>
                            <w:p w14:paraId="18CB9F04" w14:textId="77777777" w:rsidR="00607A98" w:rsidRDefault="00607A98" w:rsidP="00607A98">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9009460" name="Text Box 2"/>
                        <wps:cNvSpPr txBox="1"/>
                        <wps:spPr>
                          <a:xfrm>
                            <a:off x="1615996" y="313510"/>
                            <a:ext cx="313690" cy="220980"/>
                          </a:xfrm>
                          <a:prstGeom prst="rect">
                            <a:avLst/>
                          </a:prstGeom>
                          <a:noFill/>
                          <a:ln w="6350">
                            <a:noFill/>
                          </a:ln>
                        </wps:spPr>
                        <wps:txbx>
                          <w:txbxContent>
                            <w:p w14:paraId="59B1BF8A"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5893156" name="Text Box 2"/>
                        <wps:cNvSpPr txBox="1"/>
                        <wps:spPr>
                          <a:xfrm>
                            <a:off x="1611913" y="167903"/>
                            <a:ext cx="313690" cy="220980"/>
                          </a:xfrm>
                          <a:prstGeom prst="rect">
                            <a:avLst/>
                          </a:prstGeom>
                          <a:noFill/>
                          <a:ln w="6350">
                            <a:noFill/>
                          </a:ln>
                        </wps:spPr>
                        <wps:txbx>
                          <w:txbxContent>
                            <w:p w14:paraId="1A9CC5DF" w14:textId="77777777" w:rsidR="00607A98" w:rsidRDefault="00607A98" w:rsidP="00607A98">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0664878" name="Text Box 2"/>
                        <wps:cNvSpPr txBox="1"/>
                        <wps:spPr>
                          <a:xfrm>
                            <a:off x="1607830" y="36298"/>
                            <a:ext cx="313690" cy="220980"/>
                          </a:xfrm>
                          <a:prstGeom prst="rect">
                            <a:avLst/>
                          </a:prstGeom>
                          <a:noFill/>
                          <a:ln w="6350">
                            <a:noFill/>
                          </a:ln>
                        </wps:spPr>
                        <wps:txbx>
                          <w:txbxContent>
                            <w:p w14:paraId="7001A9E8"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8339352" name="Text Box 2"/>
                        <wps:cNvSpPr txBox="1"/>
                        <wps:spPr>
                          <a:xfrm>
                            <a:off x="1579257" y="735890"/>
                            <a:ext cx="313690" cy="220980"/>
                          </a:xfrm>
                          <a:prstGeom prst="rect">
                            <a:avLst/>
                          </a:prstGeom>
                          <a:noFill/>
                          <a:ln w="6350">
                            <a:noFill/>
                          </a:ln>
                        </wps:spPr>
                        <wps:txbx>
                          <w:txbxContent>
                            <w:p w14:paraId="558481B5" w14:textId="77777777" w:rsidR="00607A98" w:rsidRDefault="00607A98" w:rsidP="00607A98">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373143" name="Text Box 2"/>
                        <wps:cNvSpPr txBox="1"/>
                        <wps:spPr>
                          <a:xfrm>
                            <a:off x="1579257" y="873341"/>
                            <a:ext cx="313690" cy="220980"/>
                          </a:xfrm>
                          <a:prstGeom prst="rect">
                            <a:avLst/>
                          </a:prstGeom>
                          <a:noFill/>
                          <a:ln w="6350">
                            <a:noFill/>
                          </a:ln>
                        </wps:spPr>
                        <wps:txbx>
                          <w:txbxContent>
                            <w:p w14:paraId="1DB1C4BB"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7889007" name="Text Box 2"/>
                        <wps:cNvSpPr txBox="1"/>
                        <wps:spPr>
                          <a:xfrm>
                            <a:off x="1575626" y="1009613"/>
                            <a:ext cx="313690" cy="220980"/>
                          </a:xfrm>
                          <a:prstGeom prst="rect">
                            <a:avLst/>
                          </a:prstGeom>
                          <a:noFill/>
                          <a:ln w="6350">
                            <a:noFill/>
                          </a:ln>
                        </wps:spPr>
                        <wps:txbx>
                          <w:txbxContent>
                            <w:p w14:paraId="516AA6DF" w14:textId="77777777" w:rsidR="00607A98" w:rsidRDefault="00607A98" w:rsidP="00607A98">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16262" name="Text Box 2"/>
                        <wps:cNvSpPr txBox="1"/>
                        <wps:spPr>
                          <a:xfrm>
                            <a:off x="1587420" y="1152269"/>
                            <a:ext cx="313690" cy="220980"/>
                          </a:xfrm>
                          <a:prstGeom prst="rect">
                            <a:avLst/>
                          </a:prstGeom>
                          <a:noFill/>
                          <a:ln w="6350">
                            <a:noFill/>
                          </a:ln>
                        </wps:spPr>
                        <wps:txbx>
                          <w:txbxContent>
                            <w:p w14:paraId="5EFC48BC"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4778886" name="Text Box 2"/>
                        <wps:cNvSpPr txBox="1"/>
                        <wps:spPr>
                          <a:xfrm>
                            <a:off x="1681819" y="1209693"/>
                            <a:ext cx="313690" cy="220980"/>
                          </a:xfrm>
                          <a:prstGeom prst="rect">
                            <a:avLst/>
                          </a:prstGeom>
                          <a:noFill/>
                          <a:ln w="6350">
                            <a:noFill/>
                          </a:ln>
                        </wps:spPr>
                        <wps:txbx>
                          <w:txbxContent>
                            <w:p w14:paraId="1CDD691B" w14:textId="77777777" w:rsidR="00607A98" w:rsidRDefault="00607A98" w:rsidP="00607A98">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39882054" name="Text Box 2"/>
                        <wps:cNvSpPr txBox="1"/>
                        <wps:spPr>
                          <a:xfrm>
                            <a:off x="1800326" y="1209688"/>
                            <a:ext cx="313690" cy="220980"/>
                          </a:xfrm>
                          <a:prstGeom prst="rect">
                            <a:avLst/>
                          </a:prstGeom>
                          <a:noFill/>
                          <a:ln w="6350">
                            <a:noFill/>
                          </a:ln>
                        </wps:spPr>
                        <wps:txbx>
                          <w:txbxContent>
                            <w:p w14:paraId="654AE606" w14:textId="77777777" w:rsidR="00607A98" w:rsidRDefault="00607A98" w:rsidP="00607A98">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7094574" name="Text Box 2"/>
                        <wps:cNvSpPr txBox="1"/>
                        <wps:spPr>
                          <a:xfrm>
                            <a:off x="1921520" y="1209692"/>
                            <a:ext cx="313690" cy="220980"/>
                          </a:xfrm>
                          <a:prstGeom prst="rect">
                            <a:avLst/>
                          </a:prstGeom>
                          <a:noFill/>
                          <a:ln w="6350">
                            <a:noFill/>
                          </a:ln>
                        </wps:spPr>
                        <wps:txbx>
                          <w:txbxContent>
                            <w:p w14:paraId="6A64C23D"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52068851" name="Text Box 2"/>
                        <wps:cNvSpPr txBox="1"/>
                        <wps:spPr>
                          <a:xfrm>
                            <a:off x="2044620" y="1209686"/>
                            <a:ext cx="313690" cy="220980"/>
                          </a:xfrm>
                          <a:prstGeom prst="rect">
                            <a:avLst/>
                          </a:prstGeom>
                          <a:noFill/>
                          <a:ln w="6350">
                            <a:noFill/>
                          </a:ln>
                        </wps:spPr>
                        <wps:txbx>
                          <w:txbxContent>
                            <w:p w14:paraId="661EE418"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9585697" name="Text Box 2"/>
                        <wps:cNvSpPr txBox="1"/>
                        <wps:spPr>
                          <a:xfrm>
                            <a:off x="2191577" y="1209457"/>
                            <a:ext cx="313690" cy="220980"/>
                          </a:xfrm>
                          <a:prstGeom prst="rect">
                            <a:avLst/>
                          </a:prstGeom>
                          <a:noFill/>
                          <a:ln w="6350">
                            <a:noFill/>
                          </a:ln>
                        </wps:spPr>
                        <wps:txbx>
                          <w:txbxContent>
                            <w:p w14:paraId="7ABC20AF" w14:textId="77777777" w:rsidR="00607A98" w:rsidRDefault="00607A98" w:rsidP="00607A98">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1209753" name="Text Box 2"/>
                        <wps:cNvSpPr txBox="1"/>
                        <wps:spPr>
                          <a:xfrm>
                            <a:off x="2266201" y="1209485"/>
                            <a:ext cx="313690" cy="220980"/>
                          </a:xfrm>
                          <a:prstGeom prst="rect">
                            <a:avLst/>
                          </a:prstGeom>
                          <a:noFill/>
                          <a:ln w="6350">
                            <a:noFill/>
                          </a:ln>
                        </wps:spPr>
                        <wps:txbx>
                          <w:txbxContent>
                            <w:p w14:paraId="6D9FA8BE" w14:textId="77777777" w:rsidR="00607A98" w:rsidRDefault="00607A98" w:rsidP="00607A98">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66791079" name="Text Box 2"/>
                        <wps:cNvSpPr txBox="1"/>
                        <wps:spPr>
                          <a:xfrm>
                            <a:off x="2383438" y="1211528"/>
                            <a:ext cx="313690" cy="220980"/>
                          </a:xfrm>
                          <a:prstGeom prst="rect">
                            <a:avLst/>
                          </a:prstGeom>
                          <a:noFill/>
                          <a:ln w="6350">
                            <a:noFill/>
                          </a:ln>
                        </wps:spPr>
                        <wps:txbx>
                          <w:txbxContent>
                            <w:p w14:paraId="6865D7ED" w14:textId="77777777" w:rsidR="00607A98" w:rsidRDefault="00607A98" w:rsidP="00607A98">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65311341" name="Text Box 2"/>
                        <wps:cNvSpPr txBox="1"/>
                        <wps:spPr>
                          <a:xfrm>
                            <a:off x="2493656" y="1211536"/>
                            <a:ext cx="313690" cy="220980"/>
                          </a:xfrm>
                          <a:prstGeom prst="rect">
                            <a:avLst/>
                          </a:prstGeom>
                          <a:noFill/>
                          <a:ln w="6350">
                            <a:noFill/>
                          </a:ln>
                        </wps:spPr>
                        <wps:txbx>
                          <w:txbxContent>
                            <w:p w14:paraId="3AB17BD1" w14:textId="77777777" w:rsidR="00607A98" w:rsidRDefault="00607A98" w:rsidP="00607A98">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57375981" name="Text Box 2"/>
                        <wps:cNvSpPr txBox="1"/>
                        <wps:spPr>
                          <a:xfrm>
                            <a:off x="2617729" y="1209457"/>
                            <a:ext cx="313690" cy="220980"/>
                          </a:xfrm>
                          <a:prstGeom prst="rect">
                            <a:avLst/>
                          </a:prstGeom>
                          <a:noFill/>
                          <a:ln w="6350">
                            <a:noFill/>
                          </a:ln>
                        </wps:spPr>
                        <wps:txbx>
                          <w:txbxContent>
                            <w:p w14:paraId="69985031" w14:textId="77777777" w:rsidR="00607A98" w:rsidRDefault="00607A98" w:rsidP="00607A98">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0613172" name="Text Box 1"/>
                        <wps:cNvSpPr txBox="1"/>
                        <wps:spPr>
                          <a:xfrm>
                            <a:off x="0" y="1399348"/>
                            <a:ext cx="3006725" cy="408373"/>
                          </a:xfrm>
                          <a:prstGeom prst="rect">
                            <a:avLst/>
                          </a:prstGeom>
                          <a:noFill/>
                          <a:ln w="6350">
                            <a:noFill/>
                          </a:ln>
                        </wps:spPr>
                        <wps:txbx>
                          <w:txbxContent>
                            <w:p w14:paraId="02755C8C" w14:textId="77472964" w:rsidR="00607A98" w:rsidRPr="00B62E65" w:rsidRDefault="00147500" w:rsidP="00607A98">
                              <w:pPr>
                                <w:pStyle w:val="FigureCaption"/>
                              </w:pPr>
                              <w:r>
                                <w:rPr>
                                  <w:b/>
                                </w:rPr>
                                <w:t>Fig.24</w:t>
                              </w:r>
                              <w:r w:rsidR="00607A98">
                                <w:rPr>
                                  <w:b/>
                                </w:rPr>
                                <w:t>.</w:t>
                              </w:r>
                              <w:r w:rsidR="00607A98" w:rsidRPr="00B62E65">
                                <w:t xml:space="preserve"> </w:t>
                              </w:r>
                              <w:r w:rsidR="00607A98">
                                <w:t>Type-3 Wind</w:t>
                              </w:r>
                              <w:r w:rsidR="00607A98" w:rsidRPr="00B62E65">
                                <w:t xml:space="preserve">: LG Fault </w:t>
                              </w:r>
                              <w:r w:rsidR="00607A98" w:rsidRPr="00155BBE">
                                <w:t xml:space="preserve">Faulty phase Impedance Trajectory (a) Grid end (b) </w:t>
                              </w:r>
                              <w:r w:rsidR="00607A98" w:rsidRPr="00B62E65">
                                <w:t xml:space="preserve">DER </w:t>
                              </w:r>
                              <w:r w:rsidR="00607A98">
                                <w:t>end</w:t>
                              </w:r>
                            </w:p>
                            <w:p w14:paraId="6B6C1DB4" w14:textId="77777777" w:rsidR="00607A98" w:rsidRDefault="00607A98" w:rsidP="00607A98">
                              <w:pPr>
                                <w:spacing w:before="120" w:after="120"/>
                                <w:jc w:val="center"/>
                                <w:rPr>
                                  <w:rFonts w:ascii="Helvetica" w:hAnsi="Helvetica" w:cs="Helvetica"/>
                                  <w:b/>
                                  <w:bCs/>
                                  <w:sz w:val="14"/>
                                  <w:szCs w:val="14"/>
                                </w:rPr>
                              </w:pPr>
                              <w:r w:rsidRPr="00D87F0B">
                                <w:rPr>
                                  <w:rFonts w:ascii="Helvetica" w:hAnsi="Helvetica" w:cs="Helvetica"/>
                                  <w:b/>
                                  <w:bCs/>
                                  <w:sz w:val="14"/>
                                  <w:szCs w:val="14"/>
                                </w:rPr>
                                <w:t>end)</w:t>
                              </w:r>
                            </w:p>
                            <w:p w14:paraId="2DBC8119" w14:textId="77777777" w:rsidR="00607A98" w:rsidRDefault="00607A98" w:rsidP="00607A98">
                              <w:pPr>
                                <w:spacing w:before="120" w:after="120"/>
                              </w:pPr>
                              <w:r>
                                <w:t> </w:t>
                              </w:r>
                            </w:p>
                            <w:p w14:paraId="33B16C7B" w14:textId="77777777" w:rsidR="00607A98" w:rsidRDefault="00607A98" w:rsidP="00607A98">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77660646" name="Picture 1277660646" descr="A close-up of a graph&#10;&#10;Description automatically generated"/>
                          <pic:cNvPicPr>
                            <a:picLocks noChangeAspect="1"/>
                          </pic:cNvPicPr>
                        </pic:nvPicPr>
                        <pic:blipFill rotWithShape="1">
                          <a:blip r:embed="rId79" cstate="print">
                            <a:extLst>
                              <a:ext uri="{28A0092B-C50C-407E-A947-70E740481C1C}">
                                <a14:useLocalDpi xmlns:a14="http://schemas.microsoft.com/office/drawing/2010/main" val="0"/>
                              </a:ext>
                            </a:extLst>
                          </a:blip>
                          <a:srcRect l="12804" t="6915" r="53227" b="10057"/>
                          <a:stretch/>
                        </pic:blipFill>
                        <pic:spPr>
                          <a:xfrm>
                            <a:off x="454828" y="93140"/>
                            <a:ext cx="981940" cy="1137437"/>
                          </a:xfrm>
                          <a:prstGeom prst="rect">
                            <a:avLst/>
                          </a:prstGeom>
                        </pic:spPr>
                      </pic:pic>
                      <pic:pic xmlns:pic="http://schemas.openxmlformats.org/drawingml/2006/picture">
                        <pic:nvPicPr>
                          <pic:cNvPr id="690295103" name="Picture 690295103" descr="A close-up of a graph&#10;&#10;Description automatically generated"/>
                          <pic:cNvPicPr>
                            <a:picLocks noChangeAspect="1"/>
                          </pic:cNvPicPr>
                        </pic:nvPicPr>
                        <pic:blipFill rotWithShape="1">
                          <a:blip r:embed="rId80" cstate="print">
                            <a:extLst>
                              <a:ext uri="{28A0092B-C50C-407E-A947-70E740481C1C}">
                                <a14:useLocalDpi xmlns:a14="http://schemas.microsoft.com/office/drawing/2010/main" val="0"/>
                              </a:ext>
                            </a:extLst>
                          </a:blip>
                          <a:srcRect l="56752" t="6920" r="9075" b="10259"/>
                          <a:stretch/>
                        </pic:blipFill>
                        <pic:spPr>
                          <a:xfrm>
                            <a:off x="1811970" y="79015"/>
                            <a:ext cx="983712" cy="1191426"/>
                          </a:xfrm>
                          <a:prstGeom prst="rect">
                            <a:avLst/>
                          </a:prstGeom>
                        </pic:spPr>
                      </pic:pic>
                    </wpc:wpc>
                  </a:graphicData>
                </a:graphic>
              </wp:inline>
            </w:drawing>
          </mc:Choice>
          <mc:Fallback>
            <w:pict>
              <v:group w14:anchorId="1EB96FAA" id="_x0000_s1351" editas="canvas" style="width:236.75pt;height:142.55pt;mso-position-horizontal-relative:char;mso-position-vertical-relative:line" coordsize="30067,1809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">
                <v:shape id="_x0000_s1352" type="#_x0000_t75" style="position:absolute;width:30067;height:18097;visibility:visible;mso-wrap-style:square" filled="t">
                  <v:fill o:detectmouseclick="t"/>
                  <v:path o:connecttype="none"/>
                </v:shape>
                <v:shape id="Text Box 1" o:spid="_x0000_s1353" type="#_x0000_t202" style="position:absolute;left:18507;top:12868;width:872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" fillcolor="white [3201]" stroked="f" strokeweight=".5pt">
                  <v:textbox>
                    <w:txbxContent>
                      <w:p w14:paraId="3E0A90A0" w14:textId="77777777" w:rsidR="00607A98" w:rsidRDefault="00607A98" w:rsidP="00607A98">
                        <w:pPr>
                          <w:rPr>
                            <w:sz w:val="16"/>
                            <w:szCs w:val="16"/>
                          </w:rPr>
                        </w:pPr>
                        <w:r>
                          <w:rPr>
                            <w:sz w:val="16"/>
                            <w:szCs w:val="16"/>
                          </w:rPr>
                          <w:t>Resistance (Ω)</w:t>
                        </w:r>
                      </w:p>
                    </w:txbxContent>
                  </v:textbox>
                </v:shape>
                <v:shape id="Text Box 1" o:spid="_x0000_s1354" type="#_x0000_t202" style="position:absolute;left:5041;top:12596;width:872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" fillcolor="white [3201]" stroked="f" strokeweight=".5pt">
                  <v:textbox>
                    <w:txbxContent>
                      <w:p w14:paraId="365B3293" w14:textId="77777777" w:rsidR="00607A98" w:rsidRDefault="00607A98" w:rsidP="00607A98">
                        <w:pPr>
                          <w:rPr>
                            <w:sz w:val="16"/>
                            <w:szCs w:val="16"/>
                          </w:rPr>
                        </w:pPr>
                        <w:r>
                          <w:rPr>
                            <w:sz w:val="16"/>
                            <w:szCs w:val="16"/>
                          </w:rPr>
                          <w:t>Resistance (Ω)</w:t>
                        </w:r>
                      </w:p>
                    </w:txbxContent>
                  </v:textbox>
                </v:shape>
                <v:shape id="Text Box 1" o:spid="_x0000_s1355" type="#_x0000_t202" style="position:absolute;left:11877;top:5539;width:872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" fillcolor="white [3201]" stroked="f" strokeweight=".5pt">
                  <v:textbox>
                    <w:txbxContent>
                      <w:p w14:paraId="63B0132F" w14:textId="77777777" w:rsidR="00607A98" w:rsidRDefault="00607A98" w:rsidP="00607A98">
                        <w:pPr>
                          <w:rPr>
                            <w:sz w:val="16"/>
                            <w:szCs w:val="16"/>
                          </w:rPr>
                        </w:pPr>
                        <w:r>
                          <w:rPr>
                            <w:sz w:val="16"/>
                            <w:szCs w:val="16"/>
                          </w:rPr>
                          <w:t>Reactance (Ω)</w:t>
                        </w:r>
                      </w:p>
                    </w:txbxContent>
                  </v:textbox>
                </v:shape>
                <v:shape id="Text Box 1" o:spid="_x0000_s1356" type="#_x0000_t202" style="position:absolute;left:-2717;top:5438;width:8725;height:228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" fillcolor="white [3201]" stroked="f" strokeweight=".5pt">
                  <v:textbox>
                    <w:txbxContent>
                      <w:p w14:paraId="74DCCD7C" w14:textId="77777777" w:rsidR="00607A98" w:rsidRDefault="00607A98" w:rsidP="00607A98">
                        <w:pPr>
                          <w:rPr>
                            <w:sz w:val="16"/>
                            <w:szCs w:val="16"/>
                          </w:rPr>
                        </w:pPr>
                        <w:r>
                          <w:rPr>
                            <w:sz w:val="16"/>
                            <w:szCs w:val="16"/>
                          </w:rPr>
                          <w:t>Reactance (Ω)</w:t>
                        </w:r>
                      </w:p>
                    </w:txbxContent>
                  </v:textbox>
                </v:shape>
                <v:shape id="Text Box 2" o:spid="_x0000_s1357" type="#_x0000_t202" style="position:absolute;left:2484;top:4175;width:3137;height:2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" filled="f" stroked="f" strokeweight=".5pt">
                  <v:textbox>
                    <w:txbxContent>
                      <w:p w14:paraId="5B191961" w14:textId="77777777" w:rsidR="00607A98" w:rsidRDefault="00607A98" w:rsidP="00607A98">
                        <w:pPr>
                          <w:rPr>
                            <w:sz w:val="13"/>
                            <w:szCs w:val="13"/>
                          </w:rPr>
                        </w:pPr>
                        <w:r>
                          <w:rPr>
                            <w:sz w:val="13"/>
                            <w:szCs w:val="13"/>
                          </w:rPr>
                          <w:t>10</w:t>
                        </w:r>
                      </w:p>
                    </w:txbxContent>
                  </v:textbox>
                </v:shape>
                <v:shape id="Text Box 2" o:spid="_x0000_s1358" type="#_x0000_t202" style="position:absolute;left:2852;top:5678;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" filled="f" stroked="f" strokeweight=".5pt">
                  <v:textbox>
                    <w:txbxContent>
                      <w:p w14:paraId="3A5A0361" w14:textId="77777777" w:rsidR="00607A98" w:rsidRDefault="00607A98" w:rsidP="00607A98">
                        <w:pPr>
                          <w:rPr>
                            <w:sz w:val="13"/>
                            <w:szCs w:val="13"/>
                          </w:rPr>
                        </w:pPr>
                        <w:r>
                          <w:rPr>
                            <w:sz w:val="13"/>
                            <w:szCs w:val="13"/>
                          </w:rPr>
                          <w:t>0</w:t>
                        </w:r>
                      </w:p>
                    </w:txbxContent>
                  </v:textbox>
                </v:shape>
                <v:shape id="Text Box 2" o:spid="_x0000_s1359" type="#_x0000_t202" style="position:absolute;left:2386;top:2854;width:3137;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" filled="f" stroked="f" strokeweight=".5pt">
                  <v:textbox>
                    <w:txbxContent>
                      <w:p w14:paraId="02FA8C96" w14:textId="77777777" w:rsidR="00607A98" w:rsidRDefault="00607A98" w:rsidP="00607A98">
                        <w:pPr>
                          <w:rPr>
                            <w:sz w:val="13"/>
                            <w:szCs w:val="13"/>
                          </w:rPr>
                        </w:pPr>
                        <w:r>
                          <w:rPr>
                            <w:sz w:val="13"/>
                            <w:szCs w:val="13"/>
                          </w:rPr>
                          <w:t>20</w:t>
                        </w:r>
                      </w:p>
                    </w:txbxContent>
                  </v:textbox>
                </v:shape>
                <v:shape id="Text Box 2" o:spid="_x0000_s1360" type="#_x0000_t202" style="position:absolute;left:2330;top:167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" filled="f" stroked="f" strokeweight=".5pt">
                  <v:textbox>
                    <w:txbxContent>
                      <w:p w14:paraId="714E5CB3" w14:textId="77777777" w:rsidR="00607A98" w:rsidRDefault="00607A98" w:rsidP="00607A98">
                        <w:pPr>
                          <w:rPr>
                            <w:sz w:val="13"/>
                            <w:szCs w:val="13"/>
                          </w:rPr>
                        </w:pPr>
                        <w:r>
                          <w:rPr>
                            <w:sz w:val="13"/>
                            <w:szCs w:val="13"/>
                          </w:rPr>
                          <w:t>30</w:t>
                        </w:r>
                      </w:p>
                    </w:txbxContent>
                  </v:textbox>
                </v:shape>
                <v:shape id="Text Box 2" o:spid="_x0000_s1361" type="#_x0000_t202" style="position:absolute;left:2355;top:36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" filled="f" stroked="f" strokeweight=".5pt">
                  <v:textbox>
                    <w:txbxContent>
                      <w:p w14:paraId="551DF9F1" w14:textId="77777777" w:rsidR="00607A98" w:rsidRDefault="00607A98" w:rsidP="00607A98">
                        <w:pPr>
                          <w:rPr>
                            <w:sz w:val="13"/>
                            <w:szCs w:val="13"/>
                          </w:rPr>
                        </w:pPr>
                        <w:r>
                          <w:rPr>
                            <w:sz w:val="13"/>
                            <w:szCs w:val="13"/>
                          </w:rPr>
                          <w:t>40</w:t>
                        </w:r>
                      </w:p>
                    </w:txbxContent>
                  </v:textbox>
                </v:shape>
                <v:shape id="Text Box 2" o:spid="_x0000_s1362" type="#_x0000_t202" style="position:absolute;left:2175;top:7079;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" filled="f" stroked="f" strokeweight=".5pt">
                  <v:textbox>
                    <w:txbxContent>
                      <w:p w14:paraId="7FB30A0E" w14:textId="77777777" w:rsidR="00607A98" w:rsidRDefault="00607A98" w:rsidP="00607A98">
                        <w:pPr>
                          <w:rPr>
                            <w:sz w:val="13"/>
                            <w:szCs w:val="13"/>
                          </w:rPr>
                        </w:pPr>
                        <w:r>
                          <w:rPr>
                            <w:sz w:val="13"/>
                            <w:szCs w:val="13"/>
                          </w:rPr>
                          <w:t>-10</w:t>
                        </w:r>
                      </w:p>
                    </w:txbxContent>
                  </v:textbox>
                </v:shape>
                <v:shape id="Text Box 2" o:spid="_x0000_s1363" type="#_x0000_t202" style="position:absolute;left:2149;top:8573;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" filled="f" stroked="f" strokeweight=".5pt">
                  <v:textbox>
                    <w:txbxContent>
                      <w:p w14:paraId="121FBB96" w14:textId="77777777" w:rsidR="00607A98" w:rsidRDefault="00607A98" w:rsidP="00607A98">
                        <w:pPr>
                          <w:rPr>
                            <w:sz w:val="13"/>
                            <w:szCs w:val="13"/>
                          </w:rPr>
                        </w:pPr>
                        <w:r>
                          <w:rPr>
                            <w:sz w:val="13"/>
                            <w:szCs w:val="13"/>
                          </w:rPr>
                          <w:t>-20</w:t>
                        </w:r>
                      </w:p>
                    </w:txbxContent>
                  </v:textbox>
                </v:shape>
                <v:shape id="Text Box 2" o:spid="_x0000_s1364" type="#_x0000_t202" style="position:absolute;left:2124;top:988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" filled="f" stroked="f" strokeweight=".5pt">
                  <v:textbox>
                    <w:txbxContent>
                      <w:p w14:paraId="5CD10591" w14:textId="77777777" w:rsidR="00607A98" w:rsidRDefault="00607A98" w:rsidP="00607A98">
                        <w:pPr>
                          <w:rPr>
                            <w:sz w:val="13"/>
                            <w:szCs w:val="13"/>
                          </w:rPr>
                        </w:pPr>
                        <w:r>
                          <w:rPr>
                            <w:sz w:val="13"/>
                            <w:szCs w:val="13"/>
                          </w:rPr>
                          <w:t>-30</w:t>
                        </w:r>
                      </w:p>
                    </w:txbxContent>
                  </v:textbox>
                </v:shape>
                <v:shape id="Text Box 2" o:spid="_x0000_s1365" type="#_x0000_t202" style="position:absolute;left:2072;top:11200;width:3137;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" filled="f" stroked="f" strokeweight=".5pt">
                  <v:textbox>
                    <w:txbxContent>
                      <w:p w14:paraId="0564DFE5" w14:textId="77777777" w:rsidR="00607A98" w:rsidRDefault="00607A98" w:rsidP="00607A98">
                        <w:pPr>
                          <w:rPr>
                            <w:sz w:val="13"/>
                            <w:szCs w:val="13"/>
                          </w:rPr>
                        </w:pPr>
                        <w:r>
                          <w:rPr>
                            <w:sz w:val="13"/>
                            <w:szCs w:val="13"/>
                          </w:rPr>
                          <w:t>-40</w:t>
                        </w:r>
                      </w:p>
                    </w:txbxContent>
                  </v:textbox>
                </v:shape>
                <v:shape id="Text Box 2" o:spid="_x0000_s1366" type="#_x0000_t202" style="position:absolute;left:8022;top:11788;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" filled="f" stroked="f" strokeweight=".5pt">
                  <v:textbox>
                    <w:txbxContent>
                      <w:p w14:paraId="0C135803" w14:textId="77777777" w:rsidR="00607A98" w:rsidRDefault="00607A98" w:rsidP="00607A98">
                        <w:pPr>
                          <w:rPr>
                            <w:sz w:val="13"/>
                            <w:szCs w:val="13"/>
                          </w:rPr>
                        </w:pPr>
                        <w:r>
                          <w:rPr>
                            <w:sz w:val="13"/>
                            <w:szCs w:val="13"/>
                          </w:rPr>
                          <w:t>0</w:t>
                        </w:r>
                      </w:p>
                    </w:txbxContent>
                  </v:textbox>
                </v:shape>
                <v:shape id="Text Box 2" o:spid="_x0000_s1367" type="#_x0000_t202" style="position:absolute;left:3077;top:11767;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" filled="f" stroked="f" strokeweight=".5pt">
                  <v:textbox>
                    <w:txbxContent>
                      <w:p w14:paraId="4DC99171" w14:textId="77777777" w:rsidR="00607A98" w:rsidRDefault="00607A98" w:rsidP="00607A98">
                        <w:pPr>
                          <w:rPr>
                            <w:sz w:val="13"/>
                            <w:szCs w:val="13"/>
                          </w:rPr>
                        </w:pPr>
                        <w:r>
                          <w:rPr>
                            <w:sz w:val="13"/>
                            <w:szCs w:val="13"/>
                          </w:rPr>
                          <w:t>-80</w:t>
                        </w:r>
                      </w:p>
                    </w:txbxContent>
                  </v:textbox>
                </v:shape>
                <v:shape id="Text Box 2" o:spid="_x0000_s1368" type="#_x0000_t202" style="position:absolute;left:4342;top:11818;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" filled="f" stroked="f" strokeweight=".5pt">
                  <v:textbox>
                    <w:txbxContent>
                      <w:p w14:paraId="745C4DD9" w14:textId="77777777" w:rsidR="00607A98" w:rsidRDefault="00607A98" w:rsidP="00607A98">
                        <w:pPr>
                          <w:rPr>
                            <w:sz w:val="13"/>
                            <w:szCs w:val="13"/>
                          </w:rPr>
                        </w:pPr>
                        <w:r>
                          <w:rPr>
                            <w:sz w:val="13"/>
                            <w:szCs w:val="13"/>
                          </w:rPr>
                          <w:t>-60</w:t>
                        </w:r>
                      </w:p>
                    </w:txbxContent>
                  </v:textbox>
                </v:shape>
                <v:shape id="Text Box 2" o:spid="_x0000_s1369" type="#_x0000_t202" style="position:absolute;left:5523;top:11767;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" filled="f" stroked="f" strokeweight=".5pt">
                  <v:textbox>
                    <w:txbxContent>
                      <w:p w14:paraId="309891BD" w14:textId="77777777" w:rsidR="00607A98" w:rsidRDefault="00607A98" w:rsidP="00607A98">
                        <w:pPr>
                          <w:rPr>
                            <w:sz w:val="13"/>
                            <w:szCs w:val="13"/>
                          </w:rPr>
                        </w:pPr>
                        <w:r>
                          <w:rPr>
                            <w:sz w:val="13"/>
                            <w:szCs w:val="13"/>
                          </w:rPr>
                          <w:t>-40</w:t>
                        </w:r>
                      </w:p>
                    </w:txbxContent>
                  </v:textbox>
                </v:shape>
                <v:shape id="Text Box 2" o:spid="_x0000_s1370" type="#_x0000_t202" style="position:absolute;left:6709;top:11767;width:313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" filled="f" stroked="f" strokeweight=".5pt">
                  <v:textbox>
                    <w:txbxContent>
                      <w:p w14:paraId="0ECFFC8C" w14:textId="77777777" w:rsidR="00607A98" w:rsidRDefault="00607A98" w:rsidP="00607A98">
                        <w:pPr>
                          <w:rPr>
                            <w:sz w:val="13"/>
                            <w:szCs w:val="13"/>
                          </w:rPr>
                        </w:pPr>
                        <w:r>
                          <w:rPr>
                            <w:sz w:val="13"/>
                            <w:szCs w:val="13"/>
                          </w:rPr>
                          <w:t>-20</w:t>
                        </w:r>
                      </w:p>
                    </w:txbxContent>
                  </v:textbox>
                </v:shape>
                <v:shape id="Text Box 2" o:spid="_x0000_s1371" type="#_x0000_t202" style="position:absolute;left:8849;top:11741;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" filled="f" stroked="f" strokeweight=".5pt">
                  <v:textbox>
                    <w:txbxContent>
                      <w:p w14:paraId="29269F8B" w14:textId="77777777" w:rsidR="00607A98" w:rsidRDefault="00607A98" w:rsidP="00607A98">
                        <w:pPr>
                          <w:rPr>
                            <w:sz w:val="13"/>
                            <w:szCs w:val="13"/>
                          </w:rPr>
                        </w:pPr>
                        <w:r>
                          <w:rPr>
                            <w:sz w:val="13"/>
                            <w:szCs w:val="13"/>
                          </w:rPr>
                          <w:t>20</w:t>
                        </w:r>
                      </w:p>
                    </w:txbxContent>
                  </v:textbox>
                </v:shape>
                <v:shape id="Text Box 2" o:spid="_x0000_s1372" type="#_x0000_t202" style="position:absolute;left:9903;top:11715;width:313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" filled="f" stroked="f" strokeweight=".5pt">
                  <v:textbox>
                    <w:txbxContent>
                      <w:p w14:paraId="69196AD6" w14:textId="77777777" w:rsidR="00607A98" w:rsidRDefault="00607A98" w:rsidP="00607A98">
                        <w:pPr>
                          <w:rPr>
                            <w:sz w:val="13"/>
                            <w:szCs w:val="13"/>
                          </w:rPr>
                        </w:pPr>
                        <w:r>
                          <w:rPr>
                            <w:sz w:val="13"/>
                            <w:szCs w:val="13"/>
                          </w:rPr>
                          <w:t>40</w:t>
                        </w:r>
                      </w:p>
                    </w:txbxContent>
                  </v:textbox>
                </v:shape>
                <v:shape id="Text Box 2" o:spid="_x0000_s1373" type="#_x0000_t202" style="position:absolute;left:10984;top:11741;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" filled="f" stroked="f" strokeweight=".5pt">
                  <v:textbox>
                    <w:txbxContent>
                      <w:p w14:paraId="05DA044B" w14:textId="77777777" w:rsidR="00607A98" w:rsidRDefault="00607A98" w:rsidP="00607A98">
                        <w:pPr>
                          <w:rPr>
                            <w:sz w:val="13"/>
                            <w:szCs w:val="13"/>
                          </w:rPr>
                        </w:pPr>
                        <w:r>
                          <w:rPr>
                            <w:sz w:val="13"/>
                            <w:szCs w:val="13"/>
                          </w:rPr>
                          <w:t>60</w:t>
                        </w:r>
                      </w:p>
                    </w:txbxContent>
                  </v:textbox>
                </v:shape>
                <v:shape id="Text Box 2" o:spid="_x0000_s1374" type="#_x0000_t202" style="position:absolute;left:12121;top:11741;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" filled="f" stroked="f" strokeweight=".5pt">
                  <v:textbox>
                    <w:txbxContent>
                      <w:p w14:paraId="096B0115" w14:textId="77777777" w:rsidR="00607A98" w:rsidRDefault="00607A98" w:rsidP="00607A98">
                        <w:pPr>
                          <w:rPr>
                            <w:sz w:val="13"/>
                            <w:szCs w:val="13"/>
                          </w:rPr>
                        </w:pPr>
                        <w:r>
                          <w:rPr>
                            <w:sz w:val="13"/>
                            <w:szCs w:val="13"/>
                          </w:rPr>
                          <w:t>80</w:t>
                        </w:r>
                      </w:p>
                    </w:txbxContent>
                  </v:textbox>
                </v:shape>
                <v:shape id="Text Box 2" o:spid="_x0000_s1375" type="#_x0000_t202" style="position:absolute;left:16486;top:5970;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" filled="f" stroked="f" strokeweight=".5pt">
                  <v:textbox>
                    <w:txbxContent>
                      <w:p w14:paraId="6CB867C4" w14:textId="77777777" w:rsidR="00607A98" w:rsidRDefault="00607A98" w:rsidP="00607A98">
                        <w:pPr>
                          <w:rPr>
                            <w:sz w:val="13"/>
                            <w:szCs w:val="13"/>
                          </w:rPr>
                        </w:pPr>
                        <w:r>
                          <w:rPr>
                            <w:sz w:val="13"/>
                            <w:szCs w:val="13"/>
                          </w:rPr>
                          <w:t>0</w:t>
                        </w:r>
                      </w:p>
                    </w:txbxContent>
                  </v:textbox>
                </v:shape>
                <v:shape id="Text Box 2" o:spid="_x0000_s1376" type="#_x0000_t202" style="position:absolute;left:16159;top:4509;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" filled="f" stroked="f" strokeweight=".5pt">
                  <v:textbox>
                    <w:txbxContent>
                      <w:p w14:paraId="18CB9F04" w14:textId="77777777" w:rsidR="00607A98" w:rsidRDefault="00607A98" w:rsidP="00607A98">
                        <w:pPr>
                          <w:rPr>
                            <w:sz w:val="13"/>
                            <w:szCs w:val="13"/>
                          </w:rPr>
                        </w:pPr>
                        <w:r>
                          <w:rPr>
                            <w:sz w:val="13"/>
                            <w:szCs w:val="13"/>
                          </w:rPr>
                          <w:t>10</w:t>
                        </w:r>
                      </w:p>
                    </w:txbxContent>
                  </v:textbox>
                </v:shape>
                <v:shape id="Text Box 2" o:spid="_x0000_s1377" type="#_x0000_t202" style="position:absolute;left:16159;top:3135;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" filled="f" stroked="f" strokeweight=".5pt">
                  <v:textbox>
                    <w:txbxContent>
                      <w:p w14:paraId="59B1BF8A" w14:textId="77777777" w:rsidR="00607A98" w:rsidRDefault="00607A98" w:rsidP="00607A98">
                        <w:pPr>
                          <w:rPr>
                            <w:sz w:val="13"/>
                            <w:szCs w:val="13"/>
                          </w:rPr>
                        </w:pPr>
                        <w:r>
                          <w:rPr>
                            <w:sz w:val="13"/>
                            <w:szCs w:val="13"/>
                          </w:rPr>
                          <w:t>20</w:t>
                        </w:r>
                      </w:p>
                    </w:txbxContent>
                  </v:textbox>
                </v:shape>
                <v:shape id="Text Box 2" o:spid="_x0000_s1378" type="#_x0000_t202" style="position:absolute;left:16119;top:1679;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" filled="f" stroked="f" strokeweight=".5pt">
                  <v:textbox>
                    <w:txbxContent>
                      <w:p w14:paraId="1A9CC5DF" w14:textId="77777777" w:rsidR="00607A98" w:rsidRDefault="00607A98" w:rsidP="00607A98">
                        <w:pPr>
                          <w:rPr>
                            <w:sz w:val="13"/>
                            <w:szCs w:val="13"/>
                          </w:rPr>
                        </w:pPr>
                        <w:r>
                          <w:rPr>
                            <w:sz w:val="13"/>
                            <w:szCs w:val="13"/>
                          </w:rPr>
                          <w:t>30</w:t>
                        </w:r>
                      </w:p>
                    </w:txbxContent>
                  </v:textbox>
                </v:shape>
                <v:shape id="Text Box 2" o:spid="_x0000_s1379" type="#_x0000_t202" style="position:absolute;left:16078;top:362;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" filled="f" stroked="f" strokeweight=".5pt">
                  <v:textbox>
                    <w:txbxContent>
                      <w:p w14:paraId="7001A9E8" w14:textId="77777777" w:rsidR="00607A98" w:rsidRDefault="00607A98" w:rsidP="00607A98">
                        <w:pPr>
                          <w:rPr>
                            <w:sz w:val="13"/>
                            <w:szCs w:val="13"/>
                          </w:rPr>
                        </w:pPr>
                        <w:r>
                          <w:rPr>
                            <w:sz w:val="13"/>
                            <w:szCs w:val="13"/>
                          </w:rPr>
                          <w:t>40</w:t>
                        </w:r>
                      </w:p>
                    </w:txbxContent>
                  </v:textbox>
                </v:shape>
                <v:shape id="Text Box 2" o:spid="_x0000_s1380" type="#_x0000_t202" style="position:absolute;left:15792;top:7358;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" filled="f" stroked="f" strokeweight=".5pt">
                  <v:textbox>
                    <w:txbxContent>
                      <w:p w14:paraId="558481B5" w14:textId="77777777" w:rsidR="00607A98" w:rsidRDefault="00607A98" w:rsidP="00607A98">
                        <w:pPr>
                          <w:rPr>
                            <w:sz w:val="13"/>
                            <w:szCs w:val="13"/>
                          </w:rPr>
                        </w:pPr>
                        <w:r>
                          <w:rPr>
                            <w:sz w:val="13"/>
                            <w:szCs w:val="13"/>
                          </w:rPr>
                          <w:t>-10</w:t>
                        </w:r>
                      </w:p>
                    </w:txbxContent>
                  </v:textbox>
                </v:shape>
                <v:shape id="Text Box 2" o:spid="_x0000_s1381" type="#_x0000_t202" style="position:absolute;left:15792;top:8733;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" filled="f" stroked="f" strokeweight=".5pt">
                  <v:textbox>
                    <w:txbxContent>
                      <w:p w14:paraId="1DB1C4BB" w14:textId="77777777" w:rsidR="00607A98" w:rsidRDefault="00607A98" w:rsidP="00607A98">
                        <w:pPr>
                          <w:rPr>
                            <w:sz w:val="13"/>
                            <w:szCs w:val="13"/>
                          </w:rPr>
                        </w:pPr>
                        <w:r>
                          <w:rPr>
                            <w:sz w:val="13"/>
                            <w:szCs w:val="13"/>
                          </w:rPr>
                          <w:t>-20</w:t>
                        </w:r>
                      </w:p>
                    </w:txbxContent>
                  </v:textbox>
                </v:shape>
                <v:shape id="Text Box 2" o:spid="_x0000_s1382" type="#_x0000_t202" style="position:absolute;left:15756;top:10096;width:313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" filled="f" stroked="f" strokeweight=".5pt">
                  <v:textbox>
                    <w:txbxContent>
                      <w:p w14:paraId="516AA6DF" w14:textId="77777777" w:rsidR="00607A98" w:rsidRDefault="00607A98" w:rsidP="00607A98">
                        <w:pPr>
                          <w:rPr>
                            <w:sz w:val="13"/>
                            <w:szCs w:val="13"/>
                          </w:rPr>
                        </w:pPr>
                        <w:r>
                          <w:rPr>
                            <w:sz w:val="13"/>
                            <w:szCs w:val="13"/>
                          </w:rPr>
                          <w:t>-30</w:t>
                        </w:r>
                      </w:p>
                    </w:txbxContent>
                  </v:textbox>
                </v:shape>
                <v:shape id="Text Box 2" o:spid="_x0000_s1383" type="#_x0000_t202" style="position:absolute;left:15874;top:11522;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" filled="f" stroked="f" strokeweight=".5pt">
                  <v:textbox>
                    <w:txbxContent>
                      <w:p w14:paraId="5EFC48BC" w14:textId="77777777" w:rsidR="00607A98" w:rsidRDefault="00607A98" w:rsidP="00607A98">
                        <w:pPr>
                          <w:rPr>
                            <w:sz w:val="13"/>
                            <w:szCs w:val="13"/>
                          </w:rPr>
                        </w:pPr>
                        <w:r>
                          <w:rPr>
                            <w:sz w:val="13"/>
                            <w:szCs w:val="13"/>
                          </w:rPr>
                          <w:t>-40</w:t>
                        </w:r>
                      </w:p>
                    </w:txbxContent>
                  </v:textbox>
                </v:shape>
                <v:shape id="Text Box 2" o:spid="_x0000_s1384" type="#_x0000_t202" style="position:absolute;left:16818;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" filled="f" stroked="f" strokeweight=".5pt">
                  <v:textbox>
                    <w:txbxContent>
                      <w:p w14:paraId="1CDD691B" w14:textId="77777777" w:rsidR="00607A98" w:rsidRDefault="00607A98" w:rsidP="00607A98">
                        <w:pPr>
                          <w:rPr>
                            <w:sz w:val="13"/>
                            <w:szCs w:val="13"/>
                          </w:rPr>
                        </w:pPr>
                        <w:r>
                          <w:rPr>
                            <w:sz w:val="13"/>
                            <w:szCs w:val="13"/>
                          </w:rPr>
                          <w:t>-80</w:t>
                        </w:r>
                      </w:p>
                    </w:txbxContent>
                  </v:textbox>
                </v:shape>
                <v:shape id="Text Box 2" o:spid="_x0000_s1385" type="#_x0000_t202" style="position:absolute;left:18003;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" filled="f" stroked="f" strokeweight=".5pt">
                  <v:textbox>
                    <w:txbxContent>
                      <w:p w14:paraId="654AE606" w14:textId="77777777" w:rsidR="00607A98" w:rsidRDefault="00607A98" w:rsidP="00607A98">
                        <w:pPr>
                          <w:rPr>
                            <w:sz w:val="13"/>
                            <w:szCs w:val="13"/>
                          </w:rPr>
                        </w:pPr>
                        <w:r>
                          <w:rPr>
                            <w:sz w:val="13"/>
                            <w:szCs w:val="13"/>
                          </w:rPr>
                          <w:t>-60</w:t>
                        </w:r>
                      </w:p>
                    </w:txbxContent>
                  </v:textbox>
                </v:shape>
                <v:shape id="Text Box 2" o:spid="_x0000_s1386" type="#_x0000_t202" style="position:absolute;left:19215;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" filled="f" stroked="f" strokeweight=".5pt">
                  <v:textbox>
                    <w:txbxContent>
                      <w:p w14:paraId="6A64C23D" w14:textId="77777777" w:rsidR="00607A98" w:rsidRDefault="00607A98" w:rsidP="00607A98">
                        <w:pPr>
                          <w:rPr>
                            <w:sz w:val="13"/>
                            <w:szCs w:val="13"/>
                          </w:rPr>
                        </w:pPr>
                        <w:r>
                          <w:rPr>
                            <w:sz w:val="13"/>
                            <w:szCs w:val="13"/>
                          </w:rPr>
                          <w:t>-40</w:t>
                        </w:r>
                      </w:p>
                    </w:txbxContent>
                  </v:textbox>
                </v:shape>
                <v:shape id="Text Box 2" o:spid="_x0000_s1387" type="#_x0000_t202" style="position:absolute;left:20446;top:12096;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" filled="f" stroked="f" strokeweight=".5pt">
                  <v:textbox>
                    <w:txbxContent>
                      <w:p w14:paraId="661EE418" w14:textId="77777777" w:rsidR="00607A98" w:rsidRDefault="00607A98" w:rsidP="00607A98">
                        <w:pPr>
                          <w:rPr>
                            <w:sz w:val="13"/>
                            <w:szCs w:val="13"/>
                          </w:rPr>
                        </w:pPr>
                        <w:r>
                          <w:rPr>
                            <w:sz w:val="13"/>
                            <w:szCs w:val="13"/>
                          </w:rPr>
                          <w:t>-20</w:t>
                        </w:r>
                      </w:p>
                    </w:txbxContent>
                  </v:textbox>
                </v:shape>
                <v:shape id="Text Box 2" o:spid="_x0000_s1388" type="#_x0000_t202" style="position:absolute;left:21915;top:12094;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" filled="f" stroked="f" strokeweight=".5pt">
                  <v:textbox>
                    <w:txbxContent>
                      <w:p w14:paraId="7ABC20AF" w14:textId="77777777" w:rsidR="00607A98" w:rsidRDefault="00607A98" w:rsidP="00607A98">
                        <w:pPr>
                          <w:rPr>
                            <w:sz w:val="13"/>
                            <w:szCs w:val="13"/>
                          </w:rPr>
                        </w:pPr>
                        <w:r>
                          <w:rPr>
                            <w:sz w:val="13"/>
                            <w:szCs w:val="13"/>
                          </w:rPr>
                          <w:t>0</w:t>
                        </w:r>
                      </w:p>
                    </w:txbxContent>
                  </v:textbox>
                </v:shape>
                <v:shape id="Text Box 2" o:spid="_x0000_s1389" type="#_x0000_t202" style="position:absolute;left:22662;top:12094;width:313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" filled="f" stroked="f" strokeweight=".5pt">
                  <v:textbox>
                    <w:txbxContent>
                      <w:p w14:paraId="6D9FA8BE" w14:textId="77777777" w:rsidR="00607A98" w:rsidRDefault="00607A98" w:rsidP="00607A98">
                        <w:pPr>
                          <w:rPr>
                            <w:sz w:val="13"/>
                            <w:szCs w:val="13"/>
                          </w:rPr>
                        </w:pPr>
                        <w:r>
                          <w:rPr>
                            <w:sz w:val="13"/>
                            <w:szCs w:val="13"/>
                          </w:rPr>
                          <w:t>20</w:t>
                        </w:r>
                      </w:p>
                    </w:txbxContent>
                  </v:textbox>
                </v:shape>
                <v:shape id="Text Box 2" o:spid="_x0000_s1390" type="#_x0000_t202" style="position:absolute;left:23834;top:12115;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" filled="f" stroked="f" strokeweight=".5pt">
                  <v:textbox>
                    <w:txbxContent>
                      <w:p w14:paraId="6865D7ED" w14:textId="77777777" w:rsidR="00607A98" w:rsidRDefault="00607A98" w:rsidP="00607A98">
                        <w:pPr>
                          <w:rPr>
                            <w:sz w:val="13"/>
                            <w:szCs w:val="13"/>
                          </w:rPr>
                        </w:pPr>
                        <w:r>
                          <w:rPr>
                            <w:sz w:val="13"/>
                            <w:szCs w:val="13"/>
                          </w:rPr>
                          <w:t>40</w:t>
                        </w:r>
                      </w:p>
                    </w:txbxContent>
                  </v:textbox>
                </v:shape>
                <v:shape id="Text Box 2" o:spid="_x0000_s1391" type="#_x0000_t202" style="position:absolute;left:24936;top:12115;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" filled="f" stroked="f" strokeweight=".5pt">
                  <v:textbox>
                    <w:txbxContent>
                      <w:p w14:paraId="3AB17BD1" w14:textId="77777777" w:rsidR="00607A98" w:rsidRDefault="00607A98" w:rsidP="00607A98">
                        <w:pPr>
                          <w:rPr>
                            <w:sz w:val="13"/>
                            <w:szCs w:val="13"/>
                          </w:rPr>
                        </w:pPr>
                        <w:r>
                          <w:rPr>
                            <w:sz w:val="13"/>
                            <w:szCs w:val="13"/>
                          </w:rPr>
                          <w:t>60</w:t>
                        </w:r>
                      </w:p>
                    </w:txbxContent>
                  </v:textbox>
                </v:shape>
                <v:shape id="Text Box 2" o:spid="_x0000_s1392" type="#_x0000_t202" style="position:absolute;left:26177;top:12094;width:3137;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" filled="f" stroked="f" strokeweight=".5pt">
                  <v:textbox>
                    <w:txbxContent>
                      <w:p w14:paraId="69985031" w14:textId="77777777" w:rsidR="00607A98" w:rsidRDefault="00607A98" w:rsidP="00607A98">
                        <w:pPr>
                          <w:rPr>
                            <w:sz w:val="13"/>
                            <w:szCs w:val="13"/>
                          </w:rPr>
                        </w:pPr>
                        <w:r>
                          <w:rPr>
                            <w:sz w:val="13"/>
                            <w:szCs w:val="13"/>
                          </w:rPr>
                          <w:t>80</w:t>
                        </w:r>
                      </w:p>
                    </w:txbxContent>
                  </v:textbox>
                </v:shape>
                <v:shape id="Text Box 1" o:spid="_x0000_s1393" type="#_x0000_t202" style="position:absolute;top:13993;width:30067;height:4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" filled="f" stroked="f" strokeweight=".5pt">
                  <v:textbox>
                    <w:txbxContent>
                      <w:p w14:paraId="02755C8C" w14:textId="77472964" w:rsidR="00607A98" w:rsidRPr="00B62E65" w:rsidRDefault="00147500" w:rsidP="00607A98">
                        <w:pPr>
                          <w:pStyle w:val="FigureCaption"/>
                        </w:pPr>
                        <w:r>
                          <w:rPr>
                            <w:b/>
                          </w:rPr>
                          <w:t>Fig.24</w:t>
                        </w:r>
                        <w:r w:rsidR="00607A98">
                          <w:rPr>
                            <w:b/>
                          </w:rPr>
                          <w:t>.</w:t>
                        </w:r>
                        <w:r w:rsidR="00607A98" w:rsidRPr="00B62E65">
                          <w:t xml:space="preserve"> </w:t>
                        </w:r>
                        <w:r w:rsidR="00607A98">
                          <w:t>Type-3 Wind</w:t>
                        </w:r>
                        <w:r w:rsidR="00607A98" w:rsidRPr="00B62E65">
                          <w:t xml:space="preserve">: LG Fault </w:t>
                        </w:r>
                        <w:r w:rsidR="00607A98" w:rsidRPr="00155BBE">
                          <w:t xml:space="preserve">Faulty phase Impedance Trajectory (a) Grid end (b) </w:t>
                        </w:r>
                        <w:r w:rsidR="00607A98" w:rsidRPr="00B62E65">
                          <w:t xml:space="preserve">DER </w:t>
                        </w:r>
                        <w:r w:rsidR="00607A98">
                          <w:t>end</w:t>
                        </w:r>
                      </w:p>
                      <w:p w14:paraId="6B6C1DB4" w14:textId="77777777" w:rsidR="00607A98" w:rsidRDefault="00607A98" w:rsidP="00607A98">
                        <w:pPr>
                          <w:spacing w:before="120" w:after="120"/>
                          <w:jc w:val="center"/>
                          <w:rPr>
                            <w:rFonts w:ascii="Helvetica" w:hAnsi="Helvetica" w:cs="Helvetica"/>
                            <w:b/>
                            <w:bCs/>
                            <w:sz w:val="14"/>
                            <w:szCs w:val="14"/>
                          </w:rPr>
                        </w:pPr>
                        <w:r w:rsidRPr="00D87F0B">
                          <w:rPr>
                            <w:rFonts w:ascii="Helvetica" w:hAnsi="Helvetica" w:cs="Helvetica"/>
                            <w:b/>
                            <w:bCs/>
                            <w:sz w:val="14"/>
                            <w:szCs w:val="14"/>
                          </w:rPr>
                          <w:t>end)</w:t>
                        </w:r>
                      </w:p>
                      <w:p w14:paraId="2DBC8119" w14:textId="77777777" w:rsidR="00607A98" w:rsidRDefault="00607A98" w:rsidP="00607A98">
                        <w:pPr>
                          <w:spacing w:before="120" w:after="120"/>
                        </w:pPr>
                        <w:r>
                          <w:t> </w:t>
                        </w:r>
                      </w:p>
                      <w:p w14:paraId="33B16C7B" w14:textId="77777777" w:rsidR="00607A98" w:rsidRDefault="00607A98" w:rsidP="00607A98">
                        <w:r>
                          <w:t> </w:t>
                        </w:r>
                      </w:p>
                    </w:txbxContent>
                  </v:textbox>
                </v:shape>
                <v:shape id="Picture 1277660646" o:spid="_x0000_s1394" type="#_x0000_t75" alt="A close-up of a graph&#10;&#10;Description automatically generated" style="position:absolute;left:4548;top:931;width:9819;height:11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">
                  <v:imagedata r:id="rId81" o:title="A close-up of a graph&#10;&#10;Description automatically generated" croptop="4532f" cropbottom="6591f" cropleft="8391f" cropright="34883f"/>
                </v:shape>
                <v:shape id="Picture 690295103" o:spid="_x0000_s1395" type="#_x0000_t75" alt="A close-up of a graph&#10;&#10;Description automatically generated" style="position:absolute;left:18119;top:790;width:9837;height:11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">
                  <v:imagedata r:id="rId82" o:title="A close-up of a graph&#10;&#10;Description automatically generated" croptop="4535f" cropbottom="6723f" cropleft="37193f" cropright="5947f"/>
                </v:shape>
                <w10:anchorlock/>
              </v:group>
            </w:pict>
          </mc:Fallback>
        </mc:AlternateContent>
      </w:r>
    </w:p>
    <w:p w14:paraId="3E307DDF" w14:textId="49C0400B" w:rsidR="00BA300F" w:rsidRDefault="00BA300F" w:rsidP="00564932">
      <w:pPr>
        <w:jc w:val="both"/>
        <w:rPr>
          <w:sz w:val="20"/>
          <w:szCs w:val="20"/>
        </w:rPr>
      </w:pPr>
      <w:r>
        <w:rPr>
          <w:noProof/>
          <w:lang w:val="en-IN" w:eastAsia="en-IN"/>
        </w:rPr>
        <mc:AlternateContent>
          <mc:Choice Requires="wpc">
            <w:drawing>
              <wp:inline distT="0" distB="0" distL="0" distR="0" wp14:anchorId="2226CDD4" wp14:editId="6F65B904">
                <wp:extent cx="3060700" cy="1888177"/>
                <wp:effectExtent l="0" t="0" r="6350" b="0"/>
                <wp:docPr id="1621172173"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71717191" name="Text Box 1371717191"/>
                        <wps:cNvSpPr txBox="1"/>
                        <wps:spPr>
                          <a:xfrm>
                            <a:off x="134396" y="1398587"/>
                            <a:ext cx="2760133" cy="460423"/>
                          </a:xfrm>
                          <a:prstGeom prst="rect">
                            <a:avLst/>
                          </a:prstGeom>
                          <a:noFill/>
                          <a:ln w="6350">
                            <a:noFill/>
                          </a:ln>
                        </wps:spPr>
                        <wps:txbx>
                          <w:txbxContent>
                            <w:p w14:paraId="7EB8E17A" w14:textId="1D15B158" w:rsidR="00053D4A" w:rsidRPr="009A6EF5" w:rsidRDefault="00147500" w:rsidP="00B74EBB">
                              <w:pPr>
                                <w:pStyle w:val="FigureCaption"/>
                              </w:pPr>
                              <w:r>
                                <w:rPr>
                                  <w:b/>
                                </w:rPr>
                                <w:t>Fig.25</w:t>
                              </w:r>
                              <w:r w:rsidR="00053D4A">
                                <w:rPr>
                                  <w:b/>
                                </w:rPr>
                                <w:t>.</w:t>
                              </w:r>
                              <w:r w:rsidR="00053D4A" w:rsidRPr="009A6EF5">
                                <w:t xml:space="preserve"> </w:t>
                              </w:r>
                              <w:r w:rsidR="00053D4A">
                                <w:t>Type-3 Wind</w:t>
                              </w:r>
                              <w:r w:rsidR="00053D4A" w:rsidRPr="009A6EF5">
                                <w:t>: LG Fault Grid end pre-fault phaser (a) Current (b) Voltage</w:t>
                              </w:r>
                            </w:p>
                            <w:p w14:paraId="15AEEE5F" w14:textId="77777777" w:rsidR="00053D4A" w:rsidRPr="00C30DAA" w:rsidRDefault="00053D4A" w:rsidP="00BA300F">
                              <w:pPr>
                                <w:spacing w:before="120" w:after="120"/>
                              </w:pPr>
                            </w:p>
                            <w:p w14:paraId="72FB7F76" w14:textId="77777777" w:rsidR="00053D4A" w:rsidRDefault="00053D4A" w:rsidP="00BA300F"/>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760466806" name="Group 1760466806"/>
                        <wpg:cNvGrpSpPr/>
                        <wpg:grpSpPr>
                          <a:xfrm>
                            <a:off x="440061" y="1120214"/>
                            <a:ext cx="2268088" cy="327773"/>
                            <a:chOff x="196958" y="1281630"/>
                            <a:chExt cx="2268663" cy="253840"/>
                          </a:xfrm>
                        </wpg:grpSpPr>
                        <wpg:grpSp>
                          <wpg:cNvPr id="1557271120" name="Group 1557271120"/>
                          <wpg:cNvGrpSpPr/>
                          <wpg:grpSpPr>
                            <a:xfrm>
                              <a:off x="196958" y="1298065"/>
                              <a:ext cx="776268" cy="237405"/>
                              <a:chOff x="196958" y="1298065"/>
                              <a:chExt cx="776268" cy="237405"/>
                            </a:xfrm>
                          </wpg:grpSpPr>
                          <wps:wsp>
                            <wps:cNvPr id="41053478" name="Straight Arrow Connector 41053478"/>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277434039" name="Text Box 722221640"/>
                            <wps:cNvSpPr txBox="1"/>
                            <wps:spPr>
                              <a:xfrm>
                                <a:off x="432595" y="1298065"/>
                                <a:ext cx="540631" cy="237405"/>
                              </a:xfrm>
                              <a:prstGeom prst="rect">
                                <a:avLst/>
                              </a:prstGeom>
                              <a:noFill/>
                              <a:ln w="6350">
                                <a:noFill/>
                              </a:ln>
                            </wps:spPr>
                            <wps:txbx>
                              <w:txbxContent>
                                <w:p w14:paraId="3555C09D" w14:textId="77777777" w:rsidR="00053D4A" w:rsidRDefault="00053D4A" w:rsidP="00BA300F">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330695552" name="Group 1330695552"/>
                          <wpg:cNvGrpSpPr/>
                          <wpg:grpSpPr>
                            <a:xfrm>
                              <a:off x="1193918" y="1291014"/>
                              <a:ext cx="731319" cy="236855"/>
                              <a:chOff x="1193918" y="1291014"/>
                              <a:chExt cx="731319" cy="236855"/>
                            </a:xfrm>
                          </wpg:grpSpPr>
                          <wps:wsp>
                            <wps:cNvPr id="1825486829" name="Straight Arrow Connector 1825486829"/>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090499435" name="Text Box 1"/>
                            <wps:cNvSpPr txBox="1"/>
                            <wps:spPr>
                              <a:xfrm>
                                <a:off x="1193918" y="1291014"/>
                                <a:ext cx="540385" cy="236855"/>
                              </a:xfrm>
                              <a:prstGeom prst="rect">
                                <a:avLst/>
                              </a:prstGeom>
                              <a:noFill/>
                              <a:ln w="6350">
                                <a:noFill/>
                              </a:ln>
                            </wps:spPr>
                            <wps:txbx>
                              <w:txbxContent>
                                <w:p w14:paraId="35CB0C7F" w14:textId="77777777" w:rsidR="00053D4A" w:rsidRDefault="00053D4A" w:rsidP="00BA300F">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970967729" name="Group 970967729"/>
                          <wpg:cNvGrpSpPr/>
                          <wpg:grpSpPr>
                            <a:xfrm>
                              <a:off x="959080" y="1281630"/>
                              <a:ext cx="1506541" cy="236220"/>
                              <a:chOff x="959080" y="1281630"/>
                              <a:chExt cx="1506541" cy="236220"/>
                            </a:xfrm>
                          </wpg:grpSpPr>
                          <wps:wsp>
                            <wps:cNvPr id="1977412568" name="Straight Arrow Connector 1977412568"/>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2098884156" name="Text Box 1"/>
                            <wps:cNvSpPr txBox="1"/>
                            <wps:spPr>
                              <a:xfrm>
                                <a:off x="1925236" y="1281630"/>
                                <a:ext cx="540385" cy="236220"/>
                              </a:xfrm>
                              <a:prstGeom prst="rect">
                                <a:avLst/>
                              </a:prstGeom>
                              <a:noFill/>
                              <a:ln w="6350">
                                <a:noFill/>
                              </a:ln>
                            </wps:spPr>
                            <wps:txbx>
                              <w:txbxContent>
                                <w:p w14:paraId="49AB2639" w14:textId="77777777" w:rsidR="00053D4A" w:rsidRDefault="00053D4A" w:rsidP="00BA300F">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1860284287" name="Text Box 11076011"/>
                        <wps:cNvSpPr txBox="1"/>
                        <wps:spPr>
                          <a:xfrm>
                            <a:off x="724440" y="36022"/>
                            <a:ext cx="711070" cy="216799"/>
                          </a:xfrm>
                          <a:prstGeom prst="rect">
                            <a:avLst/>
                          </a:prstGeom>
                          <a:noFill/>
                          <a:ln w="6350">
                            <a:noFill/>
                          </a:ln>
                        </wps:spPr>
                        <wps:txbx>
                          <w:txbxContent>
                            <w:p w14:paraId="45E63A7D" w14:textId="77777777" w:rsidR="00053D4A" w:rsidRDefault="00053D4A" w:rsidP="00BA300F">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1554527" name="Text Box 1"/>
                        <wps:cNvSpPr txBox="1"/>
                        <wps:spPr>
                          <a:xfrm>
                            <a:off x="1921630" y="54061"/>
                            <a:ext cx="711020" cy="232916"/>
                          </a:xfrm>
                          <a:prstGeom prst="rect">
                            <a:avLst/>
                          </a:prstGeom>
                          <a:noFill/>
                          <a:ln w="6350">
                            <a:noFill/>
                          </a:ln>
                        </wps:spPr>
                        <wps:txbx>
                          <w:txbxContent>
                            <w:p w14:paraId="2C5EA8D3" w14:textId="77777777" w:rsidR="00053D4A" w:rsidRDefault="00053D4A" w:rsidP="00BA300F">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462078" name="Picture 12462078"/>
                          <pic:cNvPicPr>
                            <a:picLocks noChangeAspect="1"/>
                          </pic:cNvPicPr>
                        </pic:nvPicPr>
                        <pic:blipFill rotWithShape="1">
                          <a:blip r:embed="rId83"/>
                          <a:srcRect l="4197" t="21709" r="8680" b="23696"/>
                          <a:stretch/>
                        </pic:blipFill>
                        <pic:spPr>
                          <a:xfrm>
                            <a:off x="398783" y="218896"/>
                            <a:ext cx="2281235" cy="1071787"/>
                          </a:xfrm>
                          <a:prstGeom prst="rect">
                            <a:avLst/>
                          </a:prstGeom>
                        </pic:spPr>
                      </pic:pic>
                    </wpc:wpc>
                  </a:graphicData>
                </a:graphic>
              </wp:inline>
            </w:drawing>
          </mc:Choice>
          <mc:Fallback>
            <w:pict>
              <v:group w14:anchorId="2226CDD4" id="_x0000_s1396" editas="canvas" style="width:241pt;height:148.7pt;mso-position-horizontal-relative:char;mso-position-vertical-relative:line" coordsize="30607,1887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">
                <v:shape id="_x0000_s1397" type="#_x0000_t75" style="position:absolute;width:30607;height:18878;visibility:visible;mso-wrap-style:square" filled="t">
                  <v:fill o:detectmouseclick="t"/>
                  <v:path o:connecttype="none"/>
                </v:shape>
                <v:shape id="Text Box 1371717191" o:spid="_x0000_s1398" type="#_x0000_t202" style="position:absolute;left:1343;top:13985;width:27602;height:4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" filled="f" stroked="f" strokeweight=".5pt">
                  <v:textbox>
                    <w:txbxContent>
                      <w:p w14:paraId="7EB8E17A" w14:textId="1D15B158" w:rsidR="00053D4A" w:rsidRPr="009A6EF5" w:rsidRDefault="00147500" w:rsidP="00B74EBB">
                        <w:pPr>
                          <w:pStyle w:val="FigureCaption"/>
                        </w:pPr>
                        <w:r>
                          <w:rPr>
                            <w:b/>
                          </w:rPr>
                          <w:t>Fig.25</w:t>
                        </w:r>
                        <w:r w:rsidR="00053D4A">
                          <w:rPr>
                            <w:b/>
                          </w:rPr>
                          <w:t>.</w:t>
                        </w:r>
                        <w:r w:rsidR="00053D4A" w:rsidRPr="009A6EF5">
                          <w:t xml:space="preserve"> </w:t>
                        </w:r>
                        <w:r w:rsidR="00053D4A">
                          <w:t>Type-3 Wind</w:t>
                        </w:r>
                        <w:r w:rsidR="00053D4A" w:rsidRPr="009A6EF5">
                          <w:t>: LG Fault Grid end pre-fault phaser (a) Current (b) Voltage</w:t>
                        </w:r>
                      </w:p>
                      <w:p w14:paraId="15AEEE5F" w14:textId="77777777" w:rsidR="00053D4A" w:rsidRPr="00C30DAA" w:rsidRDefault="00053D4A" w:rsidP="00BA300F">
                        <w:pPr>
                          <w:spacing w:before="120" w:after="120"/>
                        </w:pPr>
                      </w:p>
                      <w:p w14:paraId="72FB7F76" w14:textId="77777777" w:rsidR="00053D4A" w:rsidRDefault="00053D4A" w:rsidP="00BA300F"/>
                    </w:txbxContent>
                  </v:textbox>
                </v:shape>
                <v:group id="Group 1760466806" o:spid="_x0000_s1399" style="position:absolute;left:4400;top:11202;width:22681;height:327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">
                  <v:group id="Group 1557271120" o:spid="_x0000_s1400"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">
                    <v:shape id="Straight Arrow Connector 41053478" o:spid="_x0000_s1401"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" strokecolor="red" strokeweight=".5pt">
                      <v:stroke endarrow="block" joinstyle="miter"/>
                    </v:shape>
                    <v:shape id="Text Box 722221640" o:spid="_x0000_s1402"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" filled="f" stroked="f" strokeweight=".5pt">
                      <v:textbox>
                        <w:txbxContent>
                          <w:p w14:paraId="3555C09D" w14:textId="77777777" w:rsidR="00053D4A" w:rsidRDefault="00053D4A" w:rsidP="00BA300F">
                            <w:pPr>
                              <w:rPr>
                                <w:sz w:val="16"/>
                                <w:szCs w:val="16"/>
                              </w:rPr>
                            </w:pPr>
                            <w:r>
                              <w:rPr>
                                <w:sz w:val="16"/>
                                <w:szCs w:val="16"/>
                              </w:rPr>
                              <w:t>A Phase</w:t>
                            </w:r>
                          </w:p>
                        </w:txbxContent>
                      </v:textbox>
                    </v:shape>
                  </v:group>
                  <v:group id="Group 1330695552" o:spid="_x0000_s1403"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">
                    <v:shape id="Straight Arrow Connector 1825486829" o:spid="_x0000_s1404"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" strokecolor="#00b050" strokeweight=".5pt">
                      <v:stroke endarrow="block" joinstyle="miter"/>
                    </v:shape>
                    <v:shape id="Text Box 1" o:spid="_x0000_s1405"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" filled="f" stroked="f" strokeweight=".5pt">
                      <v:textbox>
                        <w:txbxContent>
                          <w:p w14:paraId="35CB0C7F" w14:textId="77777777" w:rsidR="00053D4A" w:rsidRDefault="00053D4A" w:rsidP="00BA300F">
                            <w:pPr>
                              <w:rPr>
                                <w:sz w:val="16"/>
                                <w:szCs w:val="16"/>
                              </w:rPr>
                            </w:pPr>
                            <w:r>
                              <w:rPr>
                                <w:sz w:val="16"/>
                                <w:szCs w:val="16"/>
                              </w:rPr>
                              <w:t>B Phase</w:t>
                            </w:r>
                          </w:p>
                        </w:txbxContent>
                      </v:textbox>
                    </v:shape>
                  </v:group>
                  <v:group id="Group 970967729" o:spid="_x0000_s1406"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">
                    <v:shape id="Straight Arrow Connector 1977412568" o:spid="_x0000_s1407"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" strokecolor="#371dd3" strokeweight=".5pt">
                      <v:stroke endarrow="block" joinstyle="miter"/>
                    </v:shape>
                    <v:shape id="Text Box 1" o:spid="_x0000_s1408"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" filled="f" stroked="f" strokeweight=".5pt">
                      <v:textbox>
                        <w:txbxContent>
                          <w:p w14:paraId="49AB2639" w14:textId="77777777" w:rsidR="00053D4A" w:rsidRDefault="00053D4A" w:rsidP="00BA300F">
                            <w:pPr>
                              <w:rPr>
                                <w:sz w:val="16"/>
                                <w:szCs w:val="16"/>
                              </w:rPr>
                            </w:pPr>
                            <w:r>
                              <w:rPr>
                                <w:sz w:val="16"/>
                                <w:szCs w:val="16"/>
                              </w:rPr>
                              <w:t>C Phase</w:t>
                            </w:r>
                          </w:p>
                        </w:txbxContent>
                      </v:textbox>
                    </v:shape>
                  </v:group>
                </v:group>
                <v:shape id="Text Box 11076011" o:spid="_x0000_s1409" type="#_x0000_t202" style="position:absolute;left:7244;top:360;width:7111;height:2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" filled="f" stroked="f" strokeweight=".5pt">
                  <v:textbox>
                    <w:txbxContent>
                      <w:p w14:paraId="45E63A7D" w14:textId="77777777" w:rsidR="00053D4A" w:rsidRDefault="00053D4A" w:rsidP="00BA300F">
                        <w:pPr>
                          <w:rPr>
                            <w:sz w:val="16"/>
                            <w:szCs w:val="16"/>
                          </w:rPr>
                        </w:pPr>
                        <w:r>
                          <w:rPr>
                            <w:sz w:val="16"/>
                            <w:szCs w:val="16"/>
                          </w:rPr>
                          <w:t>Current</w:t>
                        </w:r>
                      </w:p>
                    </w:txbxContent>
                  </v:textbox>
                </v:shape>
                <v:shape id="Text Box 1" o:spid="_x0000_s1410" type="#_x0000_t202" style="position:absolute;left:19216;top:540;width:7110;height:2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" filled="f" stroked="f" strokeweight=".5pt">
                  <v:textbox>
                    <w:txbxContent>
                      <w:p w14:paraId="2C5EA8D3" w14:textId="77777777" w:rsidR="00053D4A" w:rsidRDefault="00053D4A" w:rsidP="00BA300F">
                        <w:pPr>
                          <w:rPr>
                            <w:sz w:val="16"/>
                            <w:szCs w:val="16"/>
                          </w:rPr>
                        </w:pPr>
                        <w:r>
                          <w:rPr>
                            <w:sz w:val="16"/>
                            <w:szCs w:val="16"/>
                          </w:rPr>
                          <w:t>Voltage</w:t>
                        </w:r>
                      </w:p>
                    </w:txbxContent>
                  </v:textbox>
                </v:shape>
                <v:shape id="Picture 12462078" o:spid="_x0000_s1411" type="#_x0000_t75" style="position:absolute;left:3987;top:2188;width:22813;height:10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">
                  <v:imagedata r:id="rId84" o:title="" croptop="14227f" cropbottom="15529f" cropleft="2751f" cropright="5689f"/>
                </v:shape>
                <w10:anchorlock/>
              </v:group>
            </w:pict>
          </mc:Fallback>
        </mc:AlternateContent>
      </w:r>
    </w:p>
    <w:p w14:paraId="03EC823B" w14:textId="7949B5D7" w:rsidR="00DA3BF0" w:rsidRDefault="00DA3BF0" w:rsidP="00564932">
      <w:pPr>
        <w:jc w:val="both"/>
        <w:rPr>
          <w:sz w:val="20"/>
          <w:szCs w:val="20"/>
        </w:rPr>
      </w:pPr>
      <w:r>
        <w:rPr>
          <w:noProof/>
          <w:lang w:val="en-IN" w:eastAsia="en-IN"/>
        </w:rPr>
        <mc:AlternateContent>
          <mc:Choice Requires="wpc">
            <w:drawing>
              <wp:inline distT="0" distB="0" distL="0" distR="0" wp14:anchorId="1BD1EB39" wp14:editId="0DDFED57">
                <wp:extent cx="3060700" cy="2078182"/>
                <wp:effectExtent l="0" t="0" r="6350" b="0"/>
                <wp:docPr id="1513573991"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3485790" name="Text Box 1403485790"/>
                        <wps:cNvSpPr txBox="1"/>
                        <wps:spPr>
                          <a:xfrm>
                            <a:off x="69277" y="1457706"/>
                            <a:ext cx="2972166" cy="460159"/>
                          </a:xfrm>
                          <a:prstGeom prst="rect">
                            <a:avLst/>
                          </a:prstGeom>
                          <a:noFill/>
                          <a:ln w="6350">
                            <a:noFill/>
                          </a:ln>
                        </wps:spPr>
                        <wps:txbx>
                          <w:txbxContent>
                            <w:p w14:paraId="62A0E584" w14:textId="0ADCD7FD" w:rsidR="00053D4A" w:rsidRPr="009A6EF5" w:rsidRDefault="00147500" w:rsidP="00B74EBB">
                              <w:pPr>
                                <w:pStyle w:val="FigureCaption"/>
                              </w:pPr>
                              <w:r>
                                <w:rPr>
                                  <w:b/>
                                </w:rPr>
                                <w:t>Fig.26</w:t>
                              </w:r>
                              <w:r w:rsidR="00053D4A">
                                <w:rPr>
                                  <w:b/>
                                </w:rPr>
                                <w:t>.</w:t>
                              </w:r>
                              <w:r w:rsidR="00053D4A" w:rsidRPr="009A6EF5">
                                <w:t xml:space="preserve"> </w:t>
                              </w:r>
                              <w:r w:rsidR="00053D4A">
                                <w:t>Type-3 Wind</w:t>
                              </w:r>
                              <w:r w:rsidR="00053D4A" w:rsidRPr="009A6EF5">
                                <w:t xml:space="preserve">: LG Fault Grid end </w:t>
                              </w:r>
                              <w:r w:rsidR="00053D4A">
                                <w:t xml:space="preserve">during </w:t>
                              </w:r>
                              <w:r w:rsidR="00053D4A" w:rsidRPr="009A6EF5">
                                <w:t>fault phaser (a) Current (b) Voltage</w:t>
                              </w:r>
                            </w:p>
                            <w:p w14:paraId="1973A1D9" w14:textId="77777777" w:rsidR="00053D4A" w:rsidRDefault="00053D4A" w:rsidP="00DA3B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562400519" name="Group 1562400519"/>
                        <wpg:cNvGrpSpPr/>
                        <wpg:grpSpPr>
                          <a:xfrm>
                            <a:off x="440061" y="1235751"/>
                            <a:ext cx="2268088" cy="253699"/>
                            <a:chOff x="196958" y="1281630"/>
                            <a:chExt cx="2268663" cy="253840"/>
                          </a:xfrm>
                        </wpg:grpSpPr>
                        <wpg:grpSp>
                          <wpg:cNvPr id="944029566" name="Group 944029566"/>
                          <wpg:cNvGrpSpPr/>
                          <wpg:grpSpPr>
                            <a:xfrm>
                              <a:off x="196958" y="1298065"/>
                              <a:ext cx="776268" cy="237405"/>
                              <a:chOff x="196958" y="1298065"/>
                              <a:chExt cx="776268" cy="237405"/>
                            </a:xfrm>
                          </wpg:grpSpPr>
                          <wps:wsp>
                            <wps:cNvPr id="1048043041" name="Straight Arrow Connector 1048043041"/>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16613887" name="Text Box 722221640"/>
                            <wps:cNvSpPr txBox="1"/>
                            <wps:spPr>
                              <a:xfrm>
                                <a:off x="432595" y="1298065"/>
                                <a:ext cx="540631" cy="237405"/>
                              </a:xfrm>
                              <a:prstGeom prst="rect">
                                <a:avLst/>
                              </a:prstGeom>
                              <a:noFill/>
                              <a:ln w="6350">
                                <a:noFill/>
                              </a:ln>
                            </wps:spPr>
                            <wps:txbx>
                              <w:txbxContent>
                                <w:p w14:paraId="0414D468" w14:textId="77777777" w:rsidR="00053D4A" w:rsidRDefault="00053D4A" w:rsidP="00DA3BF0">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1899369843" name="Group 1899369843"/>
                          <wpg:cNvGrpSpPr/>
                          <wpg:grpSpPr>
                            <a:xfrm>
                              <a:off x="1193918" y="1291014"/>
                              <a:ext cx="731319" cy="236855"/>
                              <a:chOff x="1193918" y="1291014"/>
                              <a:chExt cx="731319" cy="236855"/>
                            </a:xfrm>
                          </wpg:grpSpPr>
                          <wps:wsp>
                            <wps:cNvPr id="2089868818" name="Straight Arrow Connector 2089868818"/>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144337285" name="Text Box 1"/>
                            <wps:cNvSpPr txBox="1"/>
                            <wps:spPr>
                              <a:xfrm>
                                <a:off x="1193918" y="1291014"/>
                                <a:ext cx="540385" cy="236855"/>
                              </a:xfrm>
                              <a:prstGeom prst="rect">
                                <a:avLst/>
                              </a:prstGeom>
                              <a:noFill/>
                              <a:ln w="6350">
                                <a:noFill/>
                              </a:ln>
                            </wps:spPr>
                            <wps:txbx>
                              <w:txbxContent>
                                <w:p w14:paraId="2E2553B4" w14:textId="77777777" w:rsidR="00053D4A" w:rsidRDefault="00053D4A" w:rsidP="00DA3BF0">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61855901" name="Group 61855901"/>
                          <wpg:cNvGrpSpPr/>
                          <wpg:grpSpPr>
                            <a:xfrm>
                              <a:off x="959080" y="1281630"/>
                              <a:ext cx="1506541" cy="236220"/>
                              <a:chOff x="959080" y="1281630"/>
                              <a:chExt cx="1506541" cy="236220"/>
                            </a:xfrm>
                          </wpg:grpSpPr>
                          <wps:wsp>
                            <wps:cNvPr id="1213515174" name="Straight Arrow Connector 1213515174"/>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525302491" name="Text Box 1"/>
                            <wps:cNvSpPr txBox="1"/>
                            <wps:spPr>
                              <a:xfrm>
                                <a:off x="1925236" y="1281630"/>
                                <a:ext cx="540385" cy="236220"/>
                              </a:xfrm>
                              <a:prstGeom prst="rect">
                                <a:avLst/>
                              </a:prstGeom>
                              <a:noFill/>
                              <a:ln w="6350">
                                <a:noFill/>
                              </a:ln>
                            </wps:spPr>
                            <wps:txbx>
                              <w:txbxContent>
                                <w:p w14:paraId="150D824B" w14:textId="77777777" w:rsidR="00053D4A" w:rsidRDefault="00053D4A" w:rsidP="00DA3BF0">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1339999043" name="Text Box 11076011"/>
                        <wps:cNvSpPr txBox="1"/>
                        <wps:spPr>
                          <a:xfrm>
                            <a:off x="724440" y="77040"/>
                            <a:ext cx="711070" cy="216799"/>
                          </a:xfrm>
                          <a:prstGeom prst="rect">
                            <a:avLst/>
                          </a:prstGeom>
                          <a:noFill/>
                          <a:ln w="6350">
                            <a:noFill/>
                          </a:ln>
                        </wps:spPr>
                        <wps:txbx>
                          <w:txbxContent>
                            <w:p w14:paraId="02264951" w14:textId="77777777" w:rsidR="00053D4A" w:rsidRDefault="00053D4A" w:rsidP="00DA3BF0">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5679386" name="Text Box 1"/>
                        <wps:cNvSpPr txBox="1"/>
                        <wps:spPr>
                          <a:xfrm>
                            <a:off x="1921630" y="95079"/>
                            <a:ext cx="711020" cy="232916"/>
                          </a:xfrm>
                          <a:prstGeom prst="rect">
                            <a:avLst/>
                          </a:prstGeom>
                          <a:noFill/>
                          <a:ln w="6350">
                            <a:noFill/>
                          </a:ln>
                        </wps:spPr>
                        <wps:txbx>
                          <w:txbxContent>
                            <w:p w14:paraId="107FC0FB" w14:textId="77777777" w:rsidR="00053D4A" w:rsidRDefault="00053D4A" w:rsidP="00DA3BF0">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15655173" name="Picture 1415655173"/>
                          <pic:cNvPicPr>
                            <a:picLocks noChangeAspect="1"/>
                          </pic:cNvPicPr>
                        </pic:nvPicPr>
                        <pic:blipFill rotWithShape="1">
                          <a:blip r:embed="rId85"/>
                          <a:srcRect l="5340" t="22012" r="7522" b="25221"/>
                          <a:stretch/>
                        </pic:blipFill>
                        <pic:spPr>
                          <a:xfrm>
                            <a:off x="482444" y="293838"/>
                            <a:ext cx="2114899" cy="960247"/>
                          </a:xfrm>
                          <a:prstGeom prst="rect">
                            <a:avLst/>
                          </a:prstGeom>
                        </pic:spPr>
                      </pic:pic>
                    </wpc:wpc>
                  </a:graphicData>
                </a:graphic>
              </wp:inline>
            </w:drawing>
          </mc:Choice>
          <mc:Fallback>
            <w:pict>
              <v:group w14:anchorId="1BD1EB39" id="_x0000_s1412" editas="canvas" style="width:241pt;height:163.65pt;mso-position-horizontal-relative:char;mso-position-vertical-relative:line" coordsize="30607,2077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">
                <v:shape id="_x0000_s1413" type="#_x0000_t75" style="position:absolute;width:30607;height:20777;visibility:visible;mso-wrap-style:square" filled="t">
                  <v:fill o:detectmouseclick="t"/>
                  <v:path o:connecttype="none"/>
                </v:shape>
                <v:shape id="Text Box 1403485790" o:spid="_x0000_s1414" type="#_x0000_t202" style="position:absolute;left:692;top:14577;width:29722;height:4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" filled="f" stroked="f" strokeweight=".5pt">
                  <v:textbox>
                    <w:txbxContent>
                      <w:p w14:paraId="62A0E584" w14:textId="0ADCD7FD" w:rsidR="00053D4A" w:rsidRPr="009A6EF5" w:rsidRDefault="00147500" w:rsidP="00B74EBB">
                        <w:pPr>
                          <w:pStyle w:val="FigureCaption"/>
                        </w:pPr>
                        <w:r>
                          <w:rPr>
                            <w:b/>
                          </w:rPr>
                          <w:t>Fig.26</w:t>
                        </w:r>
                        <w:r w:rsidR="00053D4A">
                          <w:rPr>
                            <w:b/>
                          </w:rPr>
                          <w:t>.</w:t>
                        </w:r>
                        <w:r w:rsidR="00053D4A" w:rsidRPr="009A6EF5">
                          <w:t xml:space="preserve"> </w:t>
                        </w:r>
                        <w:r w:rsidR="00053D4A">
                          <w:t>Type-3 Wind</w:t>
                        </w:r>
                        <w:r w:rsidR="00053D4A" w:rsidRPr="009A6EF5">
                          <w:t xml:space="preserve">: LG Fault Grid end </w:t>
                        </w:r>
                        <w:r w:rsidR="00053D4A">
                          <w:t xml:space="preserve">during </w:t>
                        </w:r>
                        <w:r w:rsidR="00053D4A" w:rsidRPr="009A6EF5">
                          <w:t>fault phaser (a) Current (b) Voltage</w:t>
                        </w:r>
                      </w:p>
                      <w:p w14:paraId="1973A1D9" w14:textId="77777777" w:rsidR="00053D4A" w:rsidRDefault="00053D4A" w:rsidP="00DA3BF0"/>
                    </w:txbxContent>
                  </v:textbox>
                </v:shape>
                <v:group id="Group 1562400519" o:spid="_x0000_s1415" style="position:absolute;left:4400;top:12357;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">
                  <v:group id="Group 944029566" o:spid="_x0000_s1416"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">
                    <v:shape id="Straight Arrow Connector 1048043041" o:spid="_x0000_s1417"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" strokecolor="red" strokeweight=".5pt">
                      <v:stroke endarrow="block" joinstyle="miter"/>
                    </v:shape>
                    <v:shape id="Text Box 722221640" o:spid="_x0000_s1418"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" filled="f" stroked="f" strokeweight=".5pt">
                      <v:textbox>
                        <w:txbxContent>
                          <w:p w14:paraId="0414D468" w14:textId="77777777" w:rsidR="00053D4A" w:rsidRDefault="00053D4A" w:rsidP="00DA3BF0">
                            <w:pPr>
                              <w:rPr>
                                <w:sz w:val="16"/>
                                <w:szCs w:val="16"/>
                              </w:rPr>
                            </w:pPr>
                            <w:r>
                              <w:rPr>
                                <w:sz w:val="16"/>
                                <w:szCs w:val="16"/>
                              </w:rPr>
                              <w:t>A Phase</w:t>
                            </w:r>
                          </w:p>
                        </w:txbxContent>
                      </v:textbox>
                    </v:shape>
                  </v:group>
                  <v:group id="Group 1899369843" o:spid="_x0000_s1419"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">
                    <v:shape id="Straight Arrow Connector 2089868818" o:spid="_x0000_s1420"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" strokecolor="#00b050" strokeweight=".5pt">
                      <v:stroke endarrow="block" joinstyle="miter"/>
                    </v:shape>
                    <v:shape id="Text Box 1" o:spid="_x0000_s1421"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" filled="f" stroked="f" strokeweight=".5pt">
                      <v:textbox>
                        <w:txbxContent>
                          <w:p w14:paraId="2E2553B4" w14:textId="77777777" w:rsidR="00053D4A" w:rsidRDefault="00053D4A" w:rsidP="00DA3BF0">
                            <w:pPr>
                              <w:rPr>
                                <w:sz w:val="16"/>
                                <w:szCs w:val="16"/>
                              </w:rPr>
                            </w:pPr>
                            <w:r>
                              <w:rPr>
                                <w:sz w:val="16"/>
                                <w:szCs w:val="16"/>
                              </w:rPr>
                              <w:t>B Phase</w:t>
                            </w:r>
                          </w:p>
                        </w:txbxContent>
                      </v:textbox>
                    </v:shape>
                  </v:group>
                  <v:group id="Group 61855901" o:spid="_x0000_s1422"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">
                    <v:shape id="Straight Arrow Connector 1213515174" o:spid="_x0000_s1423"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" strokecolor="#371dd3" strokeweight=".5pt">
                      <v:stroke endarrow="block" joinstyle="miter"/>
                    </v:shape>
                    <v:shape id="Text Box 1" o:spid="_x0000_s1424"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" filled="f" stroked="f" strokeweight=".5pt">
                      <v:textbox>
                        <w:txbxContent>
                          <w:p w14:paraId="150D824B" w14:textId="77777777" w:rsidR="00053D4A" w:rsidRDefault="00053D4A" w:rsidP="00DA3BF0">
                            <w:pPr>
                              <w:rPr>
                                <w:sz w:val="16"/>
                                <w:szCs w:val="16"/>
                              </w:rPr>
                            </w:pPr>
                            <w:r>
                              <w:rPr>
                                <w:sz w:val="16"/>
                                <w:szCs w:val="16"/>
                              </w:rPr>
                              <w:t>C Phase</w:t>
                            </w:r>
                          </w:p>
                        </w:txbxContent>
                      </v:textbox>
                    </v:shape>
                  </v:group>
                </v:group>
                <v:shape id="Text Box 11076011" o:spid="_x0000_s1425" type="#_x0000_t202" style="position:absolute;left:7244;top:770;width:7111;height:2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" filled="f" stroked="f" strokeweight=".5pt">
                  <v:textbox>
                    <w:txbxContent>
                      <w:p w14:paraId="02264951" w14:textId="77777777" w:rsidR="00053D4A" w:rsidRDefault="00053D4A" w:rsidP="00DA3BF0">
                        <w:pPr>
                          <w:rPr>
                            <w:sz w:val="16"/>
                            <w:szCs w:val="16"/>
                          </w:rPr>
                        </w:pPr>
                        <w:r>
                          <w:rPr>
                            <w:sz w:val="16"/>
                            <w:szCs w:val="16"/>
                          </w:rPr>
                          <w:t>Current</w:t>
                        </w:r>
                      </w:p>
                    </w:txbxContent>
                  </v:textbox>
                </v:shape>
                <v:shape id="Text Box 1" o:spid="_x0000_s1426" type="#_x0000_t202" style="position:absolute;left:19216;top:950;width:7110;height:2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" filled="f" stroked="f" strokeweight=".5pt">
                  <v:textbox>
                    <w:txbxContent>
                      <w:p w14:paraId="107FC0FB" w14:textId="77777777" w:rsidR="00053D4A" w:rsidRDefault="00053D4A" w:rsidP="00DA3BF0">
                        <w:pPr>
                          <w:rPr>
                            <w:sz w:val="16"/>
                            <w:szCs w:val="16"/>
                          </w:rPr>
                        </w:pPr>
                        <w:r>
                          <w:rPr>
                            <w:sz w:val="16"/>
                            <w:szCs w:val="16"/>
                          </w:rPr>
                          <w:t>Voltage</w:t>
                        </w:r>
                      </w:p>
                    </w:txbxContent>
                  </v:textbox>
                </v:shape>
                <v:shape id="Picture 1415655173" o:spid="_x0000_s1427" type="#_x0000_t75" style="position:absolute;left:4824;top:2938;width:21149;height:96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">
                  <v:imagedata r:id="rId86" o:title="" croptop="14426f" cropbottom="16529f" cropleft="3500f" cropright="4930f"/>
                </v:shape>
                <w10:anchorlock/>
              </v:group>
            </w:pict>
          </mc:Fallback>
        </mc:AlternateContent>
      </w:r>
    </w:p>
    <w:p w14:paraId="107EE4FB" w14:textId="29C5B821" w:rsidR="00DA3BF0" w:rsidRDefault="00DA3BF0" w:rsidP="00564932">
      <w:pPr>
        <w:jc w:val="both"/>
        <w:rPr>
          <w:sz w:val="20"/>
          <w:szCs w:val="20"/>
        </w:rPr>
      </w:pPr>
      <w:r>
        <w:rPr>
          <w:noProof/>
          <w:lang w:val="en-IN" w:eastAsia="en-IN"/>
        </w:rPr>
        <mc:AlternateContent>
          <mc:Choice Requires="wpc">
            <w:drawing>
              <wp:inline distT="0" distB="0" distL="0" distR="0" wp14:anchorId="21359225" wp14:editId="673C144F">
                <wp:extent cx="3060700" cy="1658287"/>
                <wp:effectExtent l="0" t="0" r="6350" b="0"/>
                <wp:docPr id="910157963"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57070686" name="Text Box 657070686"/>
                        <wps:cNvSpPr txBox="1"/>
                        <wps:spPr>
                          <a:xfrm>
                            <a:off x="19257" y="1251858"/>
                            <a:ext cx="3041443" cy="370518"/>
                          </a:xfrm>
                          <a:prstGeom prst="rect">
                            <a:avLst/>
                          </a:prstGeom>
                          <a:noFill/>
                          <a:ln w="6350">
                            <a:noFill/>
                          </a:ln>
                        </wps:spPr>
                        <wps:txbx>
                          <w:txbxContent>
                            <w:p w14:paraId="0DBBE4B1" w14:textId="34A4EDF4" w:rsidR="00053D4A" w:rsidRPr="009A6EF5" w:rsidRDefault="00147500" w:rsidP="00B74EBB">
                              <w:pPr>
                                <w:pStyle w:val="FigureCaption"/>
                              </w:pPr>
                              <w:r>
                                <w:rPr>
                                  <w:b/>
                                </w:rPr>
                                <w:t>Fig.27</w:t>
                              </w:r>
                              <w:r w:rsidR="00053D4A">
                                <w:rPr>
                                  <w:b/>
                                </w:rPr>
                                <w:t>.</w:t>
                              </w:r>
                              <w:r w:rsidR="00053D4A" w:rsidRPr="009A6EF5">
                                <w:t xml:space="preserve"> </w:t>
                              </w:r>
                              <w:r w:rsidR="00053D4A">
                                <w:t>Type-3 Wind</w:t>
                              </w:r>
                              <w:r w:rsidR="00053D4A" w:rsidRPr="009A6EF5">
                                <w:t xml:space="preserve">: LG Fault </w:t>
                              </w:r>
                              <w:r w:rsidR="00053D4A">
                                <w:t>DER</w:t>
                              </w:r>
                              <w:r w:rsidR="00053D4A" w:rsidRPr="009A6EF5">
                                <w:t xml:space="preserve"> end pre-fault phaser (a) Current (b) Voltage</w:t>
                              </w:r>
                            </w:p>
                            <w:p w14:paraId="32F750EC" w14:textId="77777777" w:rsidR="00053D4A" w:rsidRPr="00C30DAA" w:rsidRDefault="00053D4A" w:rsidP="00DA3BF0">
                              <w:pPr>
                                <w:spacing w:before="120" w:after="120"/>
                              </w:pPr>
                            </w:p>
                            <w:p w14:paraId="54E829C0" w14:textId="77777777" w:rsidR="00053D4A" w:rsidRDefault="00053D4A" w:rsidP="00DA3B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179079285" name="Group 1179079285"/>
                        <wpg:cNvGrpSpPr/>
                        <wpg:grpSpPr>
                          <a:xfrm>
                            <a:off x="478161" y="1090490"/>
                            <a:ext cx="2268088" cy="253699"/>
                            <a:chOff x="196958" y="1281630"/>
                            <a:chExt cx="2268663" cy="253840"/>
                          </a:xfrm>
                        </wpg:grpSpPr>
                        <wpg:grpSp>
                          <wpg:cNvPr id="1653994119" name="Group 1653994119"/>
                          <wpg:cNvGrpSpPr/>
                          <wpg:grpSpPr>
                            <a:xfrm>
                              <a:off x="196958" y="1298065"/>
                              <a:ext cx="776268" cy="237405"/>
                              <a:chOff x="196958" y="1298065"/>
                              <a:chExt cx="776268" cy="237405"/>
                            </a:xfrm>
                          </wpg:grpSpPr>
                          <wps:wsp>
                            <wps:cNvPr id="1648172786" name="Straight Arrow Connector 1648172786"/>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70761345" name="Text Box 722221640"/>
                            <wps:cNvSpPr txBox="1"/>
                            <wps:spPr>
                              <a:xfrm>
                                <a:off x="432595" y="1298065"/>
                                <a:ext cx="540631" cy="237405"/>
                              </a:xfrm>
                              <a:prstGeom prst="rect">
                                <a:avLst/>
                              </a:prstGeom>
                              <a:noFill/>
                              <a:ln w="6350">
                                <a:noFill/>
                              </a:ln>
                            </wps:spPr>
                            <wps:txbx>
                              <w:txbxContent>
                                <w:p w14:paraId="6996978B" w14:textId="77777777" w:rsidR="00053D4A" w:rsidRDefault="00053D4A" w:rsidP="00DA3BF0">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07303640" name="Group 207303640"/>
                          <wpg:cNvGrpSpPr/>
                          <wpg:grpSpPr>
                            <a:xfrm>
                              <a:off x="1193918" y="1291014"/>
                              <a:ext cx="731319" cy="236855"/>
                              <a:chOff x="1193918" y="1291014"/>
                              <a:chExt cx="731319" cy="236855"/>
                            </a:xfrm>
                          </wpg:grpSpPr>
                          <wps:wsp>
                            <wps:cNvPr id="656277007" name="Straight Arrow Connector 656277007"/>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08251316" name="Text Box 1"/>
                            <wps:cNvSpPr txBox="1"/>
                            <wps:spPr>
                              <a:xfrm>
                                <a:off x="1193918" y="1291014"/>
                                <a:ext cx="540385" cy="236855"/>
                              </a:xfrm>
                              <a:prstGeom prst="rect">
                                <a:avLst/>
                              </a:prstGeom>
                              <a:noFill/>
                              <a:ln w="6350">
                                <a:noFill/>
                              </a:ln>
                            </wps:spPr>
                            <wps:txbx>
                              <w:txbxContent>
                                <w:p w14:paraId="5140A5CF" w14:textId="77777777" w:rsidR="00053D4A" w:rsidRDefault="00053D4A" w:rsidP="00DA3BF0">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2085281162" name="Group 2085281162"/>
                          <wpg:cNvGrpSpPr/>
                          <wpg:grpSpPr>
                            <a:xfrm>
                              <a:off x="959080" y="1281630"/>
                              <a:ext cx="1506541" cy="236220"/>
                              <a:chOff x="959080" y="1281630"/>
                              <a:chExt cx="1506541" cy="236220"/>
                            </a:xfrm>
                          </wpg:grpSpPr>
                          <wps:wsp>
                            <wps:cNvPr id="2040005300" name="Straight Arrow Connector 2040005300"/>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1339492510" name="Text Box 1"/>
                            <wps:cNvSpPr txBox="1"/>
                            <wps:spPr>
                              <a:xfrm>
                                <a:off x="1925236" y="1281630"/>
                                <a:ext cx="540385" cy="236220"/>
                              </a:xfrm>
                              <a:prstGeom prst="rect">
                                <a:avLst/>
                              </a:prstGeom>
                              <a:noFill/>
                              <a:ln w="6350">
                                <a:noFill/>
                              </a:ln>
                            </wps:spPr>
                            <wps:txbx>
                              <w:txbxContent>
                                <w:p w14:paraId="3825C8C5" w14:textId="77777777" w:rsidR="00053D4A" w:rsidRDefault="00053D4A" w:rsidP="00DA3BF0">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1847950886" name="Text Box 11076011"/>
                        <wps:cNvSpPr txBox="1"/>
                        <wps:spPr>
                          <a:xfrm>
                            <a:off x="741271" y="1"/>
                            <a:ext cx="711070" cy="212272"/>
                          </a:xfrm>
                          <a:prstGeom prst="rect">
                            <a:avLst/>
                          </a:prstGeom>
                          <a:noFill/>
                          <a:ln w="6350">
                            <a:noFill/>
                          </a:ln>
                        </wps:spPr>
                        <wps:txbx>
                          <w:txbxContent>
                            <w:p w14:paraId="1C940DDA" w14:textId="77777777" w:rsidR="00053D4A" w:rsidRDefault="00053D4A" w:rsidP="00DA3BF0">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81557999" name="Text Box 1"/>
                        <wps:cNvSpPr txBox="1"/>
                        <wps:spPr>
                          <a:xfrm>
                            <a:off x="1932516" y="5"/>
                            <a:ext cx="711020" cy="223151"/>
                          </a:xfrm>
                          <a:prstGeom prst="rect">
                            <a:avLst/>
                          </a:prstGeom>
                          <a:noFill/>
                          <a:ln w="6350">
                            <a:noFill/>
                          </a:ln>
                        </wps:spPr>
                        <wps:txbx>
                          <w:txbxContent>
                            <w:p w14:paraId="76E42754" w14:textId="77777777" w:rsidR="00053D4A" w:rsidRDefault="00053D4A" w:rsidP="00DA3BF0">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348695203" name="Picture 1348695203"/>
                          <pic:cNvPicPr>
                            <a:picLocks noChangeAspect="1"/>
                          </pic:cNvPicPr>
                        </pic:nvPicPr>
                        <pic:blipFill rotWithShape="1">
                          <a:blip r:embed="rId87"/>
                          <a:srcRect l="4613" t="22013" r="9188" b="24573"/>
                          <a:stretch/>
                        </pic:blipFill>
                        <pic:spPr>
                          <a:xfrm>
                            <a:off x="449285" y="124733"/>
                            <a:ext cx="2232707" cy="1037736"/>
                          </a:xfrm>
                          <a:prstGeom prst="rect">
                            <a:avLst/>
                          </a:prstGeom>
                        </pic:spPr>
                      </pic:pic>
                    </wpc:wpc>
                  </a:graphicData>
                </a:graphic>
              </wp:inline>
            </w:drawing>
          </mc:Choice>
          <mc:Fallback>
            <w:pict>
              <v:group w14:anchorId="21359225" id="_x0000_s1428" editas="canvas" style="width:241pt;height:130.55pt;mso-position-horizontal-relative:char;mso-position-vertical-relative:line" coordsize="30607,1657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">
                <v:shape id="_x0000_s1429" type="#_x0000_t75" style="position:absolute;width:30607;height:16579;visibility:visible;mso-wrap-style:square" filled="t">
                  <v:fill o:detectmouseclick="t"/>
                  <v:path o:connecttype="none"/>
                </v:shape>
                <v:shape id="Text Box 657070686" o:spid="_x0000_s1430" type="#_x0000_t202" style="position:absolute;left:192;top:12518;width:30415;height:3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" filled="f" stroked="f" strokeweight=".5pt">
                  <v:textbox>
                    <w:txbxContent>
                      <w:p w14:paraId="0DBBE4B1" w14:textId="34A4EDF4" w:rsidR="00053D4A" w:rsidRPr="009A6EF5" w:rsidRDefault="00147500" w:rsidP="00B74EBB">
                        <w:pPr>
                          <w:pStyle w:val="FigureCaption"/>
                        </w:pPr>
                        <w:r>
                          <w:rPr>
                            <w:b/>
                          </w:rPr>
                          <w:t>Fig.27</w:t>
                        </w:r>
                        <w:r w:rsidR="00053D4A">
                          <w:rPr>
                            <w:b/>
                          </w:rPr>
                          <w:t>.</w:t>
                        </w:r>
                        <w:r w:rsidR="00053D4A" w:rsidRPr="009A6EF5">
                          <w:t xml:space="preserve"> </w:t>
                        </w:r>
                        <w:r w:rsidR="00053D4A">
                          <w:t>Type-3 Wind</w:t>
                        </w:r>
                        <w:r w:rsidR="00053D4A" w:rsidRPr="009A6EF5">
                          <w:t xml:space="preserve">: LG Fault </w:t>
                        </w:r>
                        <w:r w:rsidR="00053D4A">
                          <w:t>DER</w:t>
                        </w:r>
                        <w:r w:rsidR="00053D4A" w:rsidRPr="009A6EF5">
                          <w:t xml:space="preserve"> end pre-fault phaser (a) Current (b) Voltage</w:t>
                        </w:r>
                      </w:p>
                      <w:p w14:paraId="32F750EC" w14:textId="77777777" w:rsidR="00053D4A" w:rsidRPr="00C30DAA" w:rsidRDefault="00053D4A" w:rsidP="00DA3BF0">
                        <w:pPr>
                          <w:spacing w:before="120" w:after="120"/>
                        </w:pPr>
                      </w:p>
                      <w:p w14:paraId="54E829C0" w14:textId="77777777" w:rsidR="00053D4A" w:rsidRDefault="00053D4A" w:rsidP="00DA3BF0"/>
                    </w:txbxContent>
                  </v:textbox>
                </v:shape>
                <v:group id="Group 1179079285" o:spid="_x0000_s1431" style="position:absolute;left:4781;top:10904;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">
                  <v:group id="Group 1653994119" o:spid="_x0000_s1432"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">
                    <v:shape id="Straight Arrow Connector 1648172786" o:spid="_x0000_s1433"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" strokecolor="red" strokeweight=".5pt">
                      <v:stroke endarrow="block" joinstyle="miter"/>
                    </v:shape>
                    <v:shape id="Text Box 722221640" o:spid="_x0000_s1434"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" filled="f" stroked="f" strokeweight=".5pt">
                      <v:textbox>
                        <w:txbxContent>
                          <w:p w14:paraId="6996978B" w14:textId="77777777" w:rsidR="00053D4A" w:rsidRDefault="00053D4A" w:rsidP="00DA3BF0">
                            <w:pPr>
                              <w:rPr>
                                <w:sz w:val="16"/>
                                <w:szCs w:val="16"/>
                              </w:rPr>
                            </w:pPr>
                            <w:r>
                              <w:rPr>
                                <w:sz w:val="16"/>
                                <w:szCs w:val="16"/>
                              </w:rPr>
                              <w:t>A Phase</w:t>
                            </w:r>
                          </w:p>
                        </w:txbxContent>
                      </v:textbox>
                    </v:shape>
                  </v:group>
                  <v:group id="Group 207303640" o:spid="_x0000_s1435"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">
                    <v:shape id="Straight Arrow Connector 656277007" o:spid="_x0000_s1436"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" strokecolor="#00b050" strokeweight=".5pt">
                      <v:stroke endarrow="block" joinstyle="miter"/>
                    </v:shape>
                    <v:shape id="Text Box 1" o:spid="_x0000_s1437"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" filled="f" stroked="f" strokeweight=".5pt">
                      <v:textbox>
                        <w:txbxContent>
                          <w:p w14:paraId="5140A5CF" w14:textId="77777777" w:rsidR="00053D4A" w:rsidRDefault="00053D4A" w:rsidP="00DA3BF0">
                            <w:pPr>
                              <w:rPr>
                                <w:sz w:val="16"/>
                                <w:szCs w:val="16"/>
                              </w:rPr>
                            </w:pPr>
                            <w:r>
                              <w:rPr>
                                <w:sz w:val="16"/>
                                <w:szCs w:val="16"/>
                              </w:rPr>
                              <w:t>B Phase</w:t>
                            </w:r>
                          </w:p>
                        </w:txbxContent>
                      </v:textbox>
                    </v:shape>
                  </v:group>
                  <v:group id="Group 2085281162" o:spid="_x0000_s1438"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">
                    <v:shape id="Straight Arrow Connector 2040005300" o:spid="_x0000_s1439"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" strokecolor="#371dd3" strokeweight=".5pt">
                      <v:stroke endarrow="block" joinstyle="miter"/>
                    </v:shape>
                    <v:shape id="Text Box 1" o:spid="_x0000_s1440"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" filled="f" stroked="f" strokeweight=".5pt">
                      <v:textbox>
                        <w:txbxContent>
                          <w:p w14:paraId="3825C8C5" w14:textId="77777777" w:rsidR="00053D4A" w:rsidRDefault="00053D4A" w:rsidP="00DA3BF0">
                            <w:pPr>
                              <w:rPr>
                                <w:sz w:val="16"/>
                                <w:szCs w:val="16"/>
                              </w:rPr>
                            </w:pPr>
                            <w:r>
                              <w:rPr>
                                <w:sz w:val="16"/>
                                <w:szCs w:val="16"/>
                              </w:rPr>
                              <w:t>C Phase</w:t>
                            </w:r>
                          </w:p>
                        </w:txbxContent>
                      </v:textbox>
                    </v:shape>
                  </v:group>
                </v:group>
                <v:shape id="Text Box 11076011" o:spid="_x0000_s1441" type="#_x0000_t202" style="position:absolute;left:7412;width:7111;height:2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" filled="f" stroked="f" strokeweight=".5pt">
                  <v:textbox>
                    <w:txbxContent>
                      <w:p w14:paraId="1C940DDA" w14:textId="77777777" w:rsidR="00053D4A" w:rsidRDefault="00053D4A" w:rsidP="00DA3BF0">
                        <w:pPr>
                          <w:rPr>
                            <w:sz w:val="16"/>
                            <w:szCs w:val="16"/>
                          </w:rPr>
                        </w:pPr>
                        <w:r>
                          <w:rPr>
                            <w:sz w:val="16"/>
                            <w:szCs w:val="16"/>
                          </w:rPr>
                          <w:t>Current</w:t>
                        </w:r>
                      </w:p>
                    </w:txbxContent>
                  </v:textbox>
                </v:shape>
                <v:shape id="Text Box 1" o:spid="_x0000_s1442" type="#_x0000_t202" style="position:absolute;left:19325;width:7110;height:2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" filled="f" stroked="f" strokeweight=".5pt">
                  <v:textbox>
                    <w:txbxContent>
                      <w:p w14:paraId="76E42754" w14:textId="77777777" w:rsidR="00053D4A" w:rsidRDefault="00053D4A" w:rsidP="00DA3BF0">
                        <w:pPr>
                          <w:rPr>
                            <w:sz w:val="16"/>
                            <w:szCs w:val="16"/>
                          </w:rPr>
                        </w:pPr>
                        <w:r>
                          <w:rPr>
                            <w:sz w:val="16"/>
                            <w:szCs w:val="16"/>
                          </w:rPr>
                          <w:t>Voltage</w:t>
                        </w:r>
                      </w:p>
                    </w:txbxContent>
                  </v:textbox>
                </v:shape>
                <v:shape id="Picture 1348695203" o:spid="_x0000_s1443" type="#_x0000_t75" style="position:absolute;left:4492;top:1247;width:22327;height:103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">
                  <v:imagedata r:id="rId88" o:title="" croptop="14426f" cropbottom="16104f" cropleft="3023f" cropright="6021f"/>
                </v:shape>
                <w10:anchorlock/>
              </v:group>
            </w:pict>
          </mc:Fallback>
        </mc:AlternateContent>
      </w:r>
    </w:p>
    <w:p w14:paraId="09B2E65E" w14:textId="3B593276" w:rsidR="00DA3BF0" w:rsidRDefault="00DA3BF0" w:rsidP="00564932">
      <w:pPr>
        <w:jc w:val="both"/>
        <w:rPr>
          <w:sz w:val="20"/>
          <w:szCs w:val="20"/>
        </w:rPr>
      </w:pPr>
      <w:r>
        <w:rPr>
          <w:noProof/>
          <w:lang w:val="en-IN" w:eastAsia="en-IN"/>
        </w:rPr>
        <mc:AlternateContent>
          <mc:Choice Requires="wpc">
            <w:drawing>
              <wp:inline distT="0" distB="0" distL="0" distR="0" wp14:anchorId="67F1B5B4" wp14:editId="5B320FAF">
                <wp:extent cx="3060700" cy="1696195"/>
                <wp:effectExtent l="0" t="0" r="6350" b="0"/>
                <wp:docPr id="1898772466" name="Canvas 2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620890266" name="Text Box 620890266"/>
                        <wps:cNvSpPr txBox="1"/>
                        <wps:spPr>
                          <a:xfrm>
                            <a:off x="88534" y="1322528"/>
                            <a:ext cx="2972166" cy="373557"/>
                          </a:xfrm>
                          <a:prstGeom prst="rect">
                            <a:avLst/>
                          </a:prstGeom>
                          <a:noFill/>
                          <a:ln w="6350">
                            <a:noFill/>
                          </a:ln>
                        </wps:spPr>
                        <wps:txbx>
                          <w:txbxContent>
                            <w:p w14:paraId="479D95D4" w14:textId="0F1116BB" w:rsidR="00053D4A" w:rsidRPr="009A6EF5" w:rsidRDefault="00147500" w:rsidP="00B74EBB">
                              <w:pPr>
                                <w:pStyle w:val="FigureCaption"/>
                              </w:pPr>
                              <w:r>
                                <w:rPr>
                                  <w:b/>
                                </w:rPr>
                                <w:t>Fig.28</w:t>
                              </w:r>
                              <w:r w:rsidR="00053D4A">
                                <w:rPr>
                                  <w:b/>
                                </w:rPr>
                                <w:t>.</w:t>
                              </w:r>
                              <w:r w:rsidR="00053D4A" w:rsidRPr="009A6EF5">
                                <w:t xml:space="preserve"> </w:t>
                              </w:r>
                              <w:r w:rsidR="00053D4A">
                                <w:t>Type-3 Wind</w:t>
                              </w:r>
                              <w:r w:rsidR="00053D4A" w:rsidRPr="009A6EF5">
                                <w:t xml:space="preserve">: LG Fault </w:t>
                              </w:r>
                              <w:r w:rsidR="00053D4A">
                                <w:t>DER</w:t>
                              </w:r>
                              <w:r w:rsidR="00053D4A" w:rsidRPr="009A6EF5">
                                <w:t xml:space="preserve"> end </w:t>
                              </w:r>
                              <w:r w:rsidR="00053D4A">
                                <w:t xml:space="preserve">during </w:t>
                              </w:r>
                              <w:r w:rsidR="00053D4A" w:rsidRPr="009A6EF5">
                                <w:t>fault phaser (a) Current (b) Voltage</w:t>
                              </w:r>
                            </w:p>
                            <w:p w14:paraId="651DBEA5" w14:textId="77777777" w:rsidR="00053D4A" w:rsidRDefault="00053D4A" w:rsidP="00DA3BF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1840551806" name="Group 1840551806"/>
                        <wpg:cNvGrpSpPr/>
                        <wpg:grpSpPr>
                          <a:xfrm>
                            <a:off x="441119" y="1166886"/>
                            <a:ext cx="2268088" cy="253699"/>
                            <a:chOff x="196958" y="1281630"/>
                            <a:chExt cx="2268663" cy="253840"/>
                          </a:xfrm>
                        </wpg:grpSpPr>
                        <wpg:grpSp>
                          <wpg:cNvPr id="1885434063" name="Group 1885434063"/>
                          <wpg:cNvGrpSpPr/>
                          <wpg:grpSpPr>
                            <a:xfrm>
                              <a:off x="196958" y="1298065"/>
                              <a:ext cx="776268" cy="237405"/>
                              <a:chOff x="196958" y="1298065"/>
                              <a:chExt cx="776268" cy="237405"/>
                            </a:xfrm>
                          </wpg:grpSpPr>
                          <wps:wsp>
                            <wps:cNvPr id="1133804994" name="Straight Arrow Connector 1133804994"/>
                            <wps:cNvCnPr/>
                            <wps:spPr>
                              <a:xfrm flipV="1">
                                <a:off x="196958" y="1405210"/>
                                <a:ext cx="262341" cy="3337"/>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12136348" name="Text Box 722221640"/>
                            <wps:cNvSpPr txBox="1"/>
                            <wps:spPr>
                              <a:xfrm>
                                <a:off x="432595" y="1298065"/>
                                <a:ext cx="540631" cy="237405"/>
                              </a:xfrm>
                              <a:prstGeom prst="rect">
                                <a:avLst/>
                              </a:prstGeom>
                              <a:noFill/>
                              <a:ln w="6350">
                                <a:noFill/>
                              </a:ln>
                            </wps:spPr>
                            <wps:txbx>
                              <w:txbxContent>
                                <w:p w14:paraId="4127AD90" w14:textId="77777777" w:rsidR="00053D4A" w:rsidRDefault="00053D4A" w:rsidP="00DA3BF0">
                                  <w:pPr>
                                    <w:rPr>
                                      <w:sz w:val="16"/>
                                      <w:szCs w:val="16"/>
                                    </w:rPr>
                                  </w:pPr>
                                  <w:r>
                                    <w:rPr>
                                      <w:sz w:val="16"/>
                                      <w:szCs w:val="16"/>
                                    </w:rPr>
                                    <w:t>A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507075893" name="Group 507075893"/>
                          <wpg:cNvGrpSpPr/>
                          <wpg:grpSpPr>
                            <a:xfrm>
                              <a:off x="1193918" y="1291014"/>
                              <a:ext cx="731319" cy="236855"/>
                              <a:chOff x="1193918" y="1291014"/>
                              <a:chExt cx="731319" cy="236855"/>
                            </a:xfrm>
                          </wpg:grpSpPr>
                          <wps:wsp>
                            <wps:cNvPr id="1761515120" name="Straight Arrow Connector 1761515120"/>
                            <wps:cNvCnPr/>
                            <wps:spPr>
                              <a:xfrm flipV="1">
                                <a:off x="1662982" y="1405209"/>
                                <a:ext cx="262255" cy="3175"/>
                              </a:xfrm>
                              <a:prstGeom prst="straightConnector1">
                                <a:avLst/>
                              </a:prstGeom>
                              <a:noFill/>
                              <a:ln w="6350" cap="flat" cmpd="sng" algn="ctr">
                                <a:solidFill>
                                  <a:srgbClr val="00B050"/>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866944660" name="Text Box 1"/>
                            <wps:cNvSpPr txBox="1"/>
                            <wps:spPr>
                              <a:xfrm>
                                <a:off x="1193918" y="1291014"/>
                                <a:ext cx="540385" cy="236855"/>
                              </a:xfrm>
                              <a:prstGeom prst="rect">
                                <a:avLst/>
                              </a:prstGeom>
                              <a:noFill/>
                              <a:ln w="6350">
                                <a:noFill/>
                              </a:ln>
                            </wps:spPr>
                            <wps:txbx>
                              <w:txbxContent>
                                <w:p w14:paraId="2A3A3D30" w14:textId="77777777" w:rsidR="00053D4A" w:rsidRDefault="00053D4A" w:rsidP="00DA3BF0">
                                  <w:pPr>
                                    <w:rPr>
                                      <w:sz w:val="16"/>
                                      <w:szCs w:val="16"/>
                                    </w:rPr>
                                  </w:pPr>
                                  <w:r>
                                    <w:rPr>
                                      <w:sz w:val="16"/>
                                      <w:szCs w:val="16"/>
                                    </w:rPr>
                                    <w:t>B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grpSp>
                          <wpg:cNvPr id="721595054" name="Group 721595054"/>
                          <wpg:cNvGrpSpPr/>
                          <wpg:grpSpPr>
                            <a:xfrm>
                              <a:off x="959080" y="1281630"/>
                              <a:ext cx="1506541" cy="236220"/>
                              <a:chOff x="959080" y="1281630"/>
                              <a:chExt cx="1506541" cy="236220"/>
                            </a:xfrm>
                          </wpg:grpSpPr>
                          <wps:wsp>
                            <wps:cNvPr id="1869264751" name="Straight Arrow Connector 1869264751"/>
                            <wps:cNvCnPr/>
                            <wps:spPr>
                              <a:xfrm flipV="1">
                                <a:off x="959080" y="1398212"/>
                                <a:ext cx="262255" cy="3175"/>
                              </a:xfrm>
                              <a:prstGeom prst="straightConnector1">
                                <a:avLst/>
                              </a:prstGeom>
                              <a:noFill/>
                              <a:ln w="6350" cap="flat" cmpd="sng" algn="ctr">
                                <a:solidFill>
                                  <a:srgbClr val="371DD3"/>
                                </a:solidFill>
                                <a:prstDash val="solid"/>
                                <a:miter lim="800000"/>
                                <a:tailEnd type="triangle"/>
                              </a:ln>
                              <a:effectLst/>
                            </wps:spPr>
                            <wps:style>
                              <a:lnRef idx="1">
                                <a:schemeClr val="accent1"/>
                              </a:lnRef>
                              <a:fillRef idx="0">
                                <a:schemeClr val="accent1"/>
                              </a:fillRef>
                              <a:effectRef idx="0">
                                <a:schemeClr val="accent1"/>
                              </a:effectRef>
                              <a:fontRef idx="minor">
                                <a:schemeClr val="tx1"/>
                              </a:fontRef>
                            </wps:style>
                            <wps:bodyPr/>
                          </wps:wsp>
                          <wps:wsp>
                            <wps:cNvPr id="388387158" name="Text Box 1"/>
                            <wps:cNvSpPr txBox="1"/>
                            <wps:spPr>
                              <a:xfrm>
                                <a:off x="1925236" y="1281630"/>
                                <a:ext cx="540385" cy="236220"/>
                              </a:xfrm>
                              <a:prstGeom prst="rect">
                                <a:avLst/>
                              </a:prstGeom>
                              <a:noFill/>
                              <a:ln w="6350">
                                <a:noFill/>
                              </a:ln>
                            </wps:spPr>
                            <wps:txbx>
                              <w:txbxContent>
                                <w:p w14:paraId="174A260B" w14:textId="77777777" w:rsidR="00053D4A" w:rsidRDefault="00053D4A" w:rsidP="00DA3BF0">
                                  <w:pPr>
                                    <w:rPr>
                                      <w:sz w:val="16"/>
                                      <w:szCs w:val="16"/>
                                    </w:rPr>
                                  </w:pPr>
                                  <w:r>
                                    <w:rPr>
                                      <w:sz w:val="16"/>
                                      <w:szCs w:val="16"/>
                                    </w:rPr>
                                    <w:t>C Phase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wgp>
                      <wps:wsp>
                        <wps:cNvPr id="974998224" name="Text Box 11076011"/>
                        <wps:cNvSpPr txBox="1"/>
                        <wps:spPr>
                          <a:xfrm>
                            <a:off x="740435" y="0"/>
                            <a:ext cx="711070" cy="216799"/>
                          </a:xfrm>
                          <a:prstGeom prst="rect">
                            <a:avLst/>
                          </a:prstGeom>
                          <a:noFill/>
                          <a:ln w="6350">
                            <a:noFill/>
                          </a:ln>
                        </wps:spPr>
                        <wps:txbx>
                          <w:txbxContent>
                            <w:p w14:paraId="12A2320A" w14:textId="77777777" w:rsidR="00053D4A" w:rsidRDefault="00053D4A" w:rsidP="00DA3BF0">
                              <w:pPr>
                                <w:rPr>
                                  <w:sz w:val="16"/>
                                  <w:szCs w:val="16"/>
                                </w:rPr>
                              </w:pPr>
                              <w:r>
                                <w:rPr>
                                  <w:sz w:val="16"/>
                                  <w:szCs w:val="16"/>
                                </w:rPr>
                                <w:t>Current</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1793266" name="Text Box 1"/>
                        <wps:cNvSpPr txBox="1"/>
                        <wps:spPr>
                          <a:xfrm>
                            <a:off x="1927073" y="0"/>
                            <a:ext cx="711020" cy="232916"/>
                          </a:xfrm>
                          <a:prstGeom prst="rect">
                            <a:avLst/>
                          </a:prstGeom>
                          <a:noFill/>
                          <a:ln w="6350">
                            <a:noFill/>
                          </a:ln>
                        </wps:spPr>
                        <wps:txbx>
                          <w:txbxContent>
                            <w:p w14:paraId="73666C64" w14:textId="77777777" w:rsidR="00053D4A" w:rsidRDefault="00053D4A" w:rsidP="00DA3BF0">
                              <w:pPr>
                                <w:rPr>
                                  <w:sz w:val="16"/>
                                  <w:szCs w:val="16"/>
                                </w:rPr>
                              </w:pPr>
                              <w:r>
                                <w:rPr>
                                  <w:sz w:val="16"/>
                                  <w:szCs w:val="16"/>
                                </w:rPr>
                                <w:t>Voltage</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98531595" name="Picture 1098531595"/>
                          <pic:cNvPicPr>
                            <a:picLocks noChangeAspect="1"/>
                          </pic:cNvPicPr>
                        </pic:nvPicPr>
                        <pic:blipFill rotWithShape="1">
                          <a:blip r:embed="rId89"/>
                          <a:srcRect l="4857" t="23308" r="7004" b="26515"/>
                          <a:stretch/>
                        </pic:blipFill>
                        <pic:spPr>
                          <a:xfrm>
                            <a:off x="403906" y="182208"/>
                            <a:ext cx="2372963" cy="1013248"/>
                          </a:xfrm>
                          <a:prstGeom prst="rect">
                            <a:avLst/>
                          </a:prstGeom>
                        </pic:spPr>
                      </pic:pic>
                    </wpc:wpc>
                  </a:graphicData>
                </a:graphic>
              </wp:inline>
            </w:drawing>
          </mc:Choice>
          <mc:Fallback>
            <w:pict>
              <v:group w14:anchorId="67F1B5B4" id="_x0000_s1444" editas="canvas" style="width:241pt;height:133.55pt;mso-position-horizontal-relative:char;mso-position-vertical-relative:line" coordsize="30607,1696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">
                <v:shape id="_x0000_s1445" type="#_x0000_t75" style="position:absolute;width:30607;height:16960;visibility:visible;mso-wrap-style:square" filled="t">
                  <v:fill o:detectmouseclick="t"/>
                  <v:path o:connecttype="none"/>
                </v:shape>
                <v:shape id="Text Box 620890266" o:spid="_x0000_s1446" type="#_x0000_t202" style="position:absolute;left:885;top:13225;width:29722;height:3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" filled="f" stroked="f" strokeweight=".5pt">
                  <v:textbox>
                    <w:txbxContent>
                      <w:p w14:paraId="479D95D4" w14:textId="0F1116BB" w:rsidR="00053D4A" w:rsidRPr="009A6EF5" w:rsidRDefault="00147500" w:rsidP="00B74EBB">
                        <w:pPr>
                          <w:pStyle w:val="FigureCaption"/>
                        </w:pPr>
                        <w:r>
                          <w:rPr>
                            <w:b/>
                          </w:rPr>
                          <w:t>Fig.28</w:t>
                        </w:r>
                        <w:r w:rsidR="00053D4A">
                          <w:rPr>
                            <w:b/>
                          </w:rPr>
                          <w:t>.</w:t>
                        </w:r>
                        <w:r w:rsidR="00053D4A" w:rsidRPr="009A6EF5">
                          <w:t xml:space="preserve"> </w:t>
                        </w:r>
                        <w:r w:rsidR="00053D4A">
                          <w:t>Type-3 Wind</w:t>
                        </w:r>
                        <w:r w:rsidR="00053D4A" w:rsidRPr="009A6EF5">
                          <w:t xml:space="preserve">: LG Fault </w:t>
                        </w:r>
                        <w:r w:rsidR="00053D4A">
                          <w:t>DER</w:t>
                        </w:r>
                        <w:r w:rsidR="00053D4A" w:rsidRPr="009A6EF5">
                          <w:t xml:space="preserve"> end </w:t>
                        </w:r>
                        <w:r w:rsidR="00053D4A">
                          <w:t xml:space="preserve">during </w:t>
                        </w:r>
                        <w:r w:rsidR="00053D4A" w:rsidRPr="009A6EF5">
                          <w:t>fault phaser (a) Current (b) Voltage</w:t>
                        </w:r>
                      </w:p>
                      <w:p w14:paraId="651DBEA5" w14:textId="77777777" w:rsidR="00053D4A" w:rsidRDefault="00053D4A" w:rsidP="00DA3BF0"/>
                    </w:txbxContent>
                  </v:textbox>
                </v:shape>
                <v:group id="Group 1840551806" o:spid="_x0000_s1447" style="position:absolute;left:4411;top:11668;width:22681;height:2537" coordorigin="1969,12816" coordsize="22686,2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">
                  <v:group id="Group 1885434063" o:spid="_x0000_s1448" style="position:absolute;left:1969;top:12980;width:7763;height:2374" coordorigin="1969,12980" coordsize="7762,23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">
                    <v:shape id="Straight Arrow Connector 1133804994" o:spid="_x0000_s1449" type="#_x0000_t32" style="position:absolute;left:1969;top:14052;width:2623;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" strokecolor="red" strokeweight=".5pt">
                      <v:stroke endarrow="block" joinstyle="miter"/>
                    </v:shape>
                    <v:shape id="Text Box 722221640" o:spid="_x0000_s1450" type="#_x0000_t202" style="position:absolute;left:4325;top:12980;width:5407;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" filled="f" stroked="f" strokeweight=".5pt">
                      <v:textbox>
                        <w:txbxContent>
                          <w:p w14:paraId="4127AD90" w14:textId="77777777" w:rsidR="00053D4A" w:rsidRDefault="00053D4A" w:rsidP="00DA3BF0">
                            <w:pPr>
                              <w:rPr>
                                <w:sz w:val="16"/>
                                <w:szCs w:val="16"/>
                              </w:rPr>
                            </w:pPr>
                            <w:r>
                              <w:rPr>
                                <w:sz w:val="16"/>
                                <w:szCs w:val="16"/>
                              </w:rPr>
                              <w:t>A Phase</w:t>
                            </w:r>
                          </w:p>
                        </w:txbxContent>
                      </v:textbox>
                    </v:shape>
                  </v:group>
                  <v:group id="Group 507075893" o:spid="_x0000_s1451" style="position:absolute;left:11939;top:12910;width:7313;height:2368" coordorigin="11939,12910" coordsize="7313,23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">
                    <v:shape id="Straight Arrow Connector 1761515120" o:spid="_x0000_s1452" type="#_x0000_t32" style="position:absolute;left:16629;top:1405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" strokecolor="#00b050" strokeweight=".5pt">
                      <v:stroke endarrow="block" joinstyle="miter"/>
                    </v:shape>
                    <v:shape id="Text Box 1" o:spid="_x0000_s1453" type="#_x0000_t202" style="position:absolute;left:11939;top:12910;width:5404;height:2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" filled="f" stroked="f" strokeweight=".5pt">
                      <v:textbox>
                        <w:txbxContent>
                          <w:p w14:paraId="2A3A3D30" w14:textId="77777777" w:rsidR="00053D4A" w:rsidRDefault="00053D4A" w:rsidP="00DA3BF0">
                            <w:pPr>
                              <w:rPr>
                                <w:sz w:val="16"/>
                                <w:szCs w:val="16"/>
                              </w:rPr>
                            </w:pPr>
                            <w:r>
                              <w:rPr>
                                <w:sz w:val="16"/>
                                <w:szCs w:val="16"/>
                              </w:rPr>
                              <w:t>B Phase</w:t>
                            </w:r>
                          </w:p>
                        </w:txbxContent>
                      </v:textbox>
                    </v:shape>
                  </v:group>
                  <v:group id="Group 721595054" o:spid="_x0000_s1454" style="position:absolute;left:9590;top:12816;width:15066;height:2362" coordorigin="9590,12816" coordsize="15065,2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">
                    <v:shape id="Straight Arrow Connector 1869264751" o:spid="_x0000_s1455" type="#_x0000_t32" style="position:absolute;left:9590;top:13982;width:2623;height: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" strokecolor="#371dd3" strokeweight=".5pt">
                      <v:stroke endarrow="block" joinstyle="miter"/>
                    </v:shape>
                    <v:shape id="Text Box 1" o:spid="_x0000_s1456" type="#_x0000_t202" style="position:absolute;left:19252;top:12816;width:5404;height:2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" filled="f" stroked="f" strokeweight=".5pt">
                      <v:textbox>
                        <w:txbxContent>
                          <w:p w14:paraId="174A260B" w14:textId="77777777" w:rsidR="00053D4A" w:rsidRDefault="00053D4A" w:rsidP="00DA3BF0">
                            <w:pPr>
                              <w:rPr>
                                <w:sz w:val="16"/>
                                <w:szCs w:val="16"/>
                              </w:rPr>
                            </w:pPr>
                            <w:r>
                              <w:rPr>
                                <w:sz w:val="16"/>
                                <w:szCs w:val="16"/>
                              </w:rPr>
                              <w:t>C Phase</w:t>
                            </w:r>
                          </w:p>
                        </w:txbxContent>
                      </v:textbox>
                    </v:shape>
                  </v:group>
                </v:group>
                <v:shape id="Text Box 11076011" o:spid="_x0000_s1457" type="#_x0000_t202" style="position:absolute;left:7404;width:7111;height:21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" filled="f" stroked="f" strokeweight=".5pt">
                  <v:textbox>
                    <w:txbxContent>
                      <w:p w14:paraId="12A2320A" w14:textId="77777777" w:rsidR="00053D4A" w:rsidRDefault="00053D4A" w:rsidP="00DA3BF0">
                        <w:pPr>
                          <w:rPr>
                            <w:sz w:val="16"/>
                            <w:szCs w:val="16"/>
                          </w:rPr>
                        </w:pPr>
                        <w:r>
                          <w:rPr>
                            <w:sz w:val="16"/>
                            <w:szCs w:val="16"/>
                          </w:rPr>
                          <w:t>Current</w:t>
                        </w:r>
                      </w:p>
                    </w:txbxContent>
                  </v:textbox>
                </v:shape>
                <v:shape id="Text Box 1" o:spid="_x0000_s1458" type="#_x0000_t202" style="position:absolute;left:19270;width:7110;height:23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" filled="f" stroked="f" strokeweight=".5pt">
                  <v:textbox>
                    <w:txbxContent>
                      <w:p w14:paraId="73666C64" w14:textId="77777777" w:rsidR="00053D4A" w:rsidRDefault="00053D4A" w:rsidP="00DA3BF0">
                        <w:pPr>
                          <w:rPr>
                            <w:sz w:val="16"/>
                            <w:szCs w:val="16"/>
                          </w:rPr>
                        </w:pPr>
                        <w:r>
                          <w:rPr>
                            <w:sz w:val="16"/>
                            <w:szCs w:val="16"/>
                          </w:rPr>
                          <w:t>Voltage</w:t>
                        </w:r>
                      </w:p>
                    </w:txbxContent>
                  </v:textbox>
                </v:shape>
                <v:shape id="Picture 1098531595" o:spid="_x0000_s1459" type="#_x0000_t75" style="position:absolute;left:4039;top:1822;width:23729;height:101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">
                  <v:imagedata r:id="rId90" o:title="" croptop="15275f" cropbottom="17377f" cropleft="3183f" cropright="4590f"/>
                </v:shape>
                <w10:anchorlock/>
              </v:group>
            </w:pict>
          </mc:Fallback>
        </mc:AlternateContent>
      </w:r>
    </w:p>
    <w:p w14:paraId="3838BF23" w14:textId="46667E18" w:rsidR="008F2550" w:rsidRPr="001276B1" w:rsidRDefault="008F2550" w:rsidP="008F2550">
      <w:pPr>
        <w:pStyle w:val="IETHeading1"/>
        <w:ind w:left="567" w:hanging="567"/>
      </w:pPr>
      <w:r>
        <w:t>Discussions:</w:t>
      </w:r>
    </w:p>
    <w:p w14:paraId="790B0E83" w14:textId="77777777" w:rsidR="008F2550" w:rsidRPr="00516ADE" w:rsidRDefault="008F2550" w:rsidP="00516ADE">
      <w:pPr>
        <w:jc w:val="both"/>
        <w:rPr>
          <w:rFonts w:ascii="Helvetica" w:eastAsia="MS Gothic" w:hAnsi="Helvetica" w:cs="FormataOTF-Bold"/>
          <w:b/>
          <w:bCs/>
          <w:color w:val="00629B"/>
          <w:sz w:val="18"/>
          <w:szCs w:val="18"/>
        </w:rPr>
      </w:pPr>
    </w:p>
    <w:p w14:paraId="3E8145C2" w14:textId="44B7AA2C" w:rsidR="00E523AD" w:rsidRDefault="008F2550" w:rsidP="008F2550">
      <w:pPr>
        <w:ind w:firstLine="567"/>
        <w:jc w:val="both"/>
        <w:rPr>
          <w:sz w:val="20"/>
          <w:szCs w:val="20"/>
        </w:rPr>
      </w:pPr>
      <w:r>
        <w:rPr>
          <w:sz w:val="20"/>
          <w:szCs w:val="20"/>
        </w:rPr>
        <w:t xml:space="preserve">The response of the system for field cases with different faults and when system has different sources are </w:t>
      </w:r>
      <w:r w:rsidRPr="0067305F">
        <w:rPr>
          <w:sz w:val="20"/>
          <w:szCs w:val="20"/>
        </w:rPr>
        <w:t xml:space="preserve">shown </w:t>
      </w:r>
      <w:r w:rsidR="00516ADE" w:rsidRPr="0067305F">
        <w:rPr>
          <w:sz w:val="20"/>
          <w:szCs w:val="20"/>
        </w:rPr>
        <w:t>in</w:t>
      </w:r>
      <w:r w:rsidRPr="0067305F">
        <w:rPr>
          <w:sz w:val="20"/>
          <w:szCs w:val="20"/>
        </w:rPr>
        <w:t xml:space="preserve"> </w:t>
      </w:r>
      <w:r w:rsidR="00942A93">
        <w:rPr>
          <w:sz w:val="20"/>
          <w:szCs w:val="20"/>
        </w:rPr>
        <w:t>Table 5.</w:t>
      </w:r>
      <w:r w:rsidR="00942A93" w:rsidRPr="0067305F">
        <w:rPr>
          <w:sz w:val="20"/>
          <w:szCs w:val="20"/>
        </w:rPr>
        <w:t xml:space="preserve"> The</w:t>
      </w:r>
      <w:r w:rsidR="00516ADE" w:rsidRPr="0067305F">
        <w:rPr>
          <w:sz w:val="20"/>
          <w:szCs w:val="20"/>
        </w:rPr>
        <w:t xml:space="preserve"> response for each type of fault varies</w:t>
      </w:r>
      <w:r w:rsidR="00D23517" w:rsidRPr="0067305F">
        <w:rPr>
          <w:sz w:val="20"/>
          <w:szCs w:val="20"/>
        </w:rPr>
        <w:t xml:space="preserve"> for different sources in the system</w:t>
      </w:r>
      <w:r w:rsidR="00516ADE" w:rsidRPr="0067305F">
        <w:rPr>
          <w:sz w:val="20"/>
          <w:szCs w:val="20"/>
        </w:rPr>
        <w:t>. When line is terminated to Grid or has a DER source the current magnitude and angle vary due to the influence of inverter</w:t>
      </w:r>
      <w:r w:rsidR="00516ADE" w:rsidRPr="00C938C3">
        <w:rPr>
          <w:sz w:val="20"/>
          <w:szCs w:val="20"/>
        </w:rPr>
        <w:t xml:space="preserve"> characteristics.</w:t>
      </w:r>
      <w:r w:rsidR="00E523AD">
        <w:rPr>
          <w:sz w:val="20"/>
          <w:szCs w:val="20"/>
        </w:rPr>
        <w:t xml:space="preserve"> </w:t>
      </w:r>
      <w:r w:rsidR="00516ADE" w:rsidRPr="00C938C3">
        <w:rPr>
          <w:sz w:val="20"/>
          <w:szCs w:val="20"/>
        </w:rPr>
        <w:t xml:space="preserve">Significant reduction in the magnitude of current is observed from DER. </w:t>
      </w:r>
    </w:p>
    <w:p w14:paraId="66636368" w14:textId="394FC712" w:rsidR="00DA3BF0" w:rsidRDefault="00516ADE" w:rsidP="00403310">
      <w:pPr>
        <w:ind w:firstLine="567"/>
        <w:jc w:val="both"/>
        <w:rPr>
          <w:sz w:val="20"/>
          <w:szCs w:val="20"/>
        </w:rPr>
      </w:pPr>
      <w:r w:rsidRPr="0067305F">
        <w:rPr>
          <w:sz w:val="20"/>
          <w:szCs w:val="20"/>
        </w:rPr>
        <w:t>In case of Type–3 wind, the voltage reduction happened in faulty phase alone and current waveform is close to conventional. In Type-4 it is different after 2 cycles. In the Type–4 case it can be segregated as Pseudo-physical period and inverter control period when the inverter actions are seen to be effective. The current angle which was lagging by 48 deg</w:t>
      </w:r>
      <w:r w:rsidR="004759D9" w:rsidRPr="0067305F">
        <w:rPr>
          <w:sz w:val="20"/>
          <w:szCs w:val="20"/>
        </w:rPr>
        <w:t>rees</w:t>
      </w:r>
      <w:r w:rsidRPr="0067305F">
        <w:rPr>
          <w:sz w:val="20"/>
          <w:szCs w:val="20"/>
        </w:rPr>
        <w:t xml:space="preserve"> with respect to B phase voltage during</w:t>
      </w:r>
      <w:r w:rsidRPr="00C938C3">
        <w:rPr>
          <w:sz w:val="20"/>
          <w:szCs w:val="20"/>
        </w:rPr>
        <w:t xml:space="preserve"> the pseudo -physical period has changed to 17 deg</w:t>
      </w:r>
      <w:r w:rsidR="004759D9">
        <w:rPr>
          <w:sz w:val="20"/>
          <w:szCs w:val="20"/>
        </w:rPr>
        <w:t>rees</w:t>
      </w:r>
      <w:r w:rsidRPr="00C938C3">
        <w:rPr>
          <w:sz w:val="20"/>
          <w:szCs w:val="20"/>
        </w:rPr>
        <w:t xml:space="preserve"> lag during the post</w:t>
      </w:r>
      <w:r w:rsidRPr="00516ADE">
        <w:rPr>
          <w:sz w:val="20"/>
          <w:szCs w:val="20"/>
        </w:rPr>
        <w:t xml:space="preserve"> </w:t>
      </w:r>
      <w:r w:rsidRPr="00C938C3">
        <w:rPr>
          <w:sz w:val="20"/>
          <w:szCs w:val="20"/>
        </w:rPr>
        <w:t xml:space="preserve">pseudo-physical period as shown </w:t>
      </w:r>
      <w:r w:rsidRPr="004759D9">
        <w:rPr>
          <w:sz w:val="20"/>
          <w:szCs w:val="20"/>
        </w:rPr>
        <w:t>in</w:t>
      </w:r>
      <w:r w:rsidR="004759D9" w:rsidRPr="004759D9">
        <w:rPr>
          <w:sz w:val="20"/>
          <w:szCs w:val="20"/>
        </w:rPr>
        <w:t xml:space="preserve"> </w:t>
      </w:r>
      <w:r w:rsidR="0079025E">
        <w:rPr>
          <w:sz w:val="20"/>
          <w:szCs w:val="20"/>
        </w:rPr>
        <w:t>Fig.29 and Fig.30 respectively.</w:t>
      </w:r>
    </w:p>
    <w:p w14:paraId="0A0F6053" w14:textId="744DF150" w:rsidR="00185924" w:rsidRPr="00F865AC" w:rsidRDefault="00F865AC" w:rsidP="00CB2703">
      <w:pPr>
        <w:jc w:val="both"/>
        <w:rPr>
          <w:sz w:val="20"/>
          <w:szCs w:val="20"/>
        </w:rPr>
      </w:pPr>
      <w:r>
        <w:rPr>
          <w:noProof/>
          <w:lang w:val="en-IN" w:eastAsia="en-IN"/>
        </w:rPr>
        <mc:AlternateContent>
          <mc:Choice Requires="wpc">
            <w:drawing>
              <wp:inline distT="0" distB="0" distL="0" distR="0" wp14:anchorId="162E809B" wp14:editId="11087056">
                <wp:extent cx="3027680" cy="1964063"/>
                <wp:effectExtent l="0" t="0" r="1270" b="0"/>
                <wp:docPr id="2030753593" name="Canvas 3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442947077" name="Group 442947077"/>
                        <wpg:cNvGrpSpPr/>
                        <wpg:grpSpPr>
                          <a:xfrm>
                            <a:off x="49876" y="36013"/>
                            <a:ext cx="2905977" cy="1548666"/>
                            <a:chOff x="0" y="0"/>
                            <a:chExt cx="3545004" cy="2401075"/>
                          </a:xfrm>
                        </wpg:grpSpPr>
                        <wpg:grpSp>
                          <wpg:cNvPr id="1856666505" name="Group 1856666505"/>
                          <wpg:cNvGrpSpPr/>
                          <wpg:grpSpPr>
                            <a:xfrm>
                              <a:off x="0" y="0"/>
                              <a:ext cx="3545004" cy="2401075"/>
                              <a:chOff x="0" y="0"/>
                              <a:chExt cx="3545004" cy="2401075"/>
                            </a:xfrm>
                          </wpg:grpSpPr>
                          <pic:pic xmlns:pic="http://schemas.openxmlformats.org/drawingml/2006/picture">
                            <pic:nvPicPr>
                              <pic:cNvPr id="622492655" name="Picture 622492655"/>
                              <pic:cNvPicPr>
                                <a:picLocks noChangeAspect="1"/>
                              </pic:cNvPicPr>
                            </pic:nvPicPr>
                            <pic:blipFill>
                              <a:blip r:embed="rId91"/>
                              <a:stretch>
                                <a:fillRect/>
                              </a:stretch>
                            </pic:blipFill>
                            <pic:spPr>
                              <a:xfrm>
                                <a:off x="0" y="0"/>
                                <a:ext cx="3545004" cy="2356560"/>
                              </a:xfrm>
                              <a:prstGeom prst="rect">
                                <a:avLst/>
                              </a:prstGeom>
                            </pic:spPr>
                          </pic:pic>
                          <wps:wsp>
                            <wps:cNvPr id="1897088693" name="Oval 1897088693"/>
                            <wps:cNvSpPr/>
                            <wps:spPr>
                              <a:xfrm>
                                <a:off x="3078864" y="491416"/>
                                <a:ext cx="466140" cy="328603"/>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6400588" name="Rectangle 136400588"/>
                            <wps:cNvSpPr/>
                            <wps:spPr>
                              <a:xfrm>
                                <a:off x="128851" y="44515"/>
                                <a:ext cx="263103" cy="2356560"/>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129955160" name="TextBox 12"/>
                          <wps:cNvSpPr txBox="1"/>
                          <wps:spPr>
                            <a:xfrm>
                              <a:off x="389305" y="1220580"/>
                              <a:ext cx="1573220" cy="324600"/>
                            </a:xfrm>
                            <a:prstGeom prst="rect">
                              <a:avLst/>
                            </a:prstGeom>
                            <a:noFill/>
                          </wps:spPr>
                          <wps:txbx>
                            <w:txbxContent>
                              <w:p w14:paraId="67318F71" w14:textId="77777777" w:rsidR="00F865AC" w:rsidRPr="00AE6388" w:rsidRDefault="00F865AC" w:rsidP="00F865AC">
                                <w:pPr>
                                  <w:rPr>
                                    <w:color w:val="000000" w:themeColor="text1"/>
                                    <w:kern w:val="24"/>
                                    <w:sz w:val="16"/>
                                    <w:szCs w:val="16"/>
                                  </w:rPr>
                                </w:pPr>
                                <w:r w:rsidRPr="00AE6388">
                                  <w:rPr>
                                    <w:color w:val="000000" w:themeColor="text1"/>
                                    <w:kern w:val="24"/>
                                    <w:sz w:val="16"/>
                                    <w:szCs w:val="16"/>
                                  </w:rPr>
                                  <w:t>Pseudo-physical period</w:t>
                                </w:r>
                              </w:p>
                            </w:txbxContent>
                          </wps:txbx>
                          <wps:bodyPr wrap="square" rtlCol="0">
                            <a:noAutofit/>
                          </wps:bodyPr>
                        </wps:wsp>
                        <wps:wsp>
                          <wps:cNvPr id="888789331" name="TextBox 14"/>
                          <wps:cNvSpPr txBox="1"/>
                          <wps:spPr>
                            <a:xfrm>
                              <a:off x="2427866" y="817433"/>
                              <a:ext cx="1091554" cy="313506"/>
                            </a:xfrm>
                            <a:prstGeom prst="rect">
                              <a:avLst/>
                            </a:prstGeom>
                            <a:noFill/>
                          </wps:spPr>
                          <wps:txbx>
                            <w:txbxContent>
                              <w:p w14:paraId="7358C554" w14:textId="77777777" w:rsidR="00F865AC" w:rsidRPr="00AE6388" w:rsidRDefault="00F865AC" w:rsidP="00F865AC">
                                <w:pPr>
                                  <w:rPr>
                                    <w:color w:val="000000" w:themeColor="text1"/>
                                    <w:kern w:val="24"/>
                                    <w:sz w:val="16"/>
                                    <w:szCs w:val="16"/>
                                  </w:rPr>
                                </w:pPr>
                                <w:r w:rsidRPr="00AE6388">
                                  <w:rPr>
                                    <w:color w:val="000000" w:themeColor="text1"/>
                                    <w:kern w:val="24"/>
                                    <w:sz w:val="16"/>
                                    <w:szCs w:val="16"/>
                                  </w:rPr>
                                  <w:t>Current Angle</w:t>
                                </w:r>
                              </w:p>
                            </w:txbxContent>
                          </wps:txbx>
                          <wps:bodyPr wrap="square" rtlCol="0">
                            <a:noAutofit/>
                          </wps:bodyPr>
                        </wps:wsp>
                      </wpg:wgp>
                      <wps:wsp>
                        <wps:cNvPr id="2094625563" name="Text Box 1"/>
                        <wps:cNvSpPr txBox="1"/>
                        <wps:spPr>
                          <a:xfrm>
                            <a:off x="0" y="1565036"/>
                            <a:ext cx="3007363" cy="399287"/>
                          </a:xfrm>
                          <a:prstGeom prst="rect">
                            <a:avLst/>
                          </a:prstGeom>
                          <a:noFill/>
                          <a:ln w="6350">
                            <a:noFill/>
                          </a:ln>
                        </wps:spPr>
                        <wps:txbx>
                          <w:txbxContent>
                            <w:p w14:paraId="2F971B35" w14:textId="65F2759B" w:rsidR="00F865AC" w:rsidRDefault="00147500" w:rsidP="00F865AC">
                              <w:pPr>
                                <w:pStyle w:val="FigureCaption"/>
                              </w:pPr>
                              <w:r>
                                <w:rPr>
                                  <w:b/>
                                </w:rPr>
                                <w:t>Fig.29</w:t>
                              </w:r>
                              <w:r w:rsidR="00F865AC">
                                <w:rPr>
                                  <w:b/>
                                </w:rPr>
                                <w:t>.</w:t>
                              </w:r>
                              <w:r w:rsidR="00F865AC" w:rsidRPr="009A6EF5">
                                <w:t xml:space="preserve"> </w:t>
                              </w:r>
                              <w:r w:rsidR="00F865AC">
                                <w:t>Type-4 Wind</w:t>
                              </w:r>
                              <w:r w:rsidR="00F865AC" w:rsidRPr="009A6EF5">
                                <w:t xml:space="preserve">: </w:t>
                              </w:r>
                              <w:r w:rsidR="00F865AC">
                                <w:t>Pre-fault c</w:t>
                              </w:r>
                              <w:r w:rsidR="00F865AC" w:rsidRPr="009A6EF5">
                                <w:t xml:space="preserve">urrent </w:t>
                              </w:r>
                              <w:r w:rsidR="00F865AC">
                                <w:t>and v</w:t>
                              </w:r>
                              <w:r w:rsidR="00F865AC" w:rsidRPr="009A6EF5">
                                <w:t>oltage</w:t>
                              </w:r>
                              <w:r w:rsidR="00F865AC">
                                <w:t xml:space="preserve"> angle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62E809B" id="Canvas 38" o:spid="_x0000_s1460" editas="canvas" style="width:238.4pt;height:154.65pt;mso-position-horizontal-relative:char;mso-position-vertical-relative:line" coordsize="30276,196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">
                <v:shape id="_x0000_s1461" type="#_x0000_t75" style="position:absolute;width:30276;height:19640;visibility:visible;mso-wrap-style:square" filled="t">
                  <v:fill o:detectmouseclick="t"/>
                  <v:path o:connecttype="none"/>
                </v:shape>
                <v:group id="Group 442947077" o:spid="_x0000_s1462" style="position:absolute;left:498;top:360;width:29060;height:15486" coordsize="35450,2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">
                  <v:group id="Group 1856666505" o:spid="_x0000_s1463" style="position:absolute;width:35450;height:24010" coordsize="35450,2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">
                    <v:shape id="Picture 622492655" o:spid="_x0000_s1464" type="#_x0000_t75" style="position:absolute;width:35450;height:235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">
                      <v:imagedata r:id="rId92" o:title=""/>
                    </v:shape>
                    <v:oval id="Oval 1897088693" o:spid="_x0000_s1465" style="position:absolute;left:30788;top:4914;width:4662;height:3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" filled="f" strokecolor="red" strokeweight="2.25pt">
                      <v:stroke joinstyle="miter"/>
                    </v:oval>
                    <v:rect id="Rectangle 136400588" o:spid="_x0000_s1466" style="position:absolute;left:1288;top:445;width:2631;height:235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" filled="f" strokecolor="red" strokeweight="2.25pt"/>
                  </v:group>
                  <v:shape id="TextBox 12" o:spid="_x0000_s1467" type="#_x0000_t202" style="position:absolute;left:3893;top:12205;width:15732;height:32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" filled="f" stroked="f">
                    <v:textbox>
                      <w:txbxContent>
                        <w:p w14:paraId="67318F71" w14:textId="77777777" w:rsidR="00F865AC" w:rsidRPr="00AE6388" w:rsidRDefault="00F865AC" w:rsidP="00F865AC">
                          <w:pPr>
                            <w:rPr>
                              <w:color w:val="000000" w:themeColor="text1"/>
                              <w:kern w:val="24"/>
                              <w:sz w:val="16"/>
                              <w:szCs w:val="16"/>
                            </w:rPr>
                          </w:pPr>
                          <w:r w:rsidRPr="00AE6388">
                            <w:rPr>
                              <w:color w:val="000000" w:themeColor="text1"/>
                              <w:kern w:val="24"/>
                              <w:sz w:val="16"/>
                              <w:szCs w:val="16"/>
                            </w:rPr>
                            <w:t>Pseudo-physical period</w:t>
                          </w:r>
                        </w:p>
                      </w:txbxContent>
                    </v:textbox>
                  </v:shape>
                  <v:shape id="TextBox 14" o:spid="_x0000_s1468" type="#_x0000_t202" style="position:absolute;left:24278;top:8174;width:10916;height:3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" filled="f" stroked="f">
                    <v:textbox>
                      <w:txbxContent>
                        <w:p w14:paraId="7358C554" w14:textId="77777777" w:rsidR="00F865AC" w:rsidRPr="00AE6388" w:rsidRDefault="00F865AC" w:rsidP="00F865AC">
                          <w:pPr>
                            <w:rPr>
                              <w:color w:val="000000" w:themeColor="text1"/>
                              <w:kern w:val="24"/>
                              <w:sz w:val="16"/>
                              <w:szCs w:val="16"/>
                            </w:rPr>
                          </w:pPr>
                          <w:r w:rsidRPr="00AE6388">
                            <w:rPr>
                              <w:color w:val="000000" w:themeColor="text1"/>
                              <w:kern w:val="24"/>
                              <w:sz w:val="16"/>
                              <w:szCs w:val="16"/>
                            </w:rPr>
                            <w:t>Current Angle</w:t>
                          </w:r>
                        </w:p>
                      </w:txbxContent>
                    </v:textbox>
                  </v:shape>
                </v:group>
                <v:shape id="Text Box 1" o:spid="_x0000_s1469" type="#_x0000_t202" style="position:absolute;top:15650;width:30073;height:39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" filled="f" stroked="f" strokeweight=".5pt">
                  <v:textbox>
                    <w:txbxContent>
                      <w:p w14:paraId="2F971B35" w14:textId="65F2759B" w:rsidR="00F865AC" w:rsidRDefault="00147500" w:rsidP="00F865AC">
                        <w:pPr>
                          <w:pStyle w:val="FigureCaption"/>
                        </w:pPr>
                        <w:r>
                          <w:rPr>
                            <w:b/>
                          </w:rPr>
                          <w:t>Fig.29</w:t>
                        </w:r>
                        <w:r w:rsidR="00F865AC">
                          <w:rPr>
                            <w:b/>
                          </w:rPr>
                          <w:t>.</w:t>
                        </w:r>
                        <w:r w:rsidR="00F865AC" w:rsidRPr="009A6EF5">
                          <w:t xml:space="preserve"> </w:t>
                        </w:r>
                        <w:r w:rsidR="00F865AC">
                          <w:t>Type-4 Wind</w:t>
                        </w:r>
                        <w:r w:rsidR="00F865AC" w:rsidRPr="009A6EF5">
                          <w:t xml:space="preserve">: </w:t>
                        </w:r>
                        <w:r w:rsidR="00F865AC">
                          <w:t>Pre-fault c</w:t>
                        </w:r>
                        <w:r w:rsidR="00F865AC" w:rsidRPr="009A6EF5">
                          <w:t xml:space="preserve">urrent </w:t>
                        </w:r>
                        <w:r w:rsidR="00F865AC">
                          <w:t>and v</w:t>
                        </w:r>
                        <w:r w:rsidR="00F865AC" w:rsidRPr="009A6EF5">
                          <w:t>oltage</w:t>
                        </w:r>
                        <w:r w:rsidR="00F865AC">
                          <w:t xml:space="preserve"> angle</w:t>
                        </w:r>
                      </w:p>
                    </w:txbxContent>
                  </v:textbox>
                </v:shape>
                <w10:anchorlock/>
              </v:group>
            </w:pict>
          </mc:Fallback>
        </mc:AlternateContent>
      </w:r>
    </w:p>
    <w:p w14:paraId="0F99933C" w14:textId="16AB0C7F" w:rsidR="00345495" w:rsidRDefault="00345495" w:rsidP="00403310">
      <w:pPr>
        <w:ind w:firstLine="567"/>
        <w:rPr>
          <w:sz w:val="20"/>
          <w:szCs w:val="20"/>
        </w:rPr>
      </w:pPr>
      <w:r w:rsidRPr="00345495">
        <w:rPr>
          <w:sz w:val="20"/>
          <w:szCs w:val="20"/>
        </w:rPr>
        <w:lastRenderedPageBreak/>
        <w:t xml:space="preserve">The impedance trajectory also shows the same </w:t>
      </w:r>
      <w:r w:rsidR="00FD4725" w:rsidRPr="00345495">
        <w:rPr>
          <w:sz w:val="20"/>
          <w:szCs w:val="20"/>
        </w:rPr>
        <w:t>behaviour</w:t>
      </w:r>
      <w:r w:rsidRPr="00345495">
        <w:rPr>
          <w:sz w:val="20"/>
          <w:szCs w:val="20"/>
        </w:rPr>
        <w:t xml:space="preserve"> as </w:t>
      </w:r>
      <w:r w:rsidR="005D0033" w:rsidRPr="00345495">
        <w:rPr>
          <w:sz w:val="20"/>
          <w:szCs w:val="20"/>
        </w:rPr>
        <w:t>in</w:t>
      </w:r>
      <w:r w:rsidR="00616905">
        <w:rPr>
          <w:sz w:val="20"/>
          <w:szCs w:val="20"/>
        </w:rPr>
        <w:t xml:space="preserve"> </w:t>
      </w:r>
      <w:r w:rsidR="00D53A57">
        <w:rPr>
          <w:sz w:val="20"/>
          <w:szCs w:val="20"/>
        </w:rPr>
        <w:t>Fig.31 and Fig.32.</w:t>
      </w:r>
    </w:p>
    <w:p w14:paraId="41B9A26A" w14:textId="77777777" w:rsidR="00552A5F" w:rsidRDefault="00552A5F" w:rsidP="00345495">
      <w:pPr>
        <w:ind w:firstLine="227"/>
        <w:rPr>
          <w:sz w:val="20"/>
          <w:szCs w:val="20"/>
        </w:rPr>
      </w:pPr>
    </w:p>
    <w:p w14:paraId="4EAAAD0A" w14:textId="3B82E712" w:rsidR="00225463" w:rsidRDefault="004F2304" w:rsidP="00454ED3">
      <w:pPr>
        <w:ind w:firstLine="227"/>
      </w:pPr>
      <w:r>
        <w:rPr>
          <w:rFonts w:ascii="Helvetica" w:hAnsi="Helvetica" w:cs="Helvetica"/>
          <w:b/>
          <w:bCs/>
          <w:noProof/>
          <w:color w:val="0070C0"/>
          <w:sz w:val="14"/>
          <w:szCs w:val="14"/>
          <w:lang w:val="en-IN" w:eastAsia="en-IN"/>
        </w:rPr>
        <mc:AlternateContent>
          <mc:Choice Requires="wps">
            <w:drawing>
              <wp:anchor distT="0" distB="0" distL="114300" distR="114300" simplePos="0" relativeHeight="251650560" behindDoc="0" locked="0" layoutInCell="1" allowOverlap="1" wp14:anchorId="4C69AE43" wp14:editId="15DE0541">
                <wp:simplePos x="0" y="0"/>
                <wp:positionH relativeFrom="column">
                  <wp:posOffset>2263887</wp:posOffset>
                </wp:positionH>
                <wp:positionV relativeFrom="paragraph">
                  <wp:posOffset>2827185</wp:posOffset>
                </wp:positionV>
                <wp:extent cx="688686" cy="354677"/>
                <wp:effectExtent l="0" t="0" r="0" b="7620"/>
                <wp:wrapNone/>
                <wp:docPr id="1716253482" name="Text Box 6"/>
                <wp:cNvGraphicFramePr/>
                <a:graphic xmlns:a="http://schemas.openxmlformats.org/drawingml/2006/main">
                  <a:graphicData uri="http://schemas.microsoft.com/office/word/2010/wordprocessingShape">
                    <wps:wsp>
                      <wps:cNvSpPr txBox="1"/>
                      <wps:spPr>
                        <a:xfrm>
                          <a:off x="0" y="0"/>
                          <a:ext cx="688686" cy="354677"/>
                        </a:xfrm>
                        <a:prstGeom prst="rect">
                          <a:avLst/>
                        </a:prstGeom>
                        <a:noFill/>
                        <a:ln w="6350">
                          <a:noFill/>
                        </a:ln>
                      </wps:spPr>
                      <wps:txbx>
                        <w:txbxContent>
                          <w:p w14:paraId="75D8A837" w14:textId="71646047" w:rsidR="00053D4A" w:rsidRPr="00333BCE" w:rsidRDefault="00053D4A">
                            <w:pPr>
                              <w:rPr>
                                <w:sz w:val="16"/>
                                <w:szCs w:val="16"/>
                              </w:rPr>
                            </w:pPr>
                            <w:r w:rsidRPr="00333BCE">
                              <w:rPr>
                                <w:sz w:val="16"/>
                                <w:szCs w:val="16"/>
                              </w:rPr>
                              <w:t>Trajectory outside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69AE43" id="Text Box 6" o:spid="_x0000_s1470" type="#_x0000_t202" style="position:absolute;left:0;text-align:left;margin-left:178.25pt;margin-top:222.6pt;width:54.25pt;height:27.9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" filled="f" stroked="f" strokeweight=".5pt">
                <v:textbox>
                  <w:txbxContent>
                    <w:p w14:paraId="75D8A837" w14:textId="71646047" w:rsidR="00053D4A" w:rsidRPr="00333BCE" w:rsidRDefault="00053D4A">
                      <w:pPr>
                        <w:rPr>
                          <w:sz w:val="16"/>
                          <w:szCs w:val="16"/>
                        </w:rPr>
                      </w:pPr>
                      <w:r w:rsidRPr="00333BCE">
                        <w:rPr>
                          <w:sz w:val="16"/>
                          <w:szCs w:val="16"/>
                        </w:rPr>
                        <w:t>Trajectory outside</w:t>
                      </w:r>
                    </w:p>
                  </w:txbxContent>
                </v:textbox>
              </v:shape>
            </w:pict>
          </mc:Fallback>
        </mc:AlternateContent>
      </w:r>
      <w:r w:rsidR="00345495">
        <w:rPr>
          <w:noProof/>
          <w:color w:val="000000" w:themeColor="text1"/>
          <w:sz w:val="20"/>
          <w:szCs w:val="20"/>
          <w:lang w:val="en-IN" w:eastAsia="en-IN"/>
        </w:rPr>
        <mc:AlternateContent>
          <mc:Choice Requires="wpc">
            <w:drawing>
              <wp:inline distT="0" distB="0" distL="0" distR="0" wp14:anchorId="604937BD" wp14:editId="40DA66A6">
                <wp:extent cx="2971800" cy="2269873"/>
                <wp:effectExtent l="0" t="19050" r="0" b="0"/>
                <wp:docPr id="2087250836" name="Canvas 3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2033495705" name="Group 2033495705">
                          <a:extLst>
                            <a:ext uri="{FF2B5EF4-FFF2-40B4-BE49-F238E27FC236}">
                              <a16:creationId xmlns:a16="http://schemas.microsoft.com/office/drawing/2014/main" id="{F9299F2A-50E3-BEE5-2E7C-EE21FA5AF79A}"/>
                            </a:ext>
                          </a:extLst>
                        </wpg:cNvPr>
                        <wpg:cNvGrpSpPr/>
                        <wpg:grpSpPr>
                          <a:xfrm>
                            <a:off x="47553" y="1"/>
                            <a:ext cx="2762696" cy="1819909"/>
                            <a:chOff x="-10" y="0"/>
                            <a:chExt cx="3970731" cy="2542250"/>
                          </a:xfrm>
                        </wpg:grpSpPr>
                        <wpg:grpSp>
                          <wpg:cNvPr id="73095131" name="Group 73095131">
                            <a:extLst>
                              <a:ext uri="{FF2B5EF4-FFF2-40B4-BE49-F238E27FC236}">
                                <a16:creationId xmlns:a16="http://schemas.microsoft.com/office/drawing/2014/main" id="{90C1EEF6-CB2C-6CB1-93A4-F767D82431A4}"/>
                              </a:ext>
                            </a:extLst>
                          </wpg:cNvPr>
                          <wpg:cNvGrpSpPr/>
                          <wpg:grpSpPr>
                            <a:xfrm>
                              <a:off x="-10" y="0"/>
                              <a:ext cx="3943771" cy="2542250"/>
                              <a:chOff x="-9" y="0"/>
                              <a:chExt cx="3563114" cy="2248336"/>
                            </a:xfrm>
                          </wpg:grpSpPr>
                          <pic:pic xmlns:pic="http://schemas.openxmlformats.org/drawingml/2006/picture">
                            <pic:nvPicPr>
                              <pic:cNvPr id="1322292069" name="Picture 1322292069" descr="A screenshot of a computer&#10;&#10;Description automatically generated">
                                <a:extLst>
                                  <a:ext uri="{FF2B5EF4-FFF2-40B4-BE49-F238E27FC236}">
                                    <a16:creationId xmlns:a16="http://schemas.microsoft.com/office/drawing/2014/main" id="{2B88D87B-4072-AB43-A099-ED507E047258}"/>
                                  </a:ext>
                                </a:extLst>
                              </pic:cNvPr>
                              <pic:cNvPicPr>
                                <a:picLocks noChangeAspect="1"/>
                              </pic:cNvPicPr>
                            </pic:nvPicPr>
                            <pic:blipFill>
                              <a:blip r:embed="rId93"/>
                              <a:stretch>
                                <a:fillRect/>
                              </a:stretch>
                            </pic:blipFill>
                            <pic:spPr>
                              <a:xfrm>
                                <a:off x="-9" y="0"/>
                                <a:ext cx="3501733" cy="2133334"/>
                              </a:xfrm>
                              <a:prstGeom prst="rect">
                                <a:avLst/>
                              </a:prstGeom>
                            </pic:spPr>
                          </pic:pic>
                          <wps:wsp>
                            <wps:cNvPr id="113775945" name="Rectangle 113775945">
                              <a:extLst>
                                <a:ext uri="{FF2B5EF4-FFF2-40B4-BE49-F238E27FC236}">
                                  <a16:creationId xmlns:a16="http://schemas.microsoft.com/office/drawing/2014/main" id="{7DC68FC3-3D9C-BAA6-4DEE-A75265B6AF74}"/>
                                </a:ext>
                              </a:extLst>
                            </wps:cNvPr>
                            <wps:cNvSpPr/>
                            <wps:spPr>
                              <a:xfrm>
                                <a:off x="805215" y="0"/>
                                <a:ext cx="396688" cy="2248336"/>
                              </a:xfrm>
                              <a:prstGeom prst="rect">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984743406" name="Oval 1984743406">
                              <a:extLst>
                                <a:ext uri="{FF2B5EF4-FFF2-40B4-BE49-F238E27FC236}">
                                  <a16:creationId xmlns:a16="http://schemas.microsoft.com/office/drawing/2014/main" id="{6DEA10F0-B661-6113-0C5E-C303C2B2738A}"/>
                                </a:ext>
                              </a:extLst>
                            </wps:cNvPr>
                            <wps:cNvSpPr/>
                            <wps:spPr>
                              <a:xfrm>
                                <a:off x="3044891" y="451727"/>
                                <a:ext cx="518214" cy="328605"/>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g:grpSp>
                        <wps:wsp>
                          <wps:cNvPr id="955602863" name="TextBox 13">
                            <a:extLst>
                              <a:ext uri="{FF2B5EF4-FFF2-40B4-BE49-F238E27FC236}">
                                <a16:creationId xmlns:a16="http://schemas.microsoft.com/office/drawing/2014/main" id="{E5216DA4-093D-E283-A595-D6E951BD6989}"/>
                              </a:ext>
                            </a:extLst>
                          </wps:cNvPr>
                          <wps:cNvSpPr txBox="1"/>
                          <wps:spPr>
                            <a:xfrm>
                              <a:off x="1252019" y="1255044"/>
                              <a:ext cx="1825393" cy="377046"/>
                            </a:xfrm>
                            <a:prstGeom prst="rect">
                              <a:avLst/>
                            </a:prstGeom>
                            <a:noFill/>
                          </wps:spPr>
                          <wps:txbx>
                            <w:txbxContent>
                              <w:p w14:paraId="2669F41C" w14:textId="77777777" w:rsidR="00053D4A" w:rsidRPr="00A574E7" w:rsidRDefault="00053D4A" w:rsidP="002C0E48">
                                <w:pPr>
                                  <w:rPr>
                                    <w:color w:val="000000" w:themeColor="text1"/>
                                    <w:kern w:val="24"/>
                                    <w:sz w:val="16"/>
                                    <w:szCs w:val="16"/>
                                  </w:rPr>
                                </w:pPr>
                                <w:r w:rsidRPr="00A574E7">
                                  <w:rPr>
                                    <w:color w:val="000000" w:themeColor="text1"/>
                                    <w:kern w:val="24"/>
                                    <w:sz w:val="16"/>
                                    <w:szCs w:val="16"/>
                                  </w:rPr>
                                  <w:t>Inverter control period</w:t>
                                </w:r>
                              </w:p>
                            </w:txbxContent>
                          </wps:txbx>
                          <wps:bodyPr wrap="square" rtlCol="0">
                            <a:noAutofit/>
                          </wps:bodyPr>
                        </wps:wsp>
                        <wps:wsp>
                          <wps:cNvPr id="1475525640" name="TextBox 15">
                            <a:extLst>
                              <a:ext uri="{FF2B5EF4-FFF2-40B4-BE49-F238E27FC236}">
                                <a16:creationId xmlns:a16="http://schemas.microsoft.com/office/drawing/2014/main" id="{43C9AEC1-6261-152B-1F13-D6AF94E589BD}"/>
                              </a:ext>
                            </a:extLst>
                          </wps:cNvPr>
                          <wps:cNvSpPr txBox="1"/>
                          <wps:spPr>
                            <a:xfrm>
                              <a:off x="2724934" y="860461"/>
                              <a:ext cx="1245787" cy="315080"/>
                            </a:xfrm>
                            <a:prstGeom prst="rect">
                              <a:avLst/>
                            </a:prstGeom>
                            <a:noFill/>
                          </wps:spPr>
                          <wps:txbx>
                            <w:txbxContent>
                              <w:p w14:paraId="64B07405" w14:textId="77777777" w:rsidR="00053D4A" w:rsidRPr="00A574E7" w:rsidRDefault="00053D4A" w:rsidP="002C0E48">
                                <w:pPr>
                                  <w:rPr>
                                    <w:color w:val="000000" w:themeColor="text1"/>
                                    <w:kern w:val="24"/>
                                    <w:sz w:val="16"/>
                                    <w:szCs w:val="16"/>
                                  </w:rPr>
                                </w:pPr>
                                <w:r w:rsidRPr="00A574E7">
                                  <w:rPr>
                                    <w:color w:val="000000" w:themeColor="text1"/>
                                    <w:kern w:val="24"/>
                                    <w:sz w:val="16"/>
                                    <w:szCs w:val="16"/>
                                  </w:rPr>
                                  <w:t>Current Angle</w:t>
                                </w:r>
                              </w:p>
                            </w:txbxContent>
                          </wps:txbx>
                          <wps:bodyPr wrap="square" rtlCol="0">
                            <a:noAutofit/>
                          </wps:bodyPr>
                        </wps:wsp>
                      </wpg:wgp>
                      <wps:wsp>
                        <wps:cNvPr id="476191486" name="Text Box 1"/>
                        <wps:cNvSpPr txBox="1"/>
                        <wps:spPr>
                          <a:xfrm>
                            <a:off x="0" y="1857365"/>
                            <a:ext cx="2956560" cy="376928"/>
                          </a:xfrm>
                          <a:prstGeom prst="rect">
                            <a:avLst/>
                          </a:prstGeom>
                          <a:noFill/>
                          <a:ln w="6350">
                            <a:noFill/>
                          </a:ln>
                        </wps:spPr>
                        <wps:txbx>
                          <w:txbxContent>
                            <w:p w14:paraId="656C7263" w14:textId="11E28906" w:rsidR="00053D4A" w:rsidRDefault="00147500" w:rsidP="00B74EBB">
                              <w:pPr>
                                <w:pStyle w:val="FigureCaption"/>
                              </w:pPr>
                              <w:r>
                                <w:rPr>
                                  <w:b/>
                                </w:rPr>
                                <w:t>Fig.30</w:t>
                              </w:r>
                              <w:r w:rsidR="00053D4A">
                                <w:rPr>
                                  <w:b/>
                                </w:rPr>
                                <w:t>.</w:t>
                              </w:r>
                              <w:r w:rsidR="00053D4A" w:rsidRPr="009A6EF5">
                                <w:t xml:space="preserve"> </w:t>
                              </w:r>
                              <w:r w:rsidR="00053D4A">
                                <w:t>Type-4 Wind</w:t>
                              </w:r>
                              <w:r w:rsidR="00053D4A" w:rsidRPr="009A6EF5">
                                <w:t xml:space="preserve">: </w:t>
                              </w:r>
                              <w:r w:rsidR="00053D4A">
                                <w:t>During fault c</w:t>
                              </w:r>
                              <w:r w:rsidR="00053D4A" w:rsidRPr="009A6EF5">
                                <w:t xml:space="preserve">urrent </w:t>
                              </w:r>
                              <w:r w:rsidR="00053D4A">
                                <w:t>and v</w:t>
                              </w:r>
                              <w:r w:rsidR="00053D4A" w:rsidRPr="009A6EF5">
                                <w:t>oltage</w:t>
                              </w:r>
                              <w:r w:rsidR="00053D4A">
                                <w:t xml:space="preserve"> angle</w:t>
                              </w:r>
                            </w:p>
                            <w:p w14:paraId="33B0C6A1" w14:textId="77777777" w:rsidR="00053D4A" w:rsidRDefault="00053D4A" w:rsidP="00516ADE">
                              <w:pPr>
                                <w:spacing w:before="120" w:after="120"/>
                              </w:pPr>
                              <w:r>
                                <w:t> </w:t>
                              </w:r>
                            </w:p>
                            <w:p w14:paraId="1FC0DBBE" w14:textId="77777777" w:rsidR="00053D4A" w:rsidRDefault="00053D4A" w:rsidP="00516ADE">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04937BD" id="Canvas 39" o:spid="_x0000_s1471" editas="canvas" style="width:234pt;height:178.75pt;mso-position-horizontal-relative:char;mso-position-vertical-relative:line" coordsize="29718,226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">
                <v:shape id="_x0000_s1472" type="#_x0000_t75" style="position:absolute;width:29718;height:22694;visibility:visible;mso-wrap-style:square" filled="t">
                  <v:fill o:detectmouseclick="t"/>
                  <v:path o:connecttype="none"/>
                </v:shape>
                <v:group id="Group 2033495705" o:spid="_x0000_s1473" style="position:absolute;left:475;width:27627;height:18199" coordorigin="" coordsize="39707,254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">
                  <v:group id="Group 73095131" o:spid="_x0000_s1474" style="position:absolute;width:39437;height:25422" coordorigin="" coordsize="35631,224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">
                    <v:shape id="Picture 1322292069" o:spid="_x0000_s1475" type="#_x0000_t75" alt="A screenshot of a computer&#10;&#10;Description automatically generated" style="position:absolute;width:35017;height:213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">
                      <v:imagedata r:id="rId94" o:title="A screenshot of a computer&#10;&#10;Description automatically generated"/>
                    </v:shape>
                    <v:rect id="Rectangle 113775945" o:spid="_x0000_s1476" style="position:absolute;left:8052;width:3967;height:22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" filled="f" strokecolor="red" strokeweight="2.25pt"/>
                    <v:oval id="Oval 1984743406" o:spid="_x0000_s1477" style="position:absolute;left:30448;top:4517;width:5183;height:32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" filled="f" strokecolor="red" strokeweight="2.25pt">
                      <v:stroke joinstyle="miter"/>
                    </v:oval>
                  </v:group>
                  <v:shape id="TextBox 13" o:spid="_x0000_s1478" type="#_x0000_t202" style="position:absolute;left:12520;top:12550;width:18254;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" filled="f" stroked="f">
                    <v:textbox>
                      <w:txbxContent>
                        <w:p w14:paraId="2669F41C" w14:textId="77777777" w:rsidR="00053D4A" w:rsidRPr="00A574E7" w:rsidRDefault="00053D4A" w:rsidP="002C0E48">
                          <w:pPr>
                            <w:rPr>
                              <w:color w:val="000000" w:themeColor="text1"/>
                              <w:kern w:val="24"/>
                              <w:sz w:val="16"/>
                              <w:szCs w:val="16"/>
                            </w:rPr>
                          </w:pPr>
                          <w:r w:rsidRPr="00A574E7">
                            <w:rPr>
                              <w:color w:val="000000" w:themeColor="text1"/>
                              <w:kern w:val="24"/>
                              <w:sz w:val="16"/>
                              <w:szCs w:val="16"/>
                            </w:rPr>
                            <w:t>Inverter control period</w:t>
                          </w:r>
                        </w:p>
                      </w:txbxContent>
                    </v:textbox>
                  </v:shape>
                  <v:shape id="TextBox 15" o:spid="_x0000_s1479" type="#_x0000_t202" style="position:absolute;left:27249;top:8604;width:12458;height:3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" filled="f" stroked="f">
                    <v:textbox>
                      <w:txbxContent>
                        <w:p w14:paraId="64B07405" w14:textId="77777777" w:rsidR="00053D4A" w:rsidRPr="00A574E7" w:rsidRDefault="00053D4A" w:rsidP="002C0E48">
                          <w:pPr>
                            <w:rPr>
                              <w:color w:val="000000" w:themeColor="text1"/>
                              <w:kern w:val="24"/>
                              <w:sz w:val="16"/>
                              <w:szCs w:val="16"/>
                            </w:rPr>
                          </w:pPr>
                          <w:r w:rsidRPr="00A574E7">
                            <w:rPr>
                              <w:color w:val="000000" w:themeColor="text1"/>
                              <w:kern w:val="24"/>
                              <w:sz w:val="16"/>
                              <w:szCs w:val="16"/>
                            </w:rPr>
                            <w:t>Current Angle</w:t>
                          </w:r>
                        </w:p>
                      </w:txbxContent>
                    </v:textbox>
                  </v:shape>
                </v:group>
                <v:shape id="Text Box 1" o:spid="_x0000_s1480" type="#_x0000_t202" style="position:absolute;top:18573;width:29565;height:37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" filled="f" stroked="f" strokeweight=".5pt">
                  <v:textbox>
                    <w:txbxContent>
                      <w:p w14:paraId="656C7263" w14:textId="11E28906" w:rsidR="00053D4A" w:rsidRDefault="00147500" w:rsidP="00B74EBB">
                        <w:pPr>
                          <w:pStyle w:val="FigureCaption"/>
                        </w:pPr>
                        <w:r>
                          <w:rPr>
                            <w:b/>
                          </w:rPr>
                          <w:t>Fig.30</w:t>
                        </w:r>
                        <w:r w:rsidR="00053D4A">
                          <w:rPr>
                            <w:b/>
                          </w:rPr>
                          <w:t>.</w:t>
                        </w:r>
                        <w:r w:rsidR="00053D4A" w:rsidRPr="009A6EF5">
                          <w:t xml:space="preserve"> </w:t>
                        </w:r>
                        <w:r w:rsidR="00053D4A">
                          <w:t>Type-4 Wind</w:t>
                        </w:r>
                        <w:r w:rsidR="00053D4A" w:rsidRPr="009A6EF5">
                          <w:t xml:space="preserve">: </w:t>
                        </w:r>
                        <w:r w:rsidR="00053D4A">
                          <w:t>During fault c</w:t>
                        </w:r>
                        <w:r w:rsidR="00053D4A" w:rsidRPr="009A6EF5">
                          <w:t xml:space="preserve">urrent </w:t>
                        </w:r>
                        <w:r w:rsidR="00053D4A">
                          <w:t>and v</w:t>
                        </w:r>
                        <w:r w:rsidR="00053D4A" w:rsidRPr="009A6EF5">
                          <w:t>oltage</w:t>
                        </w:r>
                        <w:r w:rsidR="00053D4A">
                          <w:t xml:space="preserve"> angle</w:t>
                        </w:r>
                      </w:p>
                      <w:p w14:paraId="33B0C6A1" w14:textId="77777777" w:rsidR="00053D4A" w:rsidRDefault="00053D4A" w:rsidP="00516ADE">
                        <w:pPr>
                          <w:spacing w:before="120" w:after="120"/>
                        </w:pPr>
                        <w:r>
                          <w:t> </w:t>
                        </w:r>
                      </w:p>
                      <w:p w14:paraId="1FC0DBBE" w14:textId="77777777" w:rsidR="00053D4A" w:rsidRDefault="00053D4A" w:rsidP="00516ADE">
                        <w:r>
                          <w:t> </w:t>
                        </w:r>
                      </w:p>
                    </w:txbxContent>
                  </v:textbox>
                </v:shape>
                <w10:anchorlock/>
              </v:group>
            </w:pict>
          </mc:Fallback>
        </mc:AlternateContent>
      </w:r>
      <w:r w:rsidR="00DD59AA">
        <w:rPr>
          <w:noProof/>
          <w:lang w:val="en-IN" w:eastAsia="en-IN"/>
        </w:rPr>
        <mc:AlternateContent>
          <mc:Choice Requires="wpc">
            <w:drawing>
              <wp:inline distT="0" distB="0" distL="0" distR="0" wp14:anchorId="453C230D" wp14:editId="52637889">
                <wp:extent cx="3053080" cy="1972907"/>
                <wp:effectExtent l="0" t="0" r="0" b="8890"/>
                <wp:docPr id="483848174" name="Canvas 4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51645329" name="Text Box 1"/>
                        <wps:cNvSpPr txBox="1"/>
                        <wps:spPr>
                          <a:xfrm>
                            <a:off x="393992" y="1439354"/>
                            <a:ext cx="872490" cy="227330"/>
                          </a:xfrm>
                          <a:prstGeom prst="rect">
                            <a:avLst/>
                          </a:prstGeom>
                          <a:solidFill>
                            <a:schemeClr val="lt1"/>
                          </a:solidFill>
                          <a:ln w="6350">
                            <a:noFill/>
                          </a:ln>
                        </wps:spPr>
                        <wps:txbx>
                          <w:txbxContent>
                            <w:p w14:paraId="46F09284" w14:textId="77777777" w:rsidR="00053D4A" w:rsidRDefault="00053D4A" w:rsidP="00FC6FDB">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74959754" name="Text Box 2"/>
                        <wps:cNvSpPr txBox="1"/>
                        <wps:spPr>
                          <a:xfrm>
                            <a:off x="116555" y="100360"/>
                            <a:ext cx="313055" cy="220980"/>
                          </a:xfrm>
                          <a:prstGeom prst="rect">
                            <a:avLst/>
                          </a:prstGeom>
                          <a:noFill/>
                          <a:ln w="6350">
                            <a:noFill/>
                          </a:ln>
                        </wps:spPr>
                        <wps:txbx>
                          <w:txbxContent>
                            <w:p w14:paraId="0B837770" w14:textId="7C3790DB" w:rsidR="00053D4A" w:rsidRDefault="00053D4A" w:rsidP="00FC6FD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792225575" name="Group 792225575"/>
                        <wpg:cNvGrpSpPr/>
                        <wpg:grpSpPr>
                          <a:xfrm>
                            <a:off x="17" y="173918"/>
                            <a:ext cx="1334981" cy="1396955"/>
                            <a:chOff x="53123" y="114299"/>
                            <a:chExt cx="1517617" cy="1539466"/>
                          </a:xfrm>
                        </wpg:grpSpPr>
                        <pic:pic xmlns:pic="http://schemas.openxmlformats.org/drawingml/2006/picture">
                          <pic:nvPicPr>
                            <pic:cNvPr id="1735806212" name="Picture 1735806212" descr="A close-up of a graph&#10;&#10;Description automatically generated">
                              <a:extLst>
                                <a:ext uri="{FF2B5EF4-FFF2-40B4-BE49-F238E27FC236}">
                                  <a16:creationId xmlns:a16="http://schemas.microsoft.com/office/drawing/2014/main" id="{14102AA3-6049-A174-428F-DD3DF91BDDEB}"/>
                                </a:ext>
                              </a:extLst>
                            </pic:cNvPr>
                            <pic:cNvPicPr>
                              <a:picLocks noChangeAspect="1"/>
                            </pic:cNvPicPr>
                          </pic:nvPicPr>
                          <pic:blipFill rotWithShape="1">
                            <a:blip r:embed="rId95" cstate="print">
                              <a:extLst>
                                <a:ext uri="{28A0092B-C50C-407E-A947-70E740481C1C}">
                                  <a14:useLocalDpi xmlns:a14="http://schemas.microsoft.com/office/drawing/2010/main" val="0"/>
                                </a:ext>
                              </a:extLst>
                            </a:blip>
                            <a:srcRect l="12937" t="7266" r="52920" b="10465"/>
                            <a:stretch/>
                          </pic:blipFill>
                          <pic:spPr>
                            <a:xfrm>
                              <a:off x="395968" y="114299"/>
                              <a:ext cx="1061357" cy="1294041"/>
                            </a:xfrm>
                            <a:prstGeom prst="rect">
                              <a:avLst/>
                            </a:prstGeom>
                          </pic:spPr>
                        </pic:pic>
                        <wps:wsp>
                          <wps:cNvPr id="1709988140" name="Text Box 1"/>
                          <wps:cNvSpPr txBox="1"/>
                          <wps:spPr>
                            <a:xfrm rot="16200000">
                              <a:off x="-269457" y="525083"/>
                              <a:ext cx="872490" cy="227330"/>
                            </a:xfrm>
                            <a:prstGeom prst="rect">
                              <a:avLst/>
                            </a:prstGeom>
                            <a:solidFill>
                              <a:schemeClr val="lt1"/>
                            </a:solidFill>
                            <a:ln w="6350">
                              <a:noFill/>
                            </a:ln>
                          </wps:spPr>
                          <wps:txbx>
                            <w:txbxContent>
                              <w:p w14:paraId="06CE7837" w14:textId="77777777" w:rsidR="00053D4A" w:rsidRDefault="00053D4A" w:rsidP="00FC6FDB">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2008575" name="Text Box 2"/>
                          <wps:cNvSpPr txBox="1"/>
                          <wps:spPr>
                            <a:xfrm>
                              <a:off x="237150" y="657610"/>
                              <a:ext cx="313055" cy="220980"/>
                            </a:xfrm>
                            <a:prstGeom prst="rect">
                              <a:avLst/>
                            </a:prstGeom>
                            <a:noFill/>
                            <a:ln w="6350">
                              <a:noFill/>
                            </a:ln>
                          </wps:spPr>
                          <wps:txbx>
                            <w:txbxContent>
                              <w:p w14:paraId="3523E747" w14:textId="77777777" w:rsidR="00053D4A" w:rsidRDefault="00053D4A" w:rsidP="00FC6FDB">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4973219" name="Text Box 2"/>
                          <wps:cNvSpPr txBox="1"/>
                          <wps:spPr>
                            <a:xfrm>
                              <a:off x="164062" y="469664"/>
                              <a:ext cx="313055" cy="220981"/>
                            </a:xfrm>
                            <a:prstGeom prst="rect">
                              <a:avLst/>
                            </a:prstGeom>
                            <a:noFill/>
                            <a:ln w="6350">
                              <a:noFill/>
                            </a:ln>
                          </wps:spPr>
                          <wps:txbx>
                            <w:txbxContent>
                              <w:p w14:paraId="196D2D82" w14:textId="00405DBB" w:rsidR="00053D4A" w:rsidRDefault="00053D4A" w:rsidP="00FC6FDB">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70129693" name="Text Box 2"/>
                          <wps:cNvSpPr txBox="1"/>
                          <wps:spPr>
                            <a:xfrm>
                              <a:off x="173201" y="322848"/>
                              <a:ext cx="313055" cy="220981"/>
                            </a:xfrm>
                            <a:prstGeom prst="rect">
                              <a:avLst/>
                            </a:prstGeom>
                            <a:noFill/>
                            <a:ln w="6350">
                              <a:noFill/>
                            </a:ln>
                          </wps:spPr>
                          <wps:txbx>
                            <w:txbxContent>
                              <w:p w14:paraId="5C9D2A11" w14:textId="384FE9A6" w:rsidR="00053D4A" w:rsidRDefault="00053D4A" w:rsidP="00FC6FD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42737164" name="Text Box 2"/>
                          <wps:cNvSpPr txBox="1"/>
                          <wps:spPr>
                            <a:xfrm>
                              <a:off x="180008" y="159134"/>
                              <a:ext cx="313055" cy="220981"/>
                            </a:xfrm>
                            <a:prstGeom prst="rect">
                              <a:avLst/>
                            </a:prstGeom>
                            <a:noFill/>
                            <a:ln w="6350">
                              <a:noFill/>
                            </a:ln>
                          </wps:spPr>
                          <wps:txbx>
                            <w:txbxContent>
                              <w:p w14:paraId="482AE5BE" w14:textId="13E6D930" w:rsidR="00053D4A" w:rsidRDefault="00053D4A" w:rsidP="00FC6FDB">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4195046" name="Text Box 2"/>
                          <wps:cNvSpPr txBox="1"/>
                          <wps:spPr>
                            <a:xfrm>
                              <a:off x="135338" y="795613"/>
                              <a:ext cx="370142" cy="251495"/>
                            </a:xfrm>
                            <a:prstGeom prst="rect">
                              <a:avLst/>
                            </a:prstGeom>
                            <a:noFill/>
                            <a:ln w="6350">
                              <a:noFill/>
                            </a:ln>
                          </wps:spPr>
                          <wps:txbx>
                            <w:txbxContent>
                              <w:p w14:paraId="32C286F8" w14:textId="4E829E1F" w:rsidR="00053D4A" w:rsidRDefault="00053D4A" w:rsidP="00FC6FDB">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0477614" name="Text Box 2"/>
                          <wps:cNvSpPr txBox="1"/>
                          <wps:spPr>
                            <a:xfrm>
                              <a:off x="149964" y="948869"/>
                              <a:ext cx="363503" cy="284376"/>
                            </a:xfrm>
                            <a:prstGeom prst="rect">
                              <a:avLst/>
                            </a:prstGeom>
                            <a:noFill/>
                            <a:ln w="6350">
                              <a:noFill/>
                            </a:ln>
                          </wps:spPr>
                          <wps:txbx>
                            <w:txbxContent>
                              <w:p w14:paraId="3B18E555" w14:textId="391104FA" w:rsidR="00053D4A" w:rsidRDefault="00053D4A" w:rsidP="00FC6FD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17065351" name="Text Box 2"/>
                          <wps:cNvSpPr txBox="1"/>
                          <wps:spPr>
                            <a:xfrm>
                              <a:off x="138361" y="1098430"/>
                              <a:ext cx="389705" cy="240212"/>
                            </a:xfrm>
                            <a:prstGeom prst="rect">
                              <a:avLst/>
                            </a:prstGeom>
                            <a:noFill/>
                            <a:ln w="6350">
                              <a:noFill/>
                            </a:ln>
                          </wps:spPr>
                          <wps:txbx>
                            <w:txbxContent>
                              <w:p w14:paraId="5417BB3F" w14:textId="16535A73" w:rsidR="00053D4A" w:rsidRDefault="00053D4A" w:rsidP="00FC6FDB">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12652814" name="Text Box 2"/>
                          <wps:cNvSpPr txBox="1"/>
                          <wps:spPr>
                            <a:xfrm>
                              <a:off x="143146" y="1231483"/>
                              <a:ext cx="396529" cy="302075"/>
                            </a:xfrm>
                            <a:prstGeom prst="rect">
                              <a:avLst/>
                            </a:prstGeom>
                            <a:noFill/>
                            <a:ln w="6350">
                              <a:noFill/>
                            </a:ln>
                          </wps:spPr>
                          <wps:txbx>
                            <w:txbxContent>
                              <w:p w14:paraId="09422383" w14:textId="084A3D73" w:rsidR="00053D4A" w:rsidRDefault="00053D4A" w:rsidP="00FC6FD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43493566" name="Text Box 2"/>
                          <wps:cNvSpPr txBox="1"/>
                          <wps:spPr>
                            <a:xfrm>
                              <a:off x="808650" y="1343410"/>
                              <a:ext cx="313055" cy="220980"/>
                            </a:xfrm>
                            <a:prstGeom prst="rect">
                              <a:avLst/>
                            </a:prstGeom>
                            <a:noFill/>
                            <a:ln w="6350">
                              <a:noFill/>
                            </a:ln>
                          </wps:spPr>
                          <wps:txbx>
                            <w:txbxContent>
                              <w:p w14:paraId="3E5923F4" w14:textId="77777777" w:rsidR="00053D4A" w:rsidRDefault="00053D4A" w:rsidP="00FC6FDB">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732086" name="Text Box 2"/>
                          <wps:cNvSpPr txBox="1"/>
                          <wps:spPr>
                            <a:xfrm>
                              <a:off x="200240" y="1338642"/>
                              <a:ext cx="402796" cy="254578"/>
                            </a:xfrm>
                            <a:prstGeom prst="rect">
                              <a:avLst/>
                            </a:prstGeom>
                            <a:noFill/>
                            <a:ln w="6350">
                              <a:noFill/>
                            </a:ln>
                          </wps:spPr>
                          <wps:txbx>
                            <w:txbxContent>
                              <w:p w14:paraId="4FE00F58" w14:textId="1DBC0311" w:rsidR="00053D4A" w:rsidRDefault="00053D4A" w:rsidP="00FC6FDB">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1322502" name="Text Box 2"/>
                          <wps:cNvSpPr txBox="1"/>
                          <wps:spPr>
                            <a:xfrm>
                              <a:off x="346480" y="1344661"/>
                              <a:ext cx="375191" cy="273125"/>
                            </a:xfrm>
                            <a:prstGeom prst="rect">
                              <a:avLst/>
                            </a:prstGeom>
                            <a:noFill/>
                            <a:ln w="6350">
                              <a:noFill/>
                            </a:ln>
                          </wps:spPr>
                          <wps:txbx>
                            <w:txbxContent>
                              <w:p w14:paraId="38146C62" w14:textId="0DAF18C4" w:rsidR="00053D4A" w:rsidRDefault="00053D4A" w:rsidP="00FC6FDB">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9251905" name="Text Box 2"/>
                          <wps:cNvSpPr txBox="1"/>
                          <wps:spPr>
                            <a:xfrm>
                              <a:off x="493060" y="1343795"/>
                              <a:ext cx="393688" cy="254577"/>
                            </a:xfrm>
                            <a:prstGeom prst="rect">
                              <a:avLst/>
                            </a:prstGeom>
                            <a:noFill/>
                            <a:ln w="6350">
                              <a:noFill/>
                            </a:ln>
                          </wps:spPr>
                          <wps:txbx>
                            <w:txbxContent>
                              <w:p w14:paraId="5F905D9B" w14:textId="452F1229" w:rsidR="00053D4A" w:rsidRDefault="00053D4A" w:rsidP="00FC6FD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9669461" name="Text Box 2"/>
                          <wps:cNvSpPr txBox="1"/>
                          <wps:spPr>
                            <a:xfrm>
                              <a:off x="642951" y="1344661"/>
                              <a:ext cx="420744" cy="309104"/>
                            </a:xfrm>
                            <a:prstGeom prst="rect">
                              <a:avLst/>
                            </a:prstGeom>
                            <a:noFill/>
                            <a:ln w="6350">
                              <a:noFill/>
                            </a:ln>
                          </wps:spPr>
                          <wps:txbx>
                            <w:txbxContent>
                              <w:p w14:paraId="3CF2F3C8" w14:textId="3B2DD1B2" w:rsidR="00053D4A" w:rsidRDefault="00053D4A" w:rsidP="00FC6FD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90372374" name="Text Box 2"/>
                          <wps:cNvSpPr txBox="1"/>
                          <wps:spPr>
                            <a:xfrm>
                              <a:off x="902540" y="1343795"/>
                              <a:ext cx="313055" cy="220980"/>
                            </a:xfrm>
                            <a:prstGeom prst="rect">
                              <a:avLst/>
                            </a:prstGeom>
                            <a:noFill/>
                            <a:ln w="6350">
                              <a:noFill/>
                            </a:ln>
                          </wps:spPr>
                          <wps:txbx>
                            <w:txbxContent>
                              <w:p w14:paraId="1C19739C" w14:textId="6C48895A" w:rsidR="00053D4A" w:rsidRDefault="00053D4A" w:rsidP="00FC6FD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8893796" name="Text Box 2"/>
                          <wps:cNvSpPr txBox="1"/>
                          <wps:spPr>
                            <a:xfrm>
                              <a:off x="1020922" y="1339328"/>
                              <a:ext cx="313055" cy="220980"/>
                            </a:xfrm>
                            <a:prstGeom prst="rect">
                              <a:avLst/>
                            </a:prstGeom>
                            <a:noFill/>
                            <a:ln w="6350">
                              <a:noFill/>
                            </a:ln>
                          </wps:spPr>
                          <wps:txbx>
                            <w:txbxContent>
                              <w:p w14:paraId="363C80E7" w14:textId="0206A590" w:rsidR="00053D4A" w:rsidRDefault="00053D4A" w:rsidP="00FC6FD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98256881" name="Text Box 2"/>
                          <wps:cNvSpPr txBox="1"/>
                          <wps:spPr>
                            <a:xfrm>
                              <a:off x="1139303" y="1336015"/>
                              <a:ext cx="313055" cy="220980"/>
                            </a:xfrm>
                            <a:prstGeom prst="rect">
                              <a:avLst/>
                            </a:prstGeom>
                            <a:noFill/>
                            <a:ln w="6350">
                              <a:noFill/>
                            </a:ln>
                          </wps:spPr>
                          <wps:txbx>
                            <w:txbxContent>
                              <w:p w14:paraId="6CB39066" w14:textId="55C236C2" w:rsidR="00053D4A" w:rsidRDefault="00053D4A" w:rsidP="00FC6FDB">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56532064" name="Text Box 2"/>
                          <wps:cNvSpPr txBox="1"/>
                          <wps:spPr>
                            <a:xfrm>
                              <a:off x="1257685" y="1336015"/>
                              <a:ext cx="313055" cy="220980"/>
                            </a:xfrm>
                            <a:prstGeom prst="rect">
                              <a:avLst/>
                            </a:prstGeom>
                            <a:noFill/>
                            <a:ln w="6350">
                              <a:noFill/>
                            </a:ln>
                          </wps:spPr>
                          <wps:txbx>
                            <w:txbxContent>
                              <w:p w14:paraId="6DCB4D34" w14:textId="76AB0CCE" w:rsidR="00053D4A" w:rsidRDefault="00053D4A" w:rsidP="00FC6FDB">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wgp>
                        <wpg:cNvPr id="516475060" name="Group 516475060"/>
                        <wpg:cNvGrpSpPr/>
                        <wpg:grpSpPr>
                          <a:xfrm>
                            <a:off x="1166967" y="33043"/>
                            <a:ext cx="1780068" cy="1623968"/>
                            <a:chOff x="1428685" y="65155"/>
                            <a:chExt cx="1780068" cy="1623968"/>
                          </a:xfrm>
                        </wpg:grpSpPr>
                        <pic:pic xmlns:pic="http://schemas.openxmlformats.org/drawingml/2006/picture">
                          <pic:nvPicPr>
                            <pic:cNvPr id="1720165650" name="Picture 1720165650" descr="A close-up of a graph&#10;&#10;Description automatically generated">
                              <a:extLst>
                                <a:ext uri="{FF2B5EF4-FFF2-40B4-BE49-F238E27FC236}">
                                  <a16:creationId xmlns:a16="http://schemas.microsoft.com/office/drawing/2014/main" id="{14102AA3-6049-A174-428F-DD3DF91BDDEB}"/>
                                </a:ext>
                              </a:extLst>
                            </pic:cNvPr>
                            <pic:cNvPicPr>
                              <a:picLocks noChangeAspect="1"/>
                            </pic:cNvPicPr>
                          </pic:nvPicPr>
                          <pic:blipFill rotWithShape="1">
                            <a:blip r:embed="rId96" cstate="print">
                              <a:extLst>
                                <a:ext uri="{28A0092B-C50C-407E-A947-70E740481C1C}">
                                  <a14:useLocalDpi xmlns:a14="http://schemas.microsoft.com/office/drawing/2010/main" val="0"/>
                                </a:ext>
                              </a:extLst>
                            </a:blip>
                            <a:srcRect l="56683" t="7266" r="9039" b="10465"/>
                            <a:stretch/>
                          </pic:blipFill>
                          <pic:spPr>
                            <a:xfrm>
                              <a:off x="1754593" y="128575"/>
                              <a:ext cx="1275929" cy="1256567"/>
                            </a:xfrm>
                            <a:prstGeom prst="rect">
                              <a:avLst/>
                            </a:prstGeom>
                          </pic:spPr>
                        </pic:pic>
                        <wps:wsp>
                          <wps:cNvPr id="46001760" name="Text Box 1"/>
                          <wps:cNvSpPr txBox="1"/>
                          <wps:spPr>
                            <a:xfrm rot="16200000">
                              <a:off x="1106105" y="500518"/>
                              <a:ext cx="872490" cy="227330"/>
                            </a:xfrm>
                            <a:prstGeom prst="rect">
                              <a:avLst/>
                            </a:prstGeom>
                            <a:noFill/>
                            <a:ln w="6350">
                              <a:noFill/>
                            </a:ln>
                          </wps:spPr>
                          <wps:txbx>
                            <w:txbxContent>
                              <w:p w14:paraId="13EC50E8" w14:textId="77777777" w:rsidR="00053D4A" w:rsidRDefault="00053D4A" w:rsidP="00E76C1A">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9292921" name="Text Box 1"/>
                          <wps:cNvSpPr txBox="1"/>
                          <wps:spPr>
                            <a:xfrm>
                              <a:off x="2116221" y="1461793"/>
                              <a:ext cx="872490" cy="227330"/>
                            </a:xfrm>
                            <a:prstGeom prst="rect">
                              <a:avLst/>
                            </a:prstGeom>
                            <a:solidFill>
                              <a:schemeClr val="lt1"/>
                            </a:solidFill>
                            <a:ln w="6350">
                              <a:noFill/>
                            </a:ln>
                          </wps:spPr>
                          <wps:txbx>
                            <w:txbxContent>
                              <w:p w14:paraId="0CD20A3D" w14:textId="77777777" w:rsidR="00053D4A" w:rsidRDefault="00053D4A" w:rsidP="00E76C1A">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99729935" name="Text Box 2"/>
                          <wps:cNvSpPr txBox="1"/>
                          <wps:spPr>
                            <a:xfrm>
                              <a:off x="1604234" y="645364"/>
                              <a:ext cx="313055" cy="220980"/>
                            </a:xfrm>
                            <a:prstGeom prst="rect">
                              <a:avLst/>
                            </a:prstGeom>
                            <a:noFill/>
                            <a:ln w="6350">
                              <a:noFill/>
                            </a:ln>
                          </wps:spPr>
                          <wps:txbx>
                            <w:txbxContent>
                              <w:p w14:paraId="7DFF2E01" w14:textId="77777777" w:rsidR="00053D4A" w:rsidRDefault="00053D4A" w:rsidP="00BE6064">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4097207" name="Text Box 2"/>
                          <wps:cNvSpPr txBox="1"/>
                          <wps:spPr>
                            <a:xfrm>
                              <a:off x="1567495" y="501560"/>
                              <a:ext cx="313055" cy="220980"/>
                            </a:xfrm>
                            <a:prstGeom prst="rect">
                              <a:avLst/>
                            </a:prstGeom>
                            <a:noFill/>
                            <a:ln w="6350">
                              <a:noFill/>
                            </a:ln>
                          </wps:spPr>
                          <wps:txbx>
                            <w:txbxContent>
                              <w:p w14:paraId="3F873393" w14:textId="2E78CAB1" w:rsidR="00053D4A" w:rsidRDefault="00053D4A" w:rsidP="00BE6064">
                                <w:pPr>
                                  <w:rPr>
                                    <w:sz w:val="13"/>
                                    <w:szCs w:val="13"/>
                                  </w:rPr>
                                </w:pPr>
                                <w:r>
                                  <w:rPr>
                                    <w:sz w:val="13"/>
                                    <w:szCs w:val="13"/>
                                  </w:rPr>
                                  <w:t>50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3384333" name="Text Box 2"/>
                          <wps:cNvSpPr txBox="1"/>
                          <wps:spPr>
                            <a:xfrm>
                              <a:off x="1524462" y="350747"/>
                              <a:ext cx="313055" cy="220980"/>
                            </a:xfrm>
                            <a:prstGeom prst="rect">
                              <a:avLst/>
                            </a:prstGeom>
                            <a:noFill/>
                            <a:ln w="6350">
                              <a:noFill/>
                            </a:ln>
                          </wps:spPr>
                          <wps:txbx>
                            <w:txbxContent>
                              <w:p w14:paraId="40320EF9" w14:textId="32A843D6" w:rsidR="00053D4A" w:rsidRDefault="00053D4A" w:rsidP="00BE6064">
                                <w:pPr>
                                  <w:rPr>
                                    <w:sz w:val="13"/>
                                    <w:szCs w:val="13"/>
                                  </w:rPr>
                                </w:pPr>
                                <w:r>
                                  <w:rPr>
                                    <w:sz w:val="13"/>
                                    <w:szCs w:val="13"/>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35077735" name="Text Box 2"/>
                          <wps:cNvSpPr txBox="1"/>
                          <wps:spPr>
                            <a:xfrm>
                              <a:off x="1523862" y="203789"/>
                              <a:ext cx="313055" cy="220980"/>
                            </a:xfrm>
                            <a:prstGeom prst="rect">
                              <a:avLst/>
                            </a:prstGeom>
                            <a:noFill/>
                            <a:ln w="6350">
                              <a:noFill/>
                            </a:ln>
                          </wps:spPr>
                          <wps:txbx>
                            <w:txbxContent>
                              <w:p w14:paraId="7348F3A4" w14:textId="38E7771D" w:rsidR="00053D4A" w:rsidRDefault="00053D4A" w:rsidP="00BE6064">
                                <w:pPr>
                                  <w:rPr>
                                    <w:sz w:val="13"/>
                                    <w:szCs w:val="13"/>
                                  </w:rPr>
                                </w:pPr>
                                <w:r>
                                  <w:rPr>
                                    <w:sz w:val="13"/>
                                    <w:szCs w:val="13"/>
                                  </w:rPr>
                                  <w:t>150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8581840" name="Text Box 2"/>
                          <wps:cNvSpPr txBox="1"/>
                          <wps:spPr>
                            <a:xfrm>
                              <a:off x="1523862" y="65155"/>
                              <a:ext cx="313055" cy="220980"/>
                            </a:xfrm>
                            <a:prstGeom prst="rect">
                              <a:avLst/>
                            </a:prstGeom>
                            <a:noFill/>
                            <a:ln w="6350">
                              <a:noFill/>
                            </a:ln>
                          </wps:spPr>
                          <wps:txbx>
                            <w:txbxContent>
                              <w:p w14:paraId="0AFF180D" w14:textId="0C4B1111" w:rsidR="00053D4A" w:rsidRDefault="00053D4A" w:rsidP="00BE6064">
                                <w:pPr>
                                  <w:rPr>
                                    <w:sz w:val="13"/>
                                    <w:szCs w:val="13"/>
                                  </w:rPr>
                                </w:pPr>
                                <w:r>
                                  <w:rPr>
                                    <w:sz w:val="13"/>
                                    <w:szCs w:val="13"/>
                                  </w:rPr>
                                  <w:t>200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3800713" name="Text Box 2"/>
                          <wps:cNvSpPr txBox="1"/>
                          <wps:spPr>
                            <a:xfrm>
                              <a:off x="1543988" y="792162"/>
                              <a:ext cx="313055" cy="220980"/>
                            </a:xfrm>
                            <a:prstGeom prst="rect">
                              <a:avLst/>
                            </a:prstGeom>
                            <a:noFill/>
                            <a:ln w="6350">
                              <a:noFill/>
                            </a:ln>
                          </wps:spPr>
                          <wps:txbx>
                            <w:txbxContent>
                              <w:p w14:paraId="3FA66630" w14:textId="47FAAFAF" w:rsidR="00053D4A" w:rsidRDefault="00053D4A" w:rsidP="00BE6064">
                                <w:pPr>
                                  <w:rPr>
                                    <w:sz w:val="13"/>
                                    <w:szCs w:val="13"/>
                                  </w:rPr>
                                </w:pPr>
                                <w:r>
                                  <w:rPr>
                                    <w:sz w:val="13"/>
                                    <w:szCs w:val="13"/>
                                  </w:rPr>
                                  <w:t>-50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115475" name="Text Box 2"/>
                          <wps:cNvSpPr txBox="1"/>
                          <wps:spPr>
                            <a:xfrm>
                              <a:off x="1497813" y="939118"/>
                              <a:ext cx="373302" cy="220980"/>
                            </a:xfrm>
                            <a:prstGeom prst="rect">
                              <a:avLst/>
                            </a:prstGeom>
                            <a:noFill/>
                            <a:ln w="6350">
                              <a:noFill/>
                            </a:ln>
                          </wps:spPr>
                          <wps:txbx>
                            <w:txbxContent>
                              <w:p w14:paraId="04BCB1AF" w14:textId="2E6E1EDB" w:rsidR="00053D4A" w:rsidRDefault="00053D4A" w:rsidP="00BE6064">
                                <w:pPr>
                                  <w:rPr>
                                    <w:sz w:val="13"/>
                                    <w:szCs w:val="13"/>
                                  </w:rPr>
                                </w:pPr>
                                <w:r>
                                  <w:rPr>
                                    <w:sz w:val="13"/>
                                    <w:szCs w:val="13"/>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98098682" name="Text Box 2"/>
                          <wps:cNvSpPr txBox="1"/>
                          <wps:spPr>
                            <a:xfrm>
                              <a:off x="1489649" y="1086235"/>
                              <a:ext cx="347868" cy="220980"/>
                            </a:xfrm>
                            <a:prstGeom prst="rect">
                              <a:avLst/>
                            </a:prstGeom>
                            <a:noFill/>
                            <a:ln w="6350">
                              <a:noFill/>
                            </a:ln>
                          </wps:spPr>
                          <wps:txbx>
                            <w:txbxContent>
                              <w:p w14:paraId="7D9C2B2B" w14:textId="54D3BAEF" w:rsidR="00053D4A" w:rsidRDefault="00053D4A" w:rsidP="00BE6064">
                                <w:pPr>
                                  <w:rPr>
                                    <w:sz w:val="13"/>
                                    <w:szCs w:val="13"/>
                                  </w:rPr>
                                </w:pPr>
                                <w:r>
                                  <w:rPr>
                                    <w:sz w:val="13"/>
                                    <w:szCs w:val="13"/>
                                  </w:rPr>
                                  <w:t>-150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7979310" name="Text Box 2"/>
                          <wps:cNvSpPr txBox="1"/>
                          <wps:spPr>
                            <a:xfrm>
                              <a:off x="1497813" y="1233193"/>
                              <a:ext cx="347345" cy="220980"/>
                            </a:xfrm>
                            <a:prstGeom prst="rect">
                              <a:avLst/>
                            </a:prstGeom>
                            <a:noFill/>
                            <a:ln w="6350">
                              <a:noFill/>
                            </a:ln>
                          </wps:spPr>
                          <wps:txbx>
                            <w:txbxContent>
                              <w:p w14:paraId="2F89EBFC" w14:textId="6E6736D5" w:rsidR="00053D4A" w:rsidRDefault="00053D4A" w:rsidP="00BE6064">
                                <w:pPr>
                                  <w:rPr>
                                    <w:sz w:val="13"/>
                                    <w:szCs w:val="13"/>
                                  </w:rPr>
                                </w:pPr>
                                <w:r>
                                  <w:rPr>
                                    <w:sz w:val="13"/>
                                    <w:szCs w:val="13"/>
                                  </w:rPr>
                                  <w:t>-200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4056367" name="Text Box 2"/>
                          <wps:cNvSpPr txBox="1"/>
                          <wps:spPr>
                            <a:xfrm>
                              <a:off x="1604234" y="1351960"/>
                              <a:ext cx="347345" cy="220980"/>
                            </a:xfrm>
                            <a:prstGeom prst="rect">
                              <a:avLst/>
                            </a:prstGeom>
                            <a:noFill/>
                            <a:ln w="6350">
                              <a:noFill/>
                            </a:ln>
                          </wps:spPr>
                          <wps:txbx>
                            <w:txbxContent>
                              <w:p w14:paraId="32D46679" w14:textId="7FD5456C" w:rsidR="00053D4A" w:rsidRDefault="00053D4A" w:rsidP="00BF4C6F">
                                <w:pPr>
                                  <w:rPr>
                                    <w:sz w:val="13"/>
                                    <w:szCs w:val="13"/>
                                  </w:rPr>
                                </w:pPr>
                                <w:r>
                                  <w:rPr>
                                    <w:sz w:val="13"/>
                                    <w:szCs w:val="13"/>
                                  </w:rPr>
                                  <w:t>-400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6323775" name="Text Box 2"/>
                          <wps:cNvSpPr txBox="1"/>
                          <wps:spPr>
                            <a:xfrm>
                              <a:off x="1760295" y="1351575"/>
                              <a:ext cx="347345" cy="220980"/>
                            </a:xfrm>
                            <a:prstGeom prst="rect">
                              <a:avLst/>
                            </a:prstGeom>
                            <a:noFill/>
                            <a:ln w="6350">
                              <a:noFill/>
                            </a:ln>
                          </wps:spPr>
                          <wps:txbx>
                            <w:txbxContent>
                              <w:p w14:paraId="122AEDC5" w14:textId="13459498" w:rsidR="00053D4A" w:rsidRDefault="00053D4A" w:rsidP="00BF4C6F">
                                <w:pPr>
                                  <w:rPr>
                                    <w:sz w:val="13"/>
                                    <w:szCs w:val="13"/>
                                  </w:rPr>
                                </w:pPr>
                                <w:r>
                                  <w:rPr>
                                    <w:sz w:val="13"/>
                                    <w:szCs w:val="13"/>
                                  </w:rPr>
                                  <w:t>-300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6056121" name="Text Box 2"/>
                          <wps:cNvSpPr txBox="1"/>
                          <wps:spPr>
                            <a:xfrm>
                              <a:off x="1923626" y="1348262"/>
                              <a:ext cx="347345" cy="220980"/>
                            </a:xfrm>
                            <a:prstGeom prst="rect">
                              <a:avLst/>
                            </a:prstGeom>
                            <a:noFill/>
                            <a:ln w="6350">
                              <a:noFill/>
                            </a:ln>
                          </wps:spPr>
                          <wps:txbx>
                            <w:txbxContent>
                              <w:p w14:paraId="5C060CE8" w14:textId="1AAA77E1" w:rsidR="00053D4A" w:rsidRDefault="00053D4A" w:rsidP="00BF4C6F">
                                <w:pPr>
                                  <w:rPr>
                                    <w:sz w:val="13"/>
                                    <w:szCs w:val="13"/>
                                  </w:rPr>
                                </w:pPr>
                                <w:r>
                                  <w:rPr>
                                    <w:sz w:val="13"/>
                                    <w:szCs w:val="13"/>
                                  </w:rPr>
                                  <w:t>-200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39088028" name="Text Box 2"/>
                          <wps:cNvSpPr txBox="1"/>
                          <wps:spPr>
                            <a:xfrm>
                              <a:off x="2082830" y="1344339"/>
                              <a:ext cx="347345" cy="220980"/>
                            </a:xfrm>
                            <a:prstGeom prst="rect">
                              <a:avLst/>
                            </a:prstGeom>
                            <a:noFill/>
                            <a:ln w="6350">
                              <a:noFill/>
                            </a:ln>
                          </wps:spPr>
                          <wps:txbx>
                            <w:txbxContent>
                              <w:p w14:paraId="092B42BA" w14:textId="36A2F8F9" w:rsidR="00053D4A" w:rsidRDefault="00053D4A" w:rsidP="00BF4C6F">
                                <w:pPr>
                                  <w:rPr>
                                    <w:sz w:val="13"/>
                                    <w:szCs w:val="13"/>
                                  </w:rPr>
                                </w:pPr>
                                <w:r>
                                  <w:rPr>
                                    <w:sz w:val="13"/>
                                    <w:szCs w:val="13"/>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5126637" name="Text Box 2"/>
                          <wps:cNvSpPr txBox="1"/>
                          <wps:spPr>
                            <a:xfrm>
                              <a:off x="2266527" y="1342366"/>
                              <a:ext cx="211886" cy="220980"/>
                            </a:xfrm>
                            <a:prstGeom prst="rect">
                              <a:avLst/>
                            </a:prstGeom>
                            <a:noFill/>
                            <a:ln w="6350">
                              <a:noFill/>
                            </a:ln>
                          </wps:spPr>
                          <wps:txbx>
                            <w:txbxContent>
                              <w:p w14:paraId="7F8F9320" w14:textId="14F91CC8" w:rsidR="00053D4A" w:rsidRDefault="00053D4A" w:rsidP="0032693C">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0041573" name="Text Box 2"/>
                          <wps:cNvSpPr txBox="1"/>
                          <wps:spPr>
                            <a:xfrm>
                              <a:off x="2331841" y="1343410"/>
                              <a:ext cx="326187" cy="220980"/>
                            </a:xfrm>
                            <a:prstGeom prst="rect">
                              <a:avLst/>
                            </a:prstGeom>
                            <a:noFill/>
                            <a:ln w="6350">
                              <a:noFill/>
                            </a:ln>
                          </wps:spPr>
                          <wps:txbx>
                            <w:txbxContent>
                              <w:p w14:paraId="48DAF1B9" w14:textId="237E5A87" w:rsidR="00053D4A" w:rsidRDefault="00053D4A" w:rsidP="0032693C">
                                <w:pPr>
                                  <w:rPr>
                                    <w:sz w:val="13"/>
                                    <w:szCs w:val="13"/>
                                  </w:rPr>
                                </w:pPr>
                                <w:r>
                                  <w:rPr>
                                    <w:sz w:val="13"/>
                                    <w:szCs w:val="13"/>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18151298" name="Text Box 2"/>
                          <wps:cNvSpPr txBox="1"/>
                          <wps:spPr>
                            <a:xfrm>
                              <a:off x="2469800" y="1343410"/>
                              <a:ext cx="325755" cy="249646"/>
                            </a:xfrm>
                            <a:prstGeom prst="rect">
                              <a:avLst/>
                            </a:prstGeom>
                            <a:noFill/>
                            <a:ln w="6350">
                              <a:noFill/>
                            </a:ln>
                          </wps:spPr>
                          <wps:txbx>
                            <w:txbxContent>
                              <w:p w14:paraId="2616D267" w14:textId="0A321534" w:rsidR="00053D4A" w:rsidRDefault="00053D4A" w:rsidP="0032693C">
                                <w:pPr>
                                  <w:rPr>
                                    <w:sz w:val="13"/>
                                    <w:szCs w:val="13"/>
                                  </w:rPr>
                                </w:pPr>
                                <w:r>
                                  <w:rPr>
                                    <w:sz w:val="13"/>
                                    <w:szCs w:val="13"/>
                                  </w:rPr>
                                  <w:t>200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1178593" name="Text Box 2"/>
                          <wps:cNvSpPr txBox="1"/>
                          <wps:spPr>
                            <a:xfrm>
                              <a:off x="2611128" y="1343410"/>
                              <a:ext cx="325755" cy="220980"/>
                            </a:xfrm>
                            <a:prstGeom prst="rect">
                              <a:avLst/>
                            </a:prstGeom>
                            <a:noFill/>
                            <a:ln w="6350">
                              <a:noFill/>
                            </a:ln>
                          </wps:spPr>
                          <wps:txbx>
                            <w:txbxContent>
                              <w:p w14:paraId="38E76887" w14:textId="28ACC1FD" w:rsidR="00053D4A" w:rsidRDefault="00053D4A" w:rsidP="0032693C">
                                <w:pPr>
                                  <w:rPr>
                                    <w:sz w:val="13"/>
                                    <w:szCs w:val="13"/>
                                  </w:rPr>
                                </w:pPr>
                                <w:r>
                                  <w:rPr>
                                    <w:sz w:val="13"/>
                                    <w:szCs w:val="13"/>
                                  </w:rPr>
                                  <w:t>300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7251698" name="Text Box 2"/>
                          <wps:cNvSpPr txBox="1"/>
                          <wps:spPr>
                            <a:xfrm>
                              <a:off x="2744137" y="1343410"/>
                              <a:ext cx="325755" cy="220980"/>
                            </a:xfrm>
                            <a:prstGeom prst="rect">
                              <a:avLst/>
                            </a:prstGeom>
                            <a:noFill/>
                            <a:ln w="6350">
                              <a:noFill/>
                            </a:ln>
                          </wps:spPr>
                          <wps:txbx>
                            <w:txbxContent>
                              <w:p w14:paraId="4161D63E" w14:textId="4163B1E7" w:rsidR="00053D4A" w:rsidRDefault="00053D4A" w:rsidP="0032693C">
                                <w:pPr>
                                  <w:rPr>
                                    <w:sz w:val="13"/>
                                    <w:szCs w:val="13"/>
                                  </w:rPr>
                                </w:pPr>
                                <w:r>
                                  <w:rPr>
                                    <w:sz w:val="13"/>
                                    <w:szCs w:val="13"/>
                                  </w:rPr>
                                  <w:t>400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2913886" name="Text Box 2"/>
                          <wps:cNvSpPr txBox="1"/>
                          <wps:spPr>
                            <a:xfrm>
                              <a:off x="2882998" y="1348262"/>
                              <a:ext cx="325755" cy="220980"/>
                            </a:xfrm>
                            <a:prstGeom prst="rect">
                              <a:avLst/>
                            </a:prstGeom>
                            <a:noFill/>
                            <a:ln w="6350">
                              <a:noFill/>
                            </a:ln>
                          </wps:spPr>
                          <wps:txbx>
                            <w:txbxContent>
                              <w:p w14:paraId="3075523E" w14:textId="069ABCF0" w:rsidR="00053D4A" w:rsidRDefault="00053D4A" w:rsidP="0032693C">
                                <w:pPr>
                                  <w:rPr>
                                    <w:sz w:val="13"/>
                                    <w:szCs w:val="13"/>
                                  </w:rPr>
                                </w:pPr>
                                <w:r>
                                  <w:rPr>
                                    <w:sz w:val="13"/>
                                    <w:szCs w:val="13"/>
                                  </w:rPr>
                                  <w:t>500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205653169" name="Text Box 1"/>
                        <wps:cNvSpPr txBox="1"/>
                        <wps:spPr>
                          <a:xfrm>
                            <a:off x="10715" y="1578540"/>
                            <a:ext cx="2947017" cy="391773"/>
                          </a:xfrm>
                          <a:prstGeom prst="rect">
                            <a:avLst/>
                          </a:prstGeom>
                          <a:noFill/>
                          <a:ln w="6350">
                            <a:noFill/>
                          </a:ln>
                        </wps:spPr>
                        <wps:txbx>
                          <w:txbxContent>
                            <w:p w14:paraId="78A8D88F" w14:textId="6534357B" w:rsidR="00053D4A" w:rsidRDefault="00147500" w:rsidP="00B74EBB">
                              <w:pPr>
                                <w:pStyle w:val="FigureCaption"/>
                              </w:pPr>
                              <w:r>
                                <w:rPr>
                                  <w:b/>
                                </w:rPr>
                                <w:t>Fig.31.</w:t>
                              </w:r>
                              <w:r w:rsidR="00053D4A" w:rsidRPr="009A6EF5">
                                <w:t xml:space="preserve"> </w:t>
                              </w:r>
                              <w:r w:rsidR="00053D4A">
                                <w:t>Type-4 Wind</w:t>
                              </w:r>
                              <w:r w:rsidR="00053D4A" w:rsidRPr="009A6EF5">
                                <w:t xml:space="preserve">: </w:t>
                              </w:r>
                              <w:r w:rsidR="00053D4A">
                                <w:t>Pseudo-physical period impedance trajectory </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53C230D" id="Canvas 40" o:spid="_x0000_s1481" editas="canvas" style="width:240.4pt;height:155.35pt;mso-position-horizontal-relative:char;mso-position-vertical-relative:line" coordsize="30530,1972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">
                <v:shape id="_x0000_s1482" type="#_x0000_t75" style="position:absolute;width:30530;height:19723;visibility:visible;mso-wrap-style:square" filled="t">
                  <v:fill o:detectmouseclick="t"/>
                  <v:path o:connecttype="none"/>
                </v:shape>
                <v:shape id="Text Box 1" o:spid="_x0000_s1483" type="#_x0000_t202" style="position:absolute;left:3939;top:14393;width:8725;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" fillcolor="white [3201]" stroked="f" strokeweight=".5pt">
                  <v:textbox>
                    <w:txbxContent>
                      <w:p w14:paraId="46F09284" w14:textId="77777777" w:rsidR="00053D4A" w:rsidRDefault="00053D4A" w:rsidP="00FC6FDB">
                        <w:pPr>
                          <w:rPr>
                            <w:sz w:val="16"/>
                            <w:szCs w:val="16"/>
                          </w:rPr>
                        </w:pPr>
                        <w:r>
                          <w:rPr>
                            <w:sz w:val="16"/>
                            <w:szCs w:val="16"/>
                          </w:rPr>
                          <w:t>Resistance (Ω)</w:t>
                        </w:r>
                      </w:p>
                    </w:txbxContent>
                  </v:textbox>
                </v:shape>
                <v:shape id="Text Box 2" o:spid="_x0000_s1484" type="#_x0000_t202" style="position:absolute;left:1165;top:1003;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" filled="f" stroked="f" strokeweight=".5pt">
                  <v:textbox>
                    <w:txbxContent>
                      <w:p w14:paraId="0B837770" w14:textId="7C3790DB" w:rsidR="00053D4A" w:rsidRDefault="00053D4A" w:rsidP="00FC6FDB">
                        <w:pPr>
                          <w:rPr>
                            <w:sz w:val="13"/>
                            <w:szCs w:val="13"/>
                          </w:rPr>
                        </w:pPr>
                        <w:r>
                          <w:rPr>
                            <w:sz w:val="13"/>
                            <w:szCs w:val="13"/>
                          </w:rPr>
                          <w:t>40</w:t>
                        </w:r>
                      </w:p>
                    </w:txbxContent>
                  </v:textbox>
                </v:shape>
                <v:group id="Group 792225575" o:spid="_x0000_s1485" style="position:absolute;top:1739;width:13349;height:13969" coordorigin="531,1142" coordsize="15176,15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">
                  <v:shape id="Picture 1735806212" o:spid="_x0000_s1486" type="#_x0000_t75" alt="A close-up of a graph&#10;&#10;Description automatically generated" style="position:absolute;left:3959;top:1142;width:10614;height:12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">
                    <v:imagedata r:id="rId97" o:title="A close-up of a graph&#10;&#10;Description automatically generated" croptop="4762f" cropbottom="6858f" cropleft="8478f" cropright="34682f"/>
                  </v:shape>
                  <v:shape id="Text Box 1" o:spid="_x0000_s1487" type="#_x0000_t202" style="position:absolute;left:-2694;top:5250;width:8724;height:22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" fillcolor="white [3201]" stroked="f" strokeweight=".5pt">
                    <v:textbox>
                      <w:txbxContent>
                        <w:p w14:paraId="06CE7837" w14:textId="77777777" w:rsidR="00053D4A" w:rsidRDefault="00053D4A" w:rsidP="00FC6FDB">
                          <w:pPr>
                            <w:rPr>
                              <w:sz w:val="16"/>
                              <w:szCs w:val="16"/>
                            </w:rPr>
                          </w:pPr>
                          <w:r>
                            <w:rPr>
                              <w:sz w:val="16"/>
                              <w:szCs w:val="16"/>
                            </w:rPr>
                            <w:t>Reactance (Ω)</w:t>
                          </w:r>
                        </w:p>
                      </w:txbxContent>
                    </v:textbox>
                  </v:shape>
                  <v:shape id="Text Box 2" o:spid="_x0000_s1488" type="#_x0000_t202" style="position:absolute;left:2371;top:6576;width:3131;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" filled="f" stroked="f" strokeweight=".5pt">
                    <v:textbox>
                      <w:txbxContent>
                        <w:p w14:paraId="3523E747" w14:textId="77777777" w:rsidR="00053D4A" w:rsidRDefault="00053D4A" w:rsidP="00FC6FDB">
                          <w:pPr>
                            <w:rPr>
                              <w:sz w:val="13"/>
                              <w:szCs w:val="13"/>
                            </w:rPr>
                          </w:pPr>
                          <w:r>
                            <w:rPr>
                              <w:sz w:val="13"/>
                              <w:szCs w:val="13"/>
                            </w:rPr>
                            <w:t>0</w:t>
                          </w:r>
                        </w:p>
                      </w:txbxContent>
                    </v:textbox>
                  </v:shape>
                  <v:shape id="Text Box 2" o:spid="_x0000_s1489" type="#_x0000_t202" style="position:absolute;left:1640;top:4696;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" filled="f" stroked="f" strokeweight=".5pt">
                    <v:textbox>
                      <w:txbxContent>
                        <w:p w14:paraId="196D2D82" w14:textId="00405DBB" w:rsidR="00053D4A" w:rsidRDefault="00053D4A" w:rsidP="00FC6FDB">
                          <w:pPr>
                            <w:rPr>
                              <w:sz w:val="13"/>
                              <w:szCs w:val="13"/>
                            </w:rPr>
                          </w:pPr>
                          <w:r>
                            <w:rPr>
                              <w:sz w:val="13"/>
                              <w:szCs w:val="13"/>
                            </w:rPr>
                            <w:t>10</w:t>
                          </w:r>
                        </w:p>
                      </w:txbxContent>
                    </v:textbox>
                  </v:shape>
                  <v:shape id="Text Box 2" o:spid="_x0000_s1490" type="#_x0000_t202" style="position:absolute;left:1732;top:3228;width:3130;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" filled="f" stroked="f" strokeweight=".5pt">
                    <v:textbox>
                      <w:txbxContent>
                        <w:p w14:paraId="5C9D2A11" w14:textId="384FE9A6" w:rsidR="00053D4A" w:rsidRDefault="00053D4A" w:rsidP="00FC6FDB">
                          <w:pPr>
                            <w:rPr>
                              <w:sz w:val="13"/>
                              <w:szCs w:val="13"/>
                            </w:rPr>
                          </w:pPr>
                          <w:r>
                            <w:rPr>
                              <w:sz w:val="13"/>
                              <w:szCs w:val="13"/>
                            </w:rPr>
                            <w:t>20</w:t>
                          </w:r>
                        </w:p>
                      </w:txbxContent>
                    </v:textbox>
                  </v:shape>
                  <v:shape id="Text Box 2" o:spid="_x0000_s1491" type="#_x0000_t202" style="position:absolute;left:1800;top:1591;width:3130;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" filled="f" stroked="f" strokeweight=".5pt">
                    <v:textbox>
                      <w:txbxContent>
                        <w:p w14:paraId="482AE5BE" w14:textId="13E6D930" w:rsidR="00053D4A" w:rsidRDefault="00053D4A" w:rsidP="00FC6FDB">
                          <w:pPr>
                            <w:rPr>
                              <w:sz w:val="13"/>
                              <w:szCs w:val="13"/>
                            </w:rPr>
                          </w:pPr>
                          <w:r>
                            <w:rPr>
                              <w:sz w:val="13"/>
                              <w:szCs w:val="13"/>
                            </w:rPr>
                            <w:t>30</w:t>
                          </w:r>
                        </w:p>
                      </w:txbxContent>
                    </v:textbox>
                  </v:shape>
                  <v:shape id="Text Box 2" o:spid="_x0000_s1492" type="#_x0000_t202" style="position:absolute;left:1353;top:7956;width:3701;height:2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" filled="f" stroked="f" strokeweight=".5pt">
                    <v:textbox>
                      <w:txbxContent>
                        <w:p w14:paraId="32C286F8" w14:textId="4E829E1F" w:rsidR="00053D4A" w:rsidRDefault="00053D4A" w:rsidP="00FC6FDB">
                          <w:pPr>
                            <w:rPr>
                              <w:sz w:val="13"/>
                              <w:szCs w:val="13"/>
                            </w:rPr>
                          </w:pPr>
                          <w:r>
                            <w:rPr>
                              <w:sz w:val="13"/>
                              <w:szCs w:val="13"/>
                            </w:rPr>
                            <w:t>-10</w:t>
                          </w:r>
                        </w:p>
                      </w:txbxContent>
                    </v:textbox>
                  </v:shape>
                  <v:shape id="Text Box 2" o:spid="_x0000_s1493" type="#_x0000_t202" style="position:absolute;left:1499;top:9488;width:3635;height:28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" filled="f" stroked="f" strokeweight=".5pt">
                    <v:textbox>
                      <w:txbxContent>
                        <w:p w14:paraId="3B18E555" w14:textId="391104FA" w:rsidR="00053D4A" w:rsidRDefault="00053D4A" w:rsidP="00FC6FDB">
                          <w:pPr>
                            <w:rPr>
                              <w:sz w:val="13"/>
                              <w:szCs w:val="13"/>
                            </w:rPr>
                          </w:pPr>
                          <w:r>
                            <w:rPr>
                              <w:sz w:val="13"/>
                              <w:szCs w:val="13"/>
                            </w:rPr>
                            <w:t>-20</w:t>
                          </w:r>
                        </w:p>
                      </w:txbxContent>
                    </v:textbox>
                  </v:shape>
                  <v:shape id="Text Box 2" o:spid="_x0000_s1494" type="#_x0000_t202" style="position:absolute;left:1383;top:10984;width:3897;height:24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" filled="f" stroked="f" strokeweight=".5pt">
                    <v:textbox>
                      <w:txbxContent>
                        <w:p w14:paraId="5417BB3F" w14:textId="16535A73" w:rsidR="00053D4A" w:rsidRDefault="00053D4A" w:rsidP="00FC6FDB">
                          <w:pPr>
                            <w:rPr>
                              <w:sz w:val="13"/>
                              <w:szCs w:val="13"/>
                            </w:rPr>
                          </w:pPr>
                          <w:r>
                            <w:rPr>
                              <w:sz w:val="13"/>
                              <w:szCs w:val="13"/>
                            </w:rPr>
                            <w:t>-30</w:t>
                          </w:r>
                        </w:p>
                      </w:txbxContent>
                    </v:textbox>
                  </v:shape>
                  <v:shape id="Text Box 2" o:spid="_x0000_s1495" type="#_x0000_t202" style="position:absolute;left:1431;top:12314;width:3965;height:30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" filled="f" stroked="f" strokeweight=".5pt">
                    <v:textbox>
                      <w:txbxContent>
                        <w:p w14:paraId="09422383" w14:textId="084A3D73" w:rsidR="00053D4A" w:rsidRDefault="00053D4A" w:rsidP="00FC6FDB">
                          <w:pPr>
                            <w:rPr>
                              <w:sz w:val="13"/>
                              <w:szCs w:val="13"/>
                            </w:rPr>
                          </w:pPr>
                          <w:r>
                            <w:rPr>
                              <w:sz w:val="13"/>
                              <w:szCs w:val="13"/>
                            </w:rPr>
                            <w:t>-40</w:t>
                          </w:r>
                        </w:p>
                      </w:txbxContent>
                    </v:textbox>
                  </v:shape>
                  <v:shape id="Text Box 2" o:spid="_x0000_s1496" type="#_x0000_t202" style="position:absolute;left:8086;top:13434;width:3131;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" filled="f" stroked="f" strokeweight=".5pt">
                    <v:textbox>
                      <w:txbxContent>
                        <w:p w14:paraId="3E5923F4" w14:textId="77777777" w:rsidR="00053D4A" w:rsidRDefault="00053D4A" w:rsidP="00FC6FDB">
                          <w:pPr>
                            <w:rPr>
                              <w:sz w:val="13"/>
                              <w:szCs w:val="13"/>
                            </w:rPr>
                          </w:pPr>
                          <w:r>
                            <w:rPr>
                              <w:sz w:val="13"/>
                              <w:szCs w:val="13"/>
                            </w:rPr>
                            <w:t>0</w:t>
                          </w:r>
                        </w:p>
                      </w:txbxContent>
                    </v:textbox>
                  </v:shape>
                  <v:shape id="Text Box 2" o:spid="_x0000_s1497" type="#_x0000_t202" style="position:absolute;left:2002;top:13386;width:4028;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" filled="f" stroked="f" strokeweight=".5pt">
                    <v:textbox>
                      <w:txbxContent>
                        <w:p w14:paraId="4FE00F58" w14:textId="1DBC0311" w:rsidR="00053D4A" w:rsidRDefault="00053D4A" w:rsidP="00FC6FDB">
                          <w:pPr>
                            <w:rPr>
                              <w:sz w:val="13"/>
                              <w:szCs w:val="13"/>
                            </w:rPr>
                          </w:pPr>
                          <w:r>
                            <w:rPr>
                              <w:sz w:val="13"/>
                              <w:szCs w:val="13"/>
                            </w:rPr>
                            <w:t>-80</w:t>
                          </w:r>
                        </w:p>
                      </w:txbxContent>
                    </v:textbox>
                  </v:shape>
                  <v:shape id="Text Box 2" o:spid="_x0000_s1498" type="#_x0000_t202" style="position:absolute;left:3464;top:13446;width:375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" filled="f" stroked="f" strokeweight=".5pt">
                    <v:textbox>
                      <w:txbxContent>
                        <w:p w14:paraId="38146C62" w14:textId="0DAF18C4" w:rsidR="00053D4A" w:rsidRDefault="00053D4A" w:rsidP="00FC6FDB">
                          <w:pPr>
                            <w:rPr>
                              <w:sz w:val="13"/>
                              <w:szCs w:val="13"/>
                            </w:rPr>
                          </w:pPr>
                          <w:r>
                            <w:rPr>
                              <w:sz w:val="13"/>
                              <w:szCs w:val="13"/>
                            </w:rPr>
                            <w:t>-60</w:t>
                          </w:r>
                        </w:p>
                      </w:txbxContent>
                    </v:textbox>
                  </v:shape>
                  <v:shape id="Text Box 2" o:spid="_x0000_s1499" type="#_x0000_t202" style="position:absolute;left:4930;top:13437;width:3937;height:2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" filled="f" stroked="f" strokeweight=".5pt">
                    <v:textbox>
                      <w:txbxContent>
                        <w:p w14:paraId="5F905D9B" w14:textId="452F1229" w:rsidR="00053D4A" w:rsidRDefault="00053D4A" w:rsidP="00FC6FDB">
                          <w:pPr>
                            <w:rPr>
                              <w:sz w:val="13"/>
                              <w:szCs w:val="13"/>
                            </w:rPr>
                          </w:pPr>
                          <w:r>
                            <w:rPr>
                              <w:sz w:val="13"/>
                              <w:szCs w:val="13"/>
                            </w:rPr>
                            <w:t>-40</w:t>
                          </w:r>
                        </w:p>
                      </w:txbxContent>
                    </v:textbox>
                  </v:shape>
                  <v:shape id="Text Box 2" o:spid="_x0000_s1500" type="#_x0000_t202" style="position:absolute;left:6429;top:13446;width:4207;height:30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" filled="f" stroked="f" strokeweight=".5pt">
                    <v:textbox>
                      <w:txbxContent>
                        <w:p w14:paraId="3CF2F3C8" w14:textId="3B2DD1B2" w:rsidR="00053D4A" w:rsidRDefault="00053D4A" w:rsidP="00FC6FDB">
                          <w:pPr>
                            <w:rPr>
                              <w:sz w:val="13"/>
                              <w:szCs w:val="13"/>
                            </w:rPr>
                          </w:pPr>
                          <w:r>
                            <w:rPr>
                              <w:sz w:val="13"/>
                              <w:szCs w:val="13"/>
                            </w:rPr>
                            <w:t>-20</w:t>
                          </w:r>
                        </w:p>
                      </w:txbxContent>
                    </v:textbox>
                  </v:shape>
                  <v:shape id="Text Box 2" o:spid="_x0000_s1501" type="#_x0000_t202" style="position:absolute;left:9025;top:13437;width:3130;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" filled="f" stroked="f" strokeweight=".5pt">
                    <v:textbox>
                      <w:txbxContent>
                        <w:p w14:paraId="1C19739C" w14:textId="6C48895A" w:rsidR="00053D4A" w:rsidRDefault="00053D4A" w:rsidP="00FC6FDB">
                          <w:pPr>
                            <w:rPr>
                              <w:sz w:val="13"/>
                              <w:szCs w:val="13"/>
                            </w:rPr>
                          </w:pPr>
                          <w:r>
                            <w:rPr>
                              <w:sz w:val="13"/>
                              <w:szCs w:val="13"/>
                            </w:rPr>
                            <w:t>20</w:t>
                          </w:r>
                        </w:p>
                      </w:txbxContent>
                    </v:textbox>
                  </v:shape>
                  <v:shape id="Text Box 2" o:spid="_x0000_s1502" type="#_x0000_t202" style="position:absolute;left:10209;top:13393;width:3130;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" filled="f" stroked="f" strokeweight=".5pt">
                    <v:textbox>
                      <w:txbxContent>
                        <w:p w14:paraId="363C80E7" w14:textId="0206A590" w:rsidR="00053D4A" w:rsidRDefault="00053D4A" w:rsidP="00FC6FDB">
                          <w:pPr>
                            <w:rPr>
                              <w:sz w:val="13"/>
                              <w:szCs w:val="13"/>
                            </w:rPr>
                          </w:pPr>
                          <w:r>
                            <w:rPr>
                              <w:sz w:val="13"/>
                              <w:szCs w:val="13"/>
                            </w:rPr>
                            <w:t>40</w:t>
                          </w:r>
                        </w:p>
                      </w:txbxContent>
                    </v:textbox>
                  </v:shape>
                  <v:shape id="Text Box 2" o:spid="_x0000_s1503" type="#_x0000_t202" style="position:absolute;left:11393;top:13360;width:3130;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" filled="f" stroked="f" strokeweight=".5pt">
                    <v:textbox>
                      <w:txbxContent>
                        <w:p w14:paraId="6CB39066" w14:textId="55C236C2" w:rsidR="00053D4A" w:rsidRDefault="00053D4A" w:rsidP="00FC6FDB">
                          <w:pPr>
                            <w:rPr>
                              <w:sz w:val="13"/>
                              <w:szCs w:val="13"/>
                            </w:rPr>
                          </w:pPr>
                          <w:r>
                            <w:rPr>
                              <w:sz w:val="13"/>
                              <w:szCs w:val="13"/>
                            </w:rPr>
                            <w:t>60</w:t>
                          </w:r>
                        </w:p>
                      </w:txbxContent>
                    </v:textbox>
                  </v:shape>
                  <v:shape id="Text Box 2" o:spid="_x0000_s1504" type="#_x0000_t202" style="position:absolute;left:12576;top:13360;width:3131;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" filled="f" stroked="f" strokeweight=".5pt">
                    <v:textbox>
                      <w:txbxContent>
                        <w:p w14:paraId="6DCB4D34" w14:textId="76AB0CCE" w:rsidR="00053D4A" w:rsidRDefault="00053D4A" w:rsidP="00FC6FDB">
                          <w:pPr>
                            <w:rPr>
                              <w:sz w:val="13"/>
                              <w:szCs w:val="13"/>
                            </w:rPr>
                          </w:pPr>
                          <w:r>
                            <w:rPr>
                              <w:sz w:val="13"/>
                              <w:szCs w:val="13"/>
                            </w:rPr>
                            <w:t>80</w:t>
                          </w:r>
                        </w:p>
                      </w:txbxContent>
                    </v:textbox>
                  </v:shape>
                </v:group>
                <v:group id="Group 516475060" o:spid="_x0000_s1505" style="position:absolute;left:11669;top:330;width:17801;height:16240" coordorigin="14286,651" coordsize="17800,162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">
                  <v:shape id="Picture 1720165650" o:spid="_x0000_s1506" type="#_x0000_t75" alt="A close-up of a graph&#10;&#10;Description automatically generated" style="position:absolute;left:17545;top:1285;width:12760;height:125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">
                    <v:imagedata r:id="rId98" o:title="A close-up of a graph&#10;&#10;Description automatically generated" croptop="4762f" cropbottom="6858f" cropleft="37148f" cropright="5924f"/>
                  </v:shape>
                  <v:shape id="Text Box 1" o:spid="_x0000_s1507" type="#_x0000_t202" style="position:absolute;left:11060;top:5005;width:8725;height:227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" filled="f" stroked="f" strokeweight=".5pt">
                    <v:textbox>
                      <w:txbxContent>
                        <w:p w14:paraId="13EC50E8" w14:textId="77777777" w:rsidR="00053D4A" w:rsidRDefault="00053D4A" w:rsidP="00E76C1A">
                          <w:pPr>
                            <w:rPr>
                              <w:sz w:val="16"/>
                              <w:szCs w:val="16"/>
                            </w:rPr>
                          </w:pPr>
                          <w:r>
                            <w:rPr>
                              <w:sz w:val="16"/>
                              <w:szCs w:val="16"/>
                            </w:rPr>
                            <w:t>Reactance (Ω)</w:t>
                          </w:r>
                        </w:p>
                      </w:txbxContent>
                    </v:textbox>
                  </v:shape>
                  <v:shape id="Text Box 1" o:spid="_x0000_s1508" type="#_x0000_t202" style="position:absolute;left:21162;top:14617;width:872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" fillcolor="white [3201]" stroked="f" strokeweight=".5pt">
                    <v:textbox>
                      <w:txbxContent>
                        <w:p w14:paraId="0CD20A3D" w14:textId="77777777" w:rsidR="00053D4A" w:rsidRDefault="00053D4A" w:rsidP="00E76C1A">
                          <w:pPr>
                            <w:rPr>
                              <w:sz w:val="16"/>
                              <w:szCs w:val="16"/>
                            </w:rPr>
                          </w:pPr>
                          <w:r>
                            <w:rPr>
                              <w:sz w:val="16"/>
                              <w:szCs w:val="16"/>
                            </w:rPr>
                            <w:t>Resistance (Ω)</w:t>
                          </w:r>
                        </w:p>
                      </w:txbxContent>
                    </v:textbox>
                  </v:shape>
                  <v:shape id="Text Box 2" o:spid="_x0000_s1509" type="#_x0000_t202" style="position:absolute;left:16042;top:6453;width:3130;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" filled="f" stroked="f" strokeweight=".5pt">
                    <v:textbox>
                      <w:txbxContent>
                        <w:p w14:paraId="7DFF2E01" w14:textId="77777777" w:rsidR="00053D4A" w:rsidRDefault="00053D4A" w:rsidP="00BE6064">
                          <w:pPr>
                            <w:rPr>
                              <w:sz w:val="13"/>
                              <w:szCs w:val="13"/>
                            </w:rPr>
                          </w:pPr>
                          <w:r>
                            <w:rPr>
                              <w:sz w:val="13"/>
                              <w:szCs w:val="13"/>
                            </w:rPr>
                            <w:t>0</w:t>
                          </w:r>
                        </w:p>
                      </w:txbxContent>
                    </v:textbox>
                  </v:shape>
                  <v:shape id="Text Box 2" o:spid="_x0000_s1510" type="#_x0000_t202" style="position:absolute;left:15674;top:5015;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" filled="f" stroked="f" strokeweight=".5pt">
                    <v:textbox>
                      <w:txbxContent>
                        <w:p w14:paraId="3F873393" w14:textId="2E78CAB1" w:rsidR="00053D4A" w:rsidRDefault="00053D4A" w:rsidP="00BE6064">
                          <w:pPr>
                            <w:rPr>
                              <w:sz w:val="13"/>
                              <w:szCs w:val="13"/>
                            </w:rPr>
                          </w:pPr>
                          <w:r>
                            <w:rPr>
                              <w:sz w:val="13"/>
                              <w:szCs w:val="13"/>
                            </w:rPr>
                            <w:t>50</w:t>
                          </w:r>
                        </w:p>
                      </w:txbxContent>
                    </v:textbox>
                  </v:shape>
                  <v:shape id="Text Box 2" o:spid="_x0000_s1511" type="#_x0000_t202" style="position:absolute;left:15244;top:3507;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" filled="f" stroked="f" strokeweight=".5pt">
                    <v:textbox>
                      <w:txbxContent>
                        <w:p w14:paraId="40320EF9" w14:textId="32A843D6" w:rsidR="00053D4A" w:rsidRDefault="00053D4A" w:rsidP="00BE6064">
                          <w:pPr>
                            <w:rPr>
                              <w:sz w:val="13"/>
                              <w:szCs w:val="13"/>
                            </w:rPr>
                          </w:pPr>
                          <w:r>
                            <w:rPr>
                              <w:sz w:val="13"/>
                              <w:szCs w:val="13"/>
                            </w:rPr>
                            <w:t>100</w:t>
                          </w:r>
                        </w:p>
                      </w:txbxContent>
                    </v:textbox>
                  </v:shape>
                  <v:shape id="Text Box 2" o:spid="_x0000_s1512" type="#_x0000_t202" style="position:absolute;left:15238;top:2037;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" filled="f" stroked="f" strokeweight=".5pt">
                    <v:textbox>
                      <w:txbxContent>
                        <w:p w14:paraId="7348F3A4" w14:textId="38E7771D" w:rsidR="00053D4A" w:rsidRDefault="00053D4A" w:rsidP="00BE6064">
                          <w:pPr>
                            <w:rPr>
                              <w:sz w:val="13"/>
                              <w:szCs w:val="13"/>
                            </w:rPr>
                          </w:pPr>
                          <w:r>
                            <w:rPr>
                              <w:sz w:val="13"/>
                              <w:szCs w:val="13"/>
                            </w:rPr>
                            <w:t>150</w:t>
                          </w:r>
                        </w:p>
                      </w:txbxContent>
                    </v:textbox>
                  </v:shape>
                  <v:shape id="Text Box 2" o:spid="_x0000_s1513" type="#_x0000_t202" style="position:absolute;left:15238;top:651;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" filled="f" stroked="f" strokeweight=".5pt">
                    <v:textbox>
                      <w:txbxContent>
                        <w:p w14:paraId="0AFF180D" w14:textId="0C4B1111" w:rsidR="00053D4A" w:rsidRDefault="00053D4A" w:rsidP="00BE6064">
                          <w:pPr>
                            <w:rPr>
                              <w:sz w:val="13"/>
                              <w:szCs w:val="13"/>
                            </w:rPr>
                          </w:pPr>
                          <w:r>
                            <w:rPr>
                              <w:sz w:val="13"/>
                              <w:szCs w:val="13"/>
                            </w:rPr>
                            <w:t>200</w:t>
                          </w:r>
                        </w:p>
                      </w:txbxContent>
                    </v:textbox>
                  </v:shape>
                  <v:shape id="Text Box 2" o:spid="_x0000_s1514" type="#_x0000_t202" style="position:absolute;left:15439;top:7921;width:3131;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" filled="f" stroked="f" strokeweight=".5pt">
                    <v:textbox>
                      <w:txbxContent>
                        <w:p w14:paraId="3FA66630" w14:textId="47FAAFAF" w:rsidR="00053D4A" w:rsidRDefault="00053D4A" w:rsidP="00BE6064">
                          <w:pPr>
                            <w:rPr>
                              <w:sz w:val="13"/>
                              <w:szCs w:val="13"/>
                            </w:rPr>
                          </w:pPr>
                          <w:r>
                            <w:rPr>
                              <w:sz w:val="13"/>
                              <w:szCs w:val="13"/>
                            </w:rPr>
                            <w:t>-50</w:t>
                          </w:r>
                        </w:p>
                      </w:txbxContent>
                    </v:textbox>
                  </v:shape>
                  <v:shape id="Text Box 2" o:spid="_x0000_s1515" type="#_x0000_t202" style="position:absolute;left:14978;top:9391;width:3733;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" filled="f" stroked="f" strokeweight=".5pt">
                    <v:textbox>
                      <w:txbxContent>
                        <w:p w14:paraId="04BCB1AF" w14:textId="2E6E1EDB" w:rsidR="00053D4A" w:rsidRDefault="00053D4A" w:rsidP="00BE6064">
                          <w:pPr>
                            <w:rPr>
                              <w:sz w:val="13"/>
                              <w:szCs w:val="13"/>
                            </w:rPr>
                          </w:pPr>
                          <w:r>
                            <w:rPr>
                              <w:sz w:val="13"/>
                              <w:szCs w:val="13"/>
                            </w:rPr>
                            <w:t>-100</w:t>
                          </w:r>
                        </w:p>
                      </w:txbxContent>
                    </v:textbox>
                  </v:shape>
                  <v:shape id="Text Box 2" o:spid="_x0000_s1516" type="#_x0000_t202" style="position:absolute;left:14896;top:10862;width:3479;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" filled="f" stroked="f" strokeweight=".5pt">
                    <v:textbox>
                      <w:txbxContent>
                        <w:p w14:paraId="7D9C2B2B" w14:textId="54D3BAEF" w:rsidR="00053D4A" w:rsidRDefault="00053D4A" w:rsidP="00BE6064">
                          <w:pPr>
                            <w:rPr>
                              <w:sz w:val="13"/>
                              <w:szCs w:val="13"/>
                            </w:rPr>
                          </w:pPr>
                          <w:r>
                            <w:rPr>
                              <w:sz w:val="13"/>
                              <w:szCs w:val="13"/>
                            </w:rPr>
                            <w:t>-150</w:t>
                          </w:r>
                        </w:p>
                      </w:txbxContent>
                    </v:textbox>
                  </v:shape>
                  <v:shape id="Text Box 2" o:spid="_x0000_s1517" type="#_x0000_t202" style="position:absolute;left:14978;top:12331;width:347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" filled="f" stroked="f" strokeweight=".5pt">
                    <v:textbox>
                      <w:txbxContent>
                        <w:p w14:paraId="2F89EBFC" w14:textId="6E6736D5" w:rsidR="00053D4A" w:rsidRDefault="00053D4A" w:rsidP="00BE6064">
                          <w:pPr>
                            <w:rPr>
                              <w:sz w:val="13"/>
                              <w:szCs w:val="13"/>
                            </w:rPr>
                          </w:pPr>
                          <w:r>
                            <w:rPr>
                              <w:sz w:val="13"/>
                              <w:szCs w:val="13"/>
                            </w:rPr>
                            <w:t>-200</w:t>
                          </w:r>
                        </w:p>
                      </w:txbxContent>
                    </v:textbox>
                  </v:shape>
                  <v:shape id="Text Box 2" o:spid="_x0000_s1518" type="#_x0000_t202" style="position:absolute;left:16042;top:13519;width:347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" filled="f" stroked="f" strokeweight=".5pt">
                    <v:textbox>
                      <w:txbxContent>
                        <w:p w14:paraId="32D46679" w14:textId="7FD5456C" w:rsidR="00053D4A" w:rsidRDefault="00053D4A" w:rsidP="00BF4C6F">
                          <w:pPr>
                            <w:rPr>
                              <w:sz w:val="13"/>
                              <w:szCs w:val="13"/>
                            </w:rPr>
                          </w:pPr>
                          <w:r>
                            <w:rPr>
                              <w:sz w:val="13"/>
                              <w:szCs w:val="13"/>
                            </w:rPr>
                            <w:t>-400</w:t>
                          </w:r>
                        </w:p>
                      </w:txbxContent>
                    </v:textbox>
                  </v:shape>
                  <v:shape id="Text Box 2" o:spid="_x0000_s1519" type="#_x0000_t202" style="position:absolute;left:17602;top:13515;width:347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" filled="f" stroked="f" strokeweight=".5pt">
                    <v:textbox>
                      <w:txbxContent>
                        <w:p w14:paraId="122AEDC5" w14:textId="13459498" w:rsidR="00053D4A" w:rsidRDefault="00053D4A" w:rsidP="00BF4C6F">
                          <w:pPr>
                            <w:rPr>
                              <w:sz w:val="13"/>
                              <w:szCs w:val="13"/>
                            </w:rPr>
                          </w:pPr>
                          <w:r>
                            <w:rPr>
                              <w:sz w:val="13"/>
                              <w:szCs w:val="13"/>
                            </w:rPr>
                            <w:t>-300</w:t>
                          </w:r>
                        </w:p>
                      </w:txbxContent>
                    </v:textbox>
                  </v:shape>
                  <v:shape id="Text Box 2" o:spid="_x0000_s1520" type="#_x0000_t202" style="position:absolute;left:19236;top:13482;width:347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" filled="f" stroked="f" strokeweight=".5pt">
                    <v:textbox>
                      <w:txbxContent>
                        <w:p w14:paraId="5C060CE8" w14:textId="1AAA77E1" w:rsidR="00053D4A" w:rsidRDefault="00053D4A" w:rsidP="00BF4C6F">
                          <w:pPr>
                            <w:rPr>
                              <w:sz w:val="13"/>
                              <w:szCs w:val="13"/>
                            </w:rPr>
                          </w:pPr>
                          <w:r>
                            <w:rPr>
                              <w:sz w:val="13"/>
                              <w:szCs w:val="13"/>
                            </w:rPr>
                            <w:t>-200</w:t>
                          </w:r>
                        </w:p>
                      </w:txbxContent>
                    </v:textbox>
                  </v:shape>
                  <v:shape id="Text Box 2" o:spid="_x0000_s1521" type="#_x0000_t202" style="position:absolute;left:20828;top:13443;width:3473;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" filled="f" stroked="f" strokeweight=".5pt">
                    <v:textbox>
                      <w:txbxContent>
                        <w:p w14:paraId="092B42BA" w14:textId="36A2F8F9" w:rsidR="00053D4A" w:rsidRDefault="00053D4A" w:rsidP="00BF4C6F">
                          <w:pPr>
                            <w:rPr>
                              <w:sz w:val="13"/>
                              <w:szCs w:val="13"/>
                            </w:rPr>
                          </w:pPr>
                          <w:r>
                            <w:rPr>
                              <w:sz w:val="13"/>
                              <w:szCs w:val="13"/>
                            </w:rPr>
                            <w:t>-100</w:t>
                          </w:r>
                        </w:p>
                      </w:txbxContent>
                    </v:textbox>
                  </v:shape>
                  <v:shape id="Text Box 2" o:spid="_x0000_s1522" type="#_x0000_t202" style="position:absolute;left:22665;top:13423;width:2119;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" filled="f" stroked="f" strokeweight=".5pt">
                    <v:textbox>
                      <w:txbxContent>
                        <w:p w14:paraId="7F8F9320" w14:textId="14F91CC8" w:rsidR="00053D4A" w:rsidRDefault="00053D4A" w:rsidP="0032693C">
                          <w:pPr>
                            <w:rPr>
                              <w:sz w:val="13"/>
                              <w:szCs w:val="13"/>
                            </w:rPr>
                          </w:pPr>
                          <w:r>
                            <w:rPr>
                              <w:sz w:val="13"/>
                              <w:szCs w:val="13"/>
                            </w:rPr>
                            <w:t>0</w:t>
                          </w:r>
                        </w:p>
                      </w:txbxContent>
                    </v:textbox>
                  </v:shape>
                  <v:shape id="Text Box 2" o:spid="_x0000_s1523" type="#_x0000_t202" style="position:absolute;left:23318;top:13434;width:3262;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" filled="f" stroked="f" strokeweight=".5pt">
                    <v:textbox>
                      <w:txbxContent>
                        <w:p w14:paraId="48DAF1B9" w14:textId="237E5A87" w:rsidR="00053D4A" w:rsidRDefault="00053D4A" w:rsidP="0032693C">
                          <w:pPr>
                            <w:rPr>
                              <w:sz w:val="13"/>
                              <w:szCs w:val="13"/>
                            </w:rPr>
                          </w:pPr>
                          <w:r>
                            <w:rPr>
                              <w:sz w:val="13"/>
                              <w:szCs w:val="13"/>
                            </w:rPr>
                            <w:t>100</w:t>
                          </w:r>
                        </w:p>
                      </w:txbxContent>
                    </v:textbox>
                  </v:shape>
                  <v:shape id="Text Box 2" o:spid="_x0000_s1524" type="#_x0000_t202" style="position:absolute;left:24698;top:13434;width:3257;height:24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" filled="f" stroked="f" strokeweight=".5pt">
                    <v:textbox>
                      <w:txbxContent>
                        <w:p w14:paraId="2616D267" w14:textId="0A321534" w:rsidR="00053D4A" w:rsidRDefault="00053D4A" w:rsidP="0032693C">
                          <w:pPr>
                            <w:rPr>
                              <w:sz w:val="13"/>
                              <w:szCs w:val="13"/>
                            </w:rPr>
                          </w:pPr>
                          <w:r>
                            <w:rPr>
                              <w:sz w:val="13"/>
                              <w:szCs w:val="13"/>
                            </w:rPr>
                            <w:t>200</w:t>
                          </w:r>
                        </w:p>
                      </w:txbxContent>
                    </v:textbox>
                  </v:shape>
                  <v:shape id="Text Box 2" o:spid="_x0000_s1525" type="#_x0000_t202" style="position:absolute;left:26111;top:13434;width:325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" filled="f" stroked="f" strokeweight=".5pt">
                    <v:textbox>
                      <w:txbxContent>
                        <w:p w14:paraId="38E76887" w14:textId="28ACC1FD" w:rsidR="00053D4A" w:rsidRDefault="00053D4A" w:rsidP="0032693C">
                          <w:pPr>
                            <w:rPr>
                              <w:sz w:val="13"/>
                              <w:szCs w:val="13"/>
                            </w:rPr>
                          </w:pPr>
                          <w:r>
                            <w:rPr>
                              <w:sz w:val="13"/>
                              <w:szCs w:val="13"/>
                            </w:rPr>
                            <w:t>300</w:t>
                          </w:r>
                        </w:p>
                      </w:txbxContent>
                    </v:textbox>
                  </v:shape>
                  <v:shape id="Text Box 2" o:spid="_x0000_s1526" type="#_x0000_t202" style="position:absolute;left:27441;top:13434;width:3257;height:22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" filled="f" stroked="f" strokeweight=".5pt">
                    <v:textbox>
                      <w:txbxContent>
                        <w:p w14:paraId="4161D63E" w14:textId="4163B1E7" w:rsidR="00053D4A" w:rsidRDefault="00053D4A" w:rsidP="0032693C">
                          <w:pPr>
                            <w:rPr>
                              <w:sz w:val="13"/>
                              <w:szCs w:val="13"/>
                            </w:rPr>
                          </w:pPr>
                          <w:r>
                            <w:rPr>
                              <w:sz w:val="13"/>
                              <w:szCs w:val="13"/>
                            </w:rPr>
                            <w:t>400</w:t>
                          </w:r>
                        </w:p>
                      </w:txbxContent>
                    </v:textbox>
                  </v:shape>
                  <v:shape id="Text Box 2" o:spid="_x0000_s1527" type="#_x0000_t202" style="position:absolute;left:28829;top:13482;width:3258;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" filled="f" stroked="f" strokeweight=".5pt">
                    <v:textbox>
                      <w:txbxContent>
                        <w:p w14:paraId="3075523E" w14:textId="069ABCF0" w:rsidR="00053D4A" w:rsidRDefault="00053D4A" w:rsidP="0032693C">
                          <w:pPr>
                            <w:rPr>
                              <w:sz w:val="13"/>
                              <w:szCs w:val="13"/>
                            </w:rPr>
                          </w:pPr>
                          <w:r>
                            <w:rPr>
                              <w:sz w:val="13"/>
                              <w:szCs w:val="13"/>
                            </w:rPr>
                            <w:t>500</w:t>
                          </w:r>
                        </w:p>
                      </w:txbxContent>
                    </v:textbox>
                  </v:shape>
                </v:group>
                <v:shape id="Text Box 1" o:spid="_x0000_s1528" type="#_x0000_t202" style="position:absolute;left:107;top:15785;width:29470;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" filled="f" stroked="f" strokeweight=".5pt">
                  <v:textbox>
                    <w:txbxContent>
                      <w:p w14:paraId="78A8D88F" w14:textId="6534357B" w:rsidR="00053D4A" w:rsidRDefault="00147500" w:rsidP="00B74EBB">
                        <w:pPr>
                          <w:pStyle w:val="FigureCaption"/>
                        </w:pPr>
                        <w:r>
                          <w:rPr>
                            <w:b/>
                          </w:rPr>
                          <w:t>Fig.31.</w:t>
                        </w:r>
                        <w:r w:rsidR="00053D4A" w:rsidRPr="009A6EF5">
                          <w:t xml:space="preserve"> </w:t>
                        </w:r>
                        <w:r w:rsidR="00053D4A">
                          <w:t>Type-4 Wind</w:t>
                        </w:r>
                        <w:r w:rsidR="00053D4A" w:rsidRPr="009A6EF5">
                          <w:t xml:space="preserve">: </w:t>
                        </w:r>
                        <w:r w:rsidR="00053D4A">
                          <w:t>Pseudo-physical period impedance trajectory </w:t>
                        </w:r>
                      </w:p>
                    </w:txbxContent>
                  </v:textbox>
                </v:shape>
                <w10:anchorlock/>
              </v:group>
            </w:pict>
          </mc:Fallback>
        </mc:AlternateContent>
      </w:r>
    </w:p>
    <w:p w14:paraId="16DDDA3C" w14:textId="4F8ECB63" w:rsidR="00374D9B" w:rsidRDefault="008F5B55" w:rsidP="00374D9B">
      <w:pPr>
        <w:spacing w:before="120" w:after="120"/>
        <w:jc w:val="center"/>
      </w:pPr>
      <w:r>
        <w:rPr>
          <w:noProof/>
          <w:lang w:val="en-IN" w:eastAsia="en-IN"/>
        </w:rPr>
        <mc:AlternateContent>
          <mc:Choice Requires="wpc">
            <w:drawing>
              <wp:inline distT="0" distB="0" distL="0" distR="0" wp14:anchorId="7F810866" wp14:editId="16023098">
                <wp:extent cx="3246120" cy="1968508"/>
                <wp:effectExtent l="0" t="0" r="0" b="0"/>
                <wp:docPr id="2053822226" name="Canvas 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1605029537" name="Picture 1605029537" descr="A close-up of a graph">
                            <a:extLst>
                              <a:ext uri="{FF2B5EF4-FFF2-40B4-BE49-F238E27FC236}">
                                <a16:creationId xmlns:a16="http://schemas.microsoft.com/office/drawing/2014/main" id="{32F4C641-809B-9BDB-6012-E3AEF5CAC860}"/>
                              </a:ext>
                            </a:extLst>
                          </pic:cNvPr>
                          <pic:cNvPicPr>
                            <a:picLocks noChangeAspect="1"/>
                          </pic:cNvPicPr>
                        </pic:nvPicPr>
                        <pic:blipFill rotWithShape="1">
                          <a:blip r:embed="rId99" cstate="print">
                            <a:extLst>
                              <a:ext uri="{28A0092B-C50C-407E-A947-70E740481C1C}">
                                <a14:useLocalDpi xmlns:a14="http://schemas.microsoft.com/office/drawing/2010/main" val="0"/>
                              </a:ext>
                            </a:extLst>
                          </a:blip>
                          <a:srcRect l="13214" t="6954" r="52659" b="9960"/>
                          <a:stretch/>
                        </pic:blipFill>
                        <pic:spPr>
                          <a:xfrm>
                            <a:off x="278731" y="102687"/>
                            <a:ext cx="1021878" cy="1193121"/>
                          </a:xfrm>
                          <a:prstGeom prst="rect">
                            <a:avLst/>
                          </a:prstGeom>
                        </pic:spPr>
                      </pic:pic>
                      <wps:wsp>
                        <wps:cNvPr id="1476998706" name="Text Box 1"/>
                        <wps:cNvSpPr txBox="1"/>
                        <wps:spPr>
                          <a:xfrm>
                            <a:off x="331596" y="1376045"/>
                            <a:ext cx="871855" cy="227330"/>
                          </a:xfrm>
                          <a:prstGeom prst="rect">
                            <a:avLst/>
                          </a:prstGeom>
                          <a:solidFill>
                            <a:schemeClr val="lt1"/>
                          </a:solidFill>
                          <a:ln w="6350">
                            <a:noFill/>
                          </a:ln>
                        </wps:spPr>
                        <wps:txbx>
                          <w:txbxContent>
                            <w:p w14:paraId="182160D4" w14:textId="77777777" w:rsidR="00053D4A" w:rsidRDefault="00053D4A" w:rsidP="00110E8A">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20111573" name="Text Box 1"/>
                        <wps:cNvSpPr txBox="1"/>
                        <wps:spPr>
                          <a:xfrm rot="16200000">
                            <a:off x="-322252" y="575611"/>
                            <a:ext cx="871855" cy="227330"/>
                          </a:xfrm>
                          <a:prstGeom prst="rect">
                            <a:avLst/>
                          </a:prstGeom>
                          <a:solidFill>
                            <a:schemeClr val="lt1"/>
                          </a:solidFill>
                          <a:ln w="6350">
                            <a:noFill/>
                          </a:ln>
                        </wps:spPr>
                        <wps:txbx>
                          <w:txbxContent>
                            <w:p w14:paraId="33418DF0" w14:textId="77777777" w:rsidR="00053D4A" w:rsidRDefault="00053D4A" w:rsidP="00110E8A">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5619506" name="Text Box 2"/>
                        <wps:cNvSpPr txBox="1"/>
                        <wps:spPr>
                          <a:xfrm>
                            <a:off x="116443" y="595636"/>
                            <a:ext cx="312420" cy="220980"/>
                          </a:xfrm>
                          <a:prstGeom prst="rect">
                            <a:avLst/>
                          </a:prstGeom>
                          <a:noFill/>
                          <a:ln w="6350">
                            <a:noFill/>
                          </a:ln>
                        </wps:spPr>
                        <wps:txbx>
                          <w:txbxContent>
                            <w:p w14:paraId="7206273C" w14:textId="77777777" w:rsidR="00053D4A" w:rsidRDefault="00053D4A" w:rsidP="00110E8A">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43054804" name="Text Box 2"/>
                        <wps:cNvSpPr txBox="1"/>
                        <wps:spPr>
                          <a:xfrm>
                            <a:off x="87089" y="448941"/>
                            <a:ext cx="312420" cy="220980"/>
                          </a:xfrm>
                          <a:prstGeom prst="rect">
                            <a:avLst/>
                          </a:prstGeom>
                          <a:noFill/>
                          <a:ln w="6350">
                            <a:noFill/>
                          </a:ln>
                        </wps:spPr>
                        <wps:txbx>
                          <w:txbxContent>
                            <w:p w14:paraId="0C70A2F7" w14:textId="669ED11B" w:rsidR="00053D4A" w:rsidRDefault="00053D4A" w:rsidP="00110E8A">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60813688" name="Text Box 2"/>
                        <wps:cNvSpPr txBox="1"/>
                        <wps:spPr>
                          <a:xfrm>
                            <a:off x="87089" y="302246"/>
                            <a:ext cx="312420" cy="220980"/>
                          </a:xfrm>
                          <a:prstGeom prst="rect">
                            <a:avLst/>
                          </a:prstGeom>
                          <a:noFill/>
                          <a:ln w="6350">
                            <a:noFill/>
                          </a:ln>
                        </wps:spPr>
                        <wps:txbx>
                          <w:txbxContent>
                            <w:p w14:paraId="4AEA9D28" w14:textId="30641328" w:rsidR="00053D4A" w:rsidRDefault="00053D4A" w:rsidP="00110E8A">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4012707" name="Text Box 2"/>
                        <wps:cNvSpPr txBox="1"/>
                        <wps:spPr>
                          <a:xfrm>
                            <a:off x="92913" y="170221"/>
                            <a:ext cx="312420" cy="220980"/>
                          </a:xfrm>
                          <a:prstGeom prst="rect">
                            <a:avLst/>
                          </a:prstGeom>
                          <a:noFill/>
                          <a:ln w="6350">
                            <a:noFill/>
                          </a:ln>
                        </wps:spPr>
                        <wps:txbx>
                          <w:txbxContent>
                            <w:p w14:paraId="76CA128B" w14:textId="78E412AA" w:rsidR="00053D4A" w:rsidRDefault="00053D4A" w:rsidP="00110E8A">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5834076" name="Text Box 2"/>
                        <wps:cNvSpPr txBox="1"/>
                        <wps:spPr>
                          <a:xfrm>
                            <a:off x="87089" y="32362"/>
                            <a:ext cx="312420" cy="220980"/>
                          </a:xfrm>
                          <a:prstGeom prst="rect">
                            <a:avLst/>
                          </a:prstGeom>
                          <a:noFill/>
                          <a:ln w="6350">
                            <a:noFill/>
                          </a:ln>
                        </wps:spPr>
                        <wps:txbx>
                          <w:txbxContent>
                            <w:p w14:paraId="0CC7E37C" w14:textId="6F3F05A4" w:rsidR="00053D4A" w:rsidRDefault="00053D4A" w:rsidP="00110E8A">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29318263" name="Text Box 2"/>
                        <wps:cNvSpPr txBox="1"/>
                        <wps:spPr>
                          <a:xfrm>
                            <a:off x="52875" y="727579"/>
                            <a:ext cx="312420" cy="220980"/>
                          </a:xfrm>
                          <a:prstGeom prst="rect">
                            <a:avLst/>
                          </a:prstGeom>
                          <a:noFill/>
                          <a:ln w="6350">
                            <a:noFill/>
                          </a:ln>
                        </wps:spPr>
                        <wps:txbx>
                          <w:txbxContent>
                            <w:p w14:paraId="63A43A13" w14:textId="49A60860" w:rsidR="00053D4A" w:rsidRDefault="00053D4A" w:rsidP="00DB795B">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48903" name="Text Box 2"/>
                        <wps:cNvSpPr txBox="1"/>
                        <wps:spPr>
                          <a:xfrm>
                            <a:off x="57765" y="879246"/>
                            <a:ext cx="312420" cy="220980"/>
                          </a:xfrm>
                          <a:prstGeom prst="rect">
                            <a:avLst/>
                          </a:prstGeom>
                          <a:noFill/>
                          <a:ln w="6350">
                            <a:noFill/>
                          </a:ln>
                        </wps:spPr>
                        <wps:txbx>
                          <w:txbxContent>
                            <w:p w14:paraId="6BA07376" w14:textId="57790C16" w:rsidR="00053D4A" w:rsidRDefault="00053D4A" w:rsidP="00DB795B">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3959347" name="Text Box 2"/>
                        <wps:cNvSpPr txBox="1"/>
                        <wps:spPr>
                          <a:xfrm>
                            <a:off x="57765" y="1044747"/>
                            <a:ext cx="312420" cy="220980"/>
                          </a:xfrm>
                          <a:prstGeom prst="rect">
                            <a:avLst/>
                          </a:prstGeom>
                          <a:noFill/>
                          <a:ln w="6350">
                            <a:noFill/>
                          </a:ln>
                        </wps:spPr>
                        <wps:txbx>
                          <w:txbxContent>
                            <w:p w14:paraId="417AB940" w14:textId="08FB4C22" w:rsidR="00053D4A" w:rsidRDefault="00053D4A" w:rsidP="00DB795B">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0545060" name="Text Box 2"/>
                        <wps:cNvSpPr txBox="1"/>
                        <wps:spPr>
                          <a:xfrm>
                            <a:off x="57765" y="1172638"/>
                            <a:ext cx="312420" cy="220980"/>
                          </a:xfrm>
                          <a:prstGeom prst="rect">
                            <a:avLst/>
                          </a:prstGeom>
                          <a:noFill/>
                          <a:ln w="6350">
                            <a:noFill/>
                          </a:ln>
                        </wps:spPr>
                        <wps:txbx>
                          <w:txbxContent>
                            <w:p w14:paraId="26CA1E52" w14:textId="6A111DC5" w:rsidR="00053D4A" w:rsidRDefault="00053D4A" w:rsidP="00DB795B">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64638557" name="Straight Connector 1964638557"/>
                        <wps:cNvCnPr/>
                        <wps:spPr>
                          <a:xfrm flipH="1">
                            <a:off x="273841" y="112467"/>
                            <a:ext cx="4890" cy="1167882"/>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1926190066" name="Straight Connector 1926190066"/>
                        <wps:cNvCnPr/>
                        <wps:spPr>
                          <a:xfrm flipV="1">
                            <a:off x="273841" y="107862"/>
                            <a:ext cx="997528" cy="4571"/>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1356028017" name="Straight Connector 1356028017"/>
                        <wps:cNvCnPr/>
                        <wps:spPr>
                          <a:xfrm flipV="1">
                            <a:off x="278731" y="1280011"/>
                            <a:ext cx="996950" cy="4445"/>
                          </a:xfrm>
                          <a:prstGeom prst="line">
                            <a:avLst/>
                          </a:prstGeom>
                          <a:ln>
                            <a:solidFill>
                              <a:schemeClr val="tx1">
                                <a:lumMod val="95000"/>
                                <a:lumOff val="5000"/>
                              </a:schemeClr>
                            </a:solidFill>
                          </a:ln>
                        </wps:spPr>
                        <wps:style>
                          <a:lnRef idx="1">
                            <a:schemeClr val="accent1"/>
                          </a:lnRef>
                          <a:fillRef idx="0">
                            <a:schemeClr val="accent1"/>
                          </a:fillRef>
                          <a:effectRef idx="0">
                            <a:schemeClr val="accent1"/>
                          </a:effectRef>
                          <a:fontRef idx="minor">
                            <a:schemeClr val="tx1"/>
                          </a:fontRef>
                        </wps:style>
                        <wps:bodyPr/>
                      </wps:wsp>
                      <wps:wsp>
                        <wps:cNvPr id="2079928390" name="Text Box 2"/>
                        <wps:cNvSpPr txBox="1"/>
                        <wps:spPr>
                          <a:xfrm>
                            <a:off x="649436" y="1230568"/>
                            <a:ext cx="312420" cy="220345"/>
                          </a:xfrm>
                          <a:prstGeom prst="rect">
                            <a:avLst/>
                          </a:prstGeom>
                          <a:noFill/>
                          <a:ln w="6350">
                            <a:noFill/>
                          </a:ln>
                        </wps:spPr>
                        <wps:txbx>
                          <w:txbxContent>
                            <w:p w14:paraId="3CE64D55" w14:textId="77777777" w:rsidR="00053D4A" w:rsidRDefault="00053D4A" w:rsidP="00CB3C04">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5680404" name="Text Box 2"/>
                        <wps:cNvSpPr txBox="1"/>
                        <wps:spPr>
                          <a:xfrm>
                            <a:off x="512521" y="1231088"/>
                            <a:ext cx="312420" cy="220345"/>
                          </a:xfrm>
                          <a:prstGeom prst="rect">
                            <a:avLst/>
                          </a:prstGeom>
                          <a:noFill/>
                          <a:ln w="6350">
                            <a:noFill/>
                          </a:ln>
                        </wps:spPr>
                        <wps:txbx>
                          <w:txbxContent>
                            <w:p w14:paraId="74794891" w14:textId="62368BEB" w:rsidR="00053D4A" w:rsidRDefault="00053D4A" w:rsidP="00CB3C04">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7926785" name="Text Box 2"/>
                        <wps:cNvSpPr txBox="1"/>
                        <wps:spPr>
                          <a:xfrm>
                            <a:off x="371245" y="1230797"/>
                            <a:ext cx="312420" cy="220345"/>
                          </a:xfrm>
                          <a:prstGeom prst="rect">
                            <a:avLst/>
                          </a:prstGeom>
                          <a:noFill/>
                          <a:ln w="6350">
                            <a:noFill/>
                          </a:ln>
                        </wps:spPr>
                        <wps:txbx>
                          <w:txbxContent>
                            <w:p w14:paraId="7E7C559B" w14:textId="066E01FB" w:rsidR="00053D4A" w:rsidRDefault="00053D4A" w:rsidP="00CB3C04">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36049841" name="Text Box 2"/>
                        <wps:cNvSpPr txBox="1"/>
                        <wps:spPr>
                          <a:xfrm>
                            <a:off x="253358" y="1231016"/>
                            <a:ext cx="312420" cy="220345"/>
                          </a:xfrm>
                          <a:prstGeom prst="rect">
                            <a:avLst/>
                          </a:prstGeom>
                          <a:noFill/>
                          <a:ln w="6350">
                            <a:noFill/>
                          </a:ln>
                        </wps:spPr>
                        <wps:txbx>
                          <w:txbxContent>
                            <w:p w14:paraId="664C62B0" w14:textId="7BB62AB7" w:rsidR="00053D4A" w:rsidRDefault="00053D4A" w:rsidP="00CB3C04">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9517950" name="Text Box 2"/>
                        <wps:cNvSpPr txBox="1"/>
                        <wps:spPr>
                          <a:xfrm>
                            <a:off x="136003" y="1230567"/>
                            <a:ext cx="312420" cy="220345"/>
                          </a:xfrm>
                          <a:prstGeom prst="rect">
                            <a:avLst/>
                          </a:prstGeom>
                          <a:noFill/>
                          <a:ln w="6350">
                            <a:noFill/>
                          </a:ln>
                        </wps:spPr>
                        <wps:txbx>
                          <w:txbxContent>
                            <w:p w14:paraId="2330E7AD" w14:textId="04431E72" w:rsidR="00053D4A" w:rsidRDefault="00053D4A" w:rsidP="00CB3C04">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274700" name="Text Box 2"/>
                        <wps:cNvSpPr txBox="1"/>
                        <wps:spPr>
                          <a:xfrm>
                            <a:off x="732562" y="1230545"/>
                            <a:ext cx="312420" cy="220345"/>
                          </a:xfrm>
                          <a:prstGeom prst="rect">
                            <a:avLst/>
                          </a:prstGeom>
                          <a:noFill/>
                          <a:ln w="6350">
                            <a:noFill/>
                          </a:ln>
                        </wps:spPr>
                        <wps:txbx>
                          <w:txbxContent>
                            <w:p w14:paraId="777E38FC" w14:textId="1B55B54D" w:rsidR="00053D4A" w:rsidRDefault="00053D4A" w:rsidP="00CB3C04">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87054121" name="Text Box 2"/>
                        <wps:cNvSpPr txBox="1"/>
                        <wps:spPr>
                          <a:xfrm>
                            <a:off x="854809" y="1221537"/>
                            <a:ext cx="312420" cy="220345"/>
                          </a:xfrm>
                          <a:prstGeom prst="rect">
                            <a:avLst/>
                          </a:prstGeom>
                          <a:noFill/>
                          <a:ln w="6350">
                            <a:noFill/>
                          </a:ln>
                        </wps:spPr>
                        <wps:txbx>
                          <w:txbxContent>
                            <w:p w14:paraId="7B91784A" w14:textId="2E084DC8" w:rsidR="00053D4A" w:rsidRDefault="00053D4A" w:rsidP="00CB3C04">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5713346" name="Text Box 2"/>
                        <wps:cNvSpPr txBox="1"/>
                        <wps:spPr>
                          <a:xfrm>
                            <a:off x="963261" y="1221259"/>
                            <a:ext cx="312420" cy="220345"/>
                          </a:xfrm>
                          <a:prstGeom prst="rect">
                            <a:avLst/>
                          </a:prstGeom>
                          <a:noFill/>
                          <a:ln w="6350">
                            <a:noFill/>
                          </a:ln>
                        </wps:spPr>
                        <wps:txbx>
                          <w:txbxContent>
                            <w:p w14:paraId="53818645" w14:textId="16DCCBA5" w:rsidR="00053D4A" w:rsidRDefault="00053D4A" w:rsidP="00CB3C04">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62322450" name="Text Box 2"/>
                        <wps:cNvSpPr txBox="1"/>
                        <wps:spPr>
                          <a:xfrm>
                            <a:off x="1109081" y="1220954"/>
                            <a:ext cx="312420" cy="220345"/>
                          </a:xfrm>
                          <a:prstGeom prst="rect">
                            <a:avLst/>
                          </a:prstGeom>
                          <a:noFill/>
                          <a:ln w="6350">
                            <a:noFill/>
                          </a:ln>
                        </wps:spPr>
                        <wps:txbx>
                          <w:txbxContent>
                            <w:p w14:paraId="58C490C2" w14:textId="748FB480" w:rsidR="00053D4A" w:rsidRDefault="00053D4A" w:rsidP="00CB3C04">
                              <w:pPr>
                                <w:rPr>
                                  <w:sz w:val="13"/>
                                  <w:szCs w:val="13"/>
                                </w:rPr>
                              </w:pPr>
                              <w:r>
                                <w:rPr>
                                  <w:sz w:val="13"/>
                                  <w:szCs w:val="13"/>
                                </w:rPr>
                                <w:t>80</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36069890" name="Picture 436069890" descr="A close-up of a graph">
                            <a:extLst>
                              <a:ext uri="{FF2B5EF4-FFF2-40B4-BE49-F238E27FC236}">
                                <a16:creationId xmlns:a16="http://schemas.microsoft.com/office/drawing/2014/main" id="{32F4C641-809B-9BDB-6012-E3AEF5CAC860}"/>
                              </a:ext>
                            </a:extLst>
                          </pic:cNvPr>
                          <pic:cNvPicPr>
                            <a:picLocks noChangeAspect="1"/>
                          </pic:cNvPicPr>
                        </pic:nvPicPr>
                        <pic:blipFill rotWithShape="1">
                          <a:blip r:embed="rId100" cstate="print">
                            <a:extLst>
                              <a:ext uri="{28A0092B-C50C-407E-A947-70E740481C1C}">
                                <a14:useLocalDpi xmlns:a14="http://schemas.microsoft.com/office/drawing/2010/main" val="0"/>
                              </a:ext>
                            </a:extLst>
                          </a:blip>
                          <a:srcRect l="56556" t="7040" r="9095" b="10419"/>
                          <a:stretch/>
                        </pic:blipFill>
                        <pic:spPr>
                          <a:xfrm>
                            <a:off x="1696786" y="92816"/>
                            <a:ext cx="1051316" cy="1202994"/>
                          </a:xfrm>
                          <a:prstGeom prst="rect">
                            <a:avLst/>
                          </a:prstGeom>
                        </pic:spPr>
                      </pic:pic>
                      <wps:wsp>
                        <wps:cNvPr id="729388943" name="Text Box 1"/>
                        <wps:cNvSpPr txBox="1"/>
                        <wps:spPr>
                          <a:xfrm rot="16200000">
                            <a:off x="1070112" y="487911"/>
                            <a:ext cx="871855" cy="226695"/>
                          </a:xfrm>
                          <a:prstGeom prst="rect">
                            <a:avLst/>
                          </a:prstGeom>
                          <a:solidFill>
                            <a:schemeClr val="lt1"/>
                          </a:solidFill>
                          <a:ln w="6350">
                            <a:noFill/>
                          </a:ln>
                        </wps:spPr>
                        <wps:txbx>
                          <w:txbxContent>
                            <w:p w14:paraId="4B3CE14C" w14:textId="77777777" w:rsidR="00053D4A" w:rsidRDefault="00053D4A" w:rsidP="008F0465">
                              <w:pPr>
                                <w:rPr>
                                  <w:sz w:val="16"/>
                                  <w:szCs w:val="16"/>
                                </w:rPr>
                              </w:pPr>
                              <w:r>
                                <w:rPr>
                                  <w:sz w:val="16"/>
                                  <w:szCs w:val="16"/>
                                </w:rPr>
                                <w:t>Reactance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4263728" name="Text Box 1"/>
                        <wps:cNvSpPr txBox="1"/>
                        <wps:spPr>
                          <a:xfrm>
                            <a:off x="1876247" y="1376680"/>
                            <a:ext cx="871855" cy="226695"/>
                          </a:xfrm>
                          <a:prstGeom prst="rect">
                            <a:avLst/>
                          </a:prstGeom>
                          <a:solidFill>
                            <a:schemeClr val="lt1"/>
                          </a:solidFill>
                          <a:ln w="6350">
                            <a:noFill/>
                          </a:ln>
                        </wps:spPr>
                        <wps:txbx>
                          <w:txbxContent>
                            <w:p w14:paraId="70F515EB" w14:textId="77777777" w:rsidR="00053D4A" w:rsidRDefault="00053D4A" w:rsidP="008F0465">
                              <w:pPr>
                                <w:rPr>
                                  <w:sz w:val="16"/>
                                  <w:szCs w:val="16"/>
                                </w:rPr>
                              </w:pPr>
                              <w:r>
                                <w:rPr>
                                  <w:sz w:val="16"/>
                                  <w:szCs w:val="16"/>
                                </w:rPr>
                                <w:t>Resistance (Ω)</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6777432" name="Text Box 2"/>
                        <wps:cNvSpPr txBox="1"/>
                        <wps:spPr>
                          <a:xfrm>
                            <a:off x="1563827" y="585856"/>
                            <a:ext cx="312420" cy="220345"/>
                          </a:xfrm>
                          <a:prstGeom prst="rect">
                            <a:avLst/>
                          </a:prstGeom>
                          <a:noFill/>
                          <a:ln w="6350">
                            <a:noFill/>
                          </a:ln>
                        </wps:spPr>
                        <wps:txbx>
                          <w:txbxContent>
                            <w:p w14:paraId="42E5F458" w14:textId="77777777" w:rsidR="00053D4A" w:rsidRDefault="00053D4A" w:rsidP="00122B31">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1339670" name="Text Box 2"/>
                        <wps:cNvSpPr txBox="1"/>
                        <wps:spPr>
                          <a:xfrm>
                            <a:off x="1514937" y="468500"/>
                            <a:ext cx="312420" cy="220345"/>
                          </a:xfrm>
                          <a:prstGeom prst="rect">
                            <a:avLst/>
                          </a:prstGeom>
                          <a:noFill/>
                          <a:ln w="6350">
                            <a:noFill/>
                          </a:ln>
                        </wps:spPr>
                        <wps:txbx>
                          <w:txbxContent>
                            <w:p w14:paraId="33EB1C9C" w14:textId="290F0664" w:rsidR="00053D4A" w:rsidRDefault="00053D4A" w:rsidP="00122B31">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93174254" name="Text Box 2"/>
                        <wps:cNvSpPr txBox="1"/>
                        <wps:spPr>
                          <a:xfrm>
                            <a:off x="1514937" y="346255"/>
                            <a:ext cx="312420" cy="220345"/>
                          </a:xfrm>
                          <a:prstGeom prst="rect">
                            <a:avLst/>
                          </a:prstGeom>
                          <a:noFill/>
                          <a:ln w="6350">
                            <a:noFill/>
                          </a:ln>
                        </wps:spPr>
                        <wps:txbx>
                          <w:txbxContent>
                            <w:p w14:paraId="6227B6BD" w14:textId="481EB297" w:rsidR="00053D4A" w:rsidRDefault="00053D4A" w:rsidP="00122B31">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4595744" name="Text Box 2"/>
                        <wps:cNvSpPr txBox="1"/>
                        <wps:spPr>
                          <a:xfrm>
                            <a:off x="1519827" y="220427"/>
                            <a:ext cx="312420" cy="220345"/>
                          </a:xfrm>
                          <a:prstGeom prst="rect">
                            <a:avLst/>
                          </a:prstGeom>
                          <a:noFill/>
                          <a:ln w="6350">
                            <a:noFill/>
                          </a:ln>
                        </wps:spPr>
                        <wps:txbx>
                          <w:txbxContent>
                            <w:p w14:paraId="1D4BC657" w14:textId="439AEF40" w:rsidR="00053D4A" w:rsidRDefault="00053D4A" w:rsidP="00122B31">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97665073" name="Text Box 2"/>
                        <wps:cNvSpPr txBox="1"/>
                        <wps:spPr>
                          <a:xfrm>
                            <a:off x="1519827" y="82236"/>
                            <a:ext cx="312420" cy="220345"/>
                          </a:xfrm>
                          <a:prstGeom prst="rect">
                            <a:avLst/>
                          </a:prstGeom>
                          <a:noFill/>
                          <a:ln w="6350">
                            <a:noFill/>
                          </a:ln>
                        </wps:spPr>
                        <wps:txbx>
                          <w:txbxContent>
                            <w:p w14:paraId="6CDBD8DF" w14:textId="5B2F3E27" w:rsidR="00053D4A" w:rsidRDefault="00053D4A" w:rsidP="00122B31">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4621871" name="Text Box 2"/>
                        <wps:cNvSpPr txBox="1"/>
                        <wps:spPr>
                          <a:xfrm>
                            <a:off x="1495377" y="712993"/>
                            <a:ext cx="312420" cy="220345"/>
                          </a:xfrm>
                          <a:prstGeom prst="rect">
                            <a:avLst/>
                          </a:prstGeom>
                          <a:noFill/>
                          <a:ln w="6350">
                            <a:noFill/>
                          </a:ln>
                        </wps:spPr>
                        <wps:txbx>
                          <w:txbxContent>
                            <w:p w14:paraId="6C907DFC" w14:textId="4D02D618" w:rsidR="00053D4A" w:rsidRDefault="00053D4A" w:rsidP="008B3574">
                              <w:pPr>
                                <w:rPr>
                                  <w:sz w:val="13"/>
                                  <w:szCs w:val="13"/>
                                </w:rPr>
                              </w:pPr>
                              <w:r>
                                <w:rPr>
                                  <w:sz w:val="13"/>
                                  <w:szCs w:val="13"/>
                                </w:rPr>
                                <w:t>-10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5502983" name="Text Box 2"/>
                        <wps:cNvSpPr txBox="1"/>
                        <wps:spPr>
                          <a:xfrm>
                            <a:off x="1495377" y="834017"/>
                            <a:ext cx="312420" cy="220345"/>
                          </a:xfrm>
                          <a:prstGeom prst="rect">
                            <a:avLst/>
                          </a:prstGeom>
                          <a:noFill/>
                          <a:ln w="6350">
                            <a:noFill/>
                          </a:ln>
                        </wps:spPr>
                        <wps:txbx>
                          <w:txbxContent>
                            <w:p w14:paraId="53484F46" w14:textId="1259406C" w:rsidR="00053D4A" w:rsidRDefault="00053D4A" w:rsidP="008B3574">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6293730" name="Text Box 2"/>
                        <wps:cNvSpPr txBox="1"/>
                        <wps:spPr>
                          <a:xfrm>
                            <a:off x="1500268" y="942581"/>
                            <a:ext cx="312420" cy="220345"/>
                          </a:xfrm>
                          <a:prstGeom prst="rect">
                            <a:avLst/>
                          </a:prstGeom>
                          <a:noFill/>
                          <a:ln w="6350">
                            <a:noFill/>
                          </a:ln>
                        </wps:spPr>
                        <wps:txbx>
                          <w:txbxContent>
                            <w:p w14:paraId="7B78D8F7" w14:textId="572153D1" w:rsidR="00053D4A" w:rsidRDefault="00053D4A" w:rsidP="008B3574">
                              <w:pPr>
                                <w:rPr>
                                  <w:sz w:val="13"/>
                                  <w:szCs w:val="13"/>
                                </w:rPr>
                              </w:pPr>
                              <w:r>
                                <w:rPr>
                                  <w:sz w:val="13"/>
                                  <w:szCs w:val="13"/>
                                </w:rPr>
                                <w:t>-30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54312111" name="Text Box 2"/>
                        <wps:cNvSpPr txBox="1"/>
                        <wps:spPr>
                          <a:xfrm>
                            <a:off x="1495377" y="1069950"/>
                            <a:ext cx="312420" cy="220345"/>
                          </a:xfrm>
                          <a:prstGeom prst="rect">
                            <a:avLst/>
                          </a:prstGeom>
                          <a:noFill/>
                          <a:ln w="6350">
                            <a:noFill/>
                          </a:ln>
                        </wps:spPr>
                        <wps:txbx>
                          <w:txbxContent>
                            <w:p w14:paraId="1497B8A5" w14:textId="1A5A2CFA" w:rsidR="00053D4A" w:rsidRDefault="00053D4A" w:rsidP="008B3574">
                              <w:pPr>
                                <w:rPr>
                                  <w:sz w:val="13"/>
                                  <w:szCs w:val="13"/>
                                </w:rPr>
                              </w:pPr>
                              <w:r>
                                <w:rPr>
                                  <w:sz w:val="13"/>
                                  <w:szCs w:val="13"/>
                                </w:rPr>
                                <w:t>-40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4073302" name="Text Box 2"/>
                        <wps:cNvSpPr txBox="1"/>
                        <wps:spPr>
                          <a:xfrm>
                            <a:off x="1561840" y="1231121"/>
                            <a:ext cx="373094" cy="220345"/>
                          </a:xfrm>
                          <a:prstGeom prst="rect">
                            <a:avLst/>
                          </a:prstGeom>
                          <a:noFill/>
                          <a:ln w="6350">
                            <a:noFill/>
                          </a:ln>
                        </wps:spPr>
                        <wps:txbx>
                          <w:txbxContent>
                            <w:p w14:paraId="426A3F9A" w14:textId="7D578A8F" w:rsidR="00053D4A" w:rsidRDefault="00053D4A" w:rsidP="001B519A">
                              <w:pPr>
                                <w:rPr>
                                  <w:sz w:val="13"/>
                                  <w:szCs w:val="13"/>
                                </w:rPr>
                              </w:pPr>
                              <w:r>
                                <w:rPr>
                                  <w:sz w:val="13"/>
                                  <w:szCs w:val="13"/>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3077959" name="Text Box 2"/>
                        <wps:cNvSpPr txBox="1"/>
                        <wps:spPr>
                          <a:xfrm>
                            <a:off x="1812688" y="1231122"/>
                            <a:ext cx="312420" cy="220345"/>
                          </a:xfrm>
                          <a:prstGeom prst="rect">
                            <a:avLst/>
                          </a:prstGeom>
                          <a:noFill/>
                          <a:ln w="6350">
                            <a:noFill/>
                          </a:ln>
                        </wps:spPr>
                        <wps:txbx>
                          <w:txbxContent>
                            <w:p w14:paraId="643D3222" w14:textId="1E6FF6D2" w:rsidR="00053D4A" w:rsidRDefault="00053D4A" w:rsidP="001B519A">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6763867" name="Text Box 2"/>
                        <wps:cNvSpPr txBox="1"/>
                        <wps:spPr>
                          <a:xfrm>
                            <a:off x="1994141" y="1231120"/>
                            <a:ext cx="312420" cy="220345"/>
                          </a:xfrm>
                          <a:prstGeom prst="rect">
                            <a:avLst/>
                          </a:prstGeom>
                          <a:noFill/>
                          <a:ln w="6350">
                            <a:noFill/>
                          </a:ln>
                        </wps:spPr>
                        <wps:txbx>
                          <w:txbxContent>
                            <w:p w14:paraId="07D30BAB" w14:textId="1B924D2E" w:rsidR="00053D4A" w:rsidRDefault="00053D4A" w:rsidP="001B519A">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6437756" name="Text Box 2"/>
                        <wps:cNvSpPr txBox="1"/>
                        <wps:spPr>
                          <a:xfrm>
                            <a:off x="2165286" y="1230799"/>
                            <a:ext cx="312420" cy="220345"/>
                          </a:xfrm>
                          <a:prstGeom prst="rect">
                            <a:avLst/>
                          </a:prstGeom>
                          <a:noFill/>
                          <a:ln w="6350">
                            <a:noFill/>
                          </a:ln>
                        </wps:spPr>
                        <wps:txbx>
                          <w:txbxContent>
                            <w:p w14:paraId="46A20029" w14:textId="77777777" w:rsidR="00053D4A" w:rsidRDefault="00053D4A" w:rsidP="0024668D">
                              <w:pPr>
                                <w:rPr>
                                  <w:sz w:val="13"/>
                                  <w:szCs w:val="13"/>
                                </w:rPr>
                              </w:pPr>
                              <w:r>
                                <w:rPr>
                                  <w:sz w:val="13"/>
                                  <w:szCs w:val="13"/>
                                </w:rPr>
                                <w:t>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06351650" name="Text Box 2"/>
                        <wps:cNvSpPr txBox="1"/>
                        <wps:spPr>
                          <a:xfrm>
                            <a:off x="2238634" y="1226062"/>
                            <a:ext cx="312420" cy="220345"/>
                          </a:xfrm>
                          <a:prstGeom prst="rect">
                            <a:avLst/>
                          </a:prstGeom>
                          <a:noFill/>
                          <a:ln w="6350">
                            <a:noFill/>
                          </a:ln>
                        </wps:spPr>
                        <wps:txbx>
                          <w:txbxContent>
                            <w:p w14:paraId="01469FB2" w14:textId="3672E55F" w:rsidR="00053D4A" w:rsidRDefault="00053D4A" w:rsidP="0024668D">
                              <w:pPr>
                                <w:rPr>
                                  <w:sz w:val="13"/>
                                  <w:szCs w:val="13"/>
                                </w:rPr>
                              </w:pPr>
                              <w:r>
                                <w:rPr>
                                  <w:sz w:val="13"/>
                                  <w:szCs w:val="13"/>
                                </w:rPr>
                                <w:t>20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96710819" name="Text Box 2"/>
                        <wps:cNvSpPr txBox="1"/>
                        <wps:spPr>
                          <a:xfrm>
                            <a:off x="2429338" y="1221308"/>
                            <a:ext cx="312420" cy="220345"/>
                          </a:xfrm>
                          <a:prstGeom prst="rect">
                            <a:avLst/>
                          </a:prstGeom>
                          <a:noFill/>
                          <a:ln w="6350">
                            <a:noFill/>
                          </a:ln>
                        </wps:spPr>
                        <wps:txbx>
                          <w:txbxContent>
                            <w:p w14:paraId="25119D17" w14:textId="29F67CDC" w:rsidR="00053D4A" w:rsidRDefault="00053D4A" w:rsidP="0024668D">
                              <w:pPr>
                                <w:rPr>
                                  <w:sz w:val="13"/>
                                  <w:szCs w:val="13"/>
                                </w:rPr>
                              </w:pPr>
                              <w:r>
                                <w:rPr>
                                  <w:sz w:val="13"/>
                                  <w:szCs w:val="13"/>
                                </w:rPr>
                                <w:t>60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3590302" name="Text Box 2"/>
                        <wps:cNvSpPr txBox="1"/>
                        <wps:spPr>
                          <a:xfrm>
                            <a:off x="2581444" y="1230615"/>
                            <a:ext cx="381810" cy="220345"/>
                          </a:xfrm>
                          <a:prstGeom prst="rect">
                            <a:avLst/>
                          </a:prstGeom>
                          <a:noFill/>
                          <a:ln w="6350">
                            <a:noFill/>
                          </a:ln>
                        </wps:spPr>
                        <wps:txbx>
                          <w:txbxContent>
                            <w:p w14:paraId="5CB7924F" w14:textId="05A66527" w:rsidR="00053D4A" w:rsidRDefault="00053D4A" w:rsidP="0024668D">
                              <w:pPr>
                                <w:rPr>
                                  <w:sz w:val="13"/>
                                  <w:szCs w:val="13"/>
                                </w:rPr>
                              </w:pPr>
                              <w:r>
                                <w:rPr>
                                  <w:sz w:val="13"/>
                                  <w:szCs w:val="13"/>
                                </w:rPr>
                                <w:t>100</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64346208" name="Text Box 6"/>
                        <wps:cNvSpPr txBox="1"/>
                        <wps:spPr>
                          <a:xfrm>
                            <a:off x="2530940" y="562517"/>
                            <a:ext cx="679553" cy="408655"/>
                          </a:xfrm>
                          <a:prstGeom prst="rect">
                            <a:avLst/>
                          </a:prstGeom>
                          <a:noFill/>
                          <a:ln w="6350">
                            <a:noFill/>
                          </a:ln>
                        </wps:spPr>
                        <wps:txbx>
                          <w:txbxContent>
                            <w:p w14:paraId="7AF24B23" w14:textId="41EE46DE" w:rsidR="00053D4A" w:rsidRPr="00333BCE" w:rsidRDefault="00053D4A" w:rsidP="008D5B24">
                              <w:pPr>
                                <w:rPr>
                                  <w:sz w:val="16"/>
                                  <w:szCs w:val="16"/>
                                </w:rPr>
                              </w:pPr>
                              <w:r w:rsidRPr="00333BCE">
                                <w:rPr>
                                  <w:sz w:val="16"/>
                                  <w:szCs w:val="16"/>
                                </w:rPr>
                                <w:t>Trajectory inside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98183068" name="Text Box 1"/>
                        <wps:cNvSpPr txBox="1"/>
                        <wps:spPr>
                          <a:xfrm>
                            <a:off x="17814" y="1569468"/>
                            <a:ext cx="3051958" cy="395403"/>
                          </a:xfrm>
                          <a:prstGeom prst="rect">
                            <a:avLst/>
                          </a:prstGeom>
                          <a:noFill/>
                          <a:ln w="6350">
                            <a:noFill/>
                          </a:ln>
                        </wps:spPr>
                        <wps:txbx>
                          <w:txbxContent>
                            <w:p w14:paraId="42312B80" w14:textId="33CDF62B" w:rsidR="00053D4A" w:rsidRDefault="00147500" w:rsidP="00B74EBB">
                              <w:pPr>
                                <w:pStyle w:val="FigureCaption"/>
                              </w:pPr>
                              <w:r>
                                <w:rPr>
                                  <w:b/>
                                </w:rPr>
                                <w:t>Fig.32.</w:t>
                              </w:r>
                              <w:r w:rsidR="00053D4A" w:rsidRPr="009A6EF5">
                                <w:t xml:space="preserve"> </w:t>
                              </w:r>
                              <w:r w:rsidR="00053D4A">
                                <w:t>Type-4 Wind</w:t>
                              </w:r>
                              <w:r w:rsidR="00053D4A" w:rsidRPr="009A6EF5">
                                <w:t xml:space="preserve">: </w:t>
                              </w:r>
                              <w:r w:rsidR="00053D4A">
                                <w:t>Inverter control period impedance trajectory </w:t>
                              </w:r>
                            </w:p>
                            <w:p w14:paraId="56C2CAB7" w14:textId="3B7C4A18" w:rsidR="00053D4A" w:rsidRDefault="00053D4A" w:rsidP="00516ADE">
                              <w:pPr>
                                <w:jc w:val="center"/>
                              </w:pP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F810866" id="Canvas 41" o:spid="_x0000_s1529" editas="canvas" style="width:255.6pt;height:155pt;mso-position-horizontal-relative:char;mso-position-vertical-relative:line" coordsize="32461,1968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">
                <v:shape id="_x0000_s1530" type="#_x0000_t75" style="position:absolute;width:32461;height:19685;visibility:visible;mso-wrap-style:square" filled="t">
                  <v:fill o:detectmouseclick="t"/>
                  <v:path o:connecttype="none"/>
                </v:shape>
                <v:shape id="Picture 1605029537" o:spid="_x0000_s1531" type="#_x0000_t75" alt="A close-up of a graph" style="position:absolute;left:2787;top:1026;width:10219;height:119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">
                  <v:imagedata r:id="rId101" o:title="A close-up of a graph" croptop="4557f" cropbottom="6527f" cropleft="8660f" cropright="34511f"/>
                </v:shape>
                <v:shape id="Text Box 1" o:spid="_x0000_s1532" type="#_x0000_t202" style="position:absolute;left:3315;top:13760;width:8719;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" fillcolor="white [3201]" stroked="f" strokeweight=".5pt">
                  <v:textbox>
                    <w:txbxContent>
                      <w:p w14:paraId="182160D4" w14:textId="77777777" w:rsidR="00053D4A" w:rsidRDefault="00053D4A" w:rsidP="00110E8A">
                        <w:pPr>
                          <w:rPr>
                            <w:sz w:val="16"/>
                            <w:szCs w:val="16"/>
                          </w:rPr>
                        </w:pPr>
                        <w:r>
                          <w:rPr>
                            <w:sz w:val="16"/>
                            <w:szCs w:val="16"/>
                          </w:rPr>
                          <w:t>Resistance (Ω)</w:t>
                        </w:r>
                      </w:p>
                    </w:txbxContent>
                  </v:textbox>
                </v:shape>
                <v:shape id="Text Box 1" o:spid="_x0000_s1533" type="#_x0000_t202" style="position:absolute;left:-3223;top:5756;width:8719;height:2273;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" fillcolor="white [3201]" stroked="f" strokeweight=".5pt">
                  <v:textbox>
                    <w:txbxContent>
                      <w:p w14:paraId="33418DF0" w14:textId="77777777" w:rsidR="00053D4A" w:rsidRDefault="00053D4A" w:rsidP="00110E8A">
                        <w:pPr>
                          <w:rPr>
                            <w:sz w:val="16"/>
                            <w:szCs w:val="16"/>
                          </w:rPr>
                        </w:pPr>
                        <w:r>
                          <w:rPr>
                            <w:sz w:val="16"/>
                            <w:szCs w:val="16"/>
                          </w:rPr>
                          <w:t>Reactance (Ω)</w:t>
                        </w:r>
                      </w:p>
                    </w:txbxContent>
                  </v:textbox>
                </v:shape>
                <v:shape id="Text Box 2" o:spid="_x0000_s1534" type="#_x0000_t202" style="position:absolute;left:1164;top:5956;width:312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" filled="f" stroked="f" strokeweight=".5pt">
                  <v:textbox>
                    <w:txbxContent>
                      <w:p w14:paraId="7206273C" w14:textId="77777777" w:rsidR="00053D4A" w:rsidRDefault="00053D4A" w:rsidP="00110E8A">
                        <w:pPr>
                          <w:rPr>
                            <w:sz w:val="13"/>
                            <w:szCs w:val="13"/>
                          </w:rPr>
                        </w:pPr>
                        <w:r>
                          <w:rPr>
                            <w:sz w:val="13"/>
                            <w:szCs w:val="13"/>
                          </w:rPr>
                          <w:t>0</w:t>
                        </w:r>
                      </w:p>
                    </w:txbxContent>
                  </v:textbox>
                </v:shape>
                <v:shape id="Text Box 2" o:spid="_x0000_s1535" type="#_x0000_t202" style="position:absolute;left:870;top:4489;width:3125;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" filled="f" stroked="f" strokeweight=".5pt">
                  <v:textbox>
                    <w:txbxContent>
                      <w:p w14:paraId="0C70A2F7" w14:textId="669ED11B" w:rsidR="00053D4A" w:rsidRDefault="00053D4A" w:rsidP="00110E8A">
                        <w:pPr>
                          <w:rPr>
                            <w:sz w:val="13"/>
                            <w:szCs w:val="13"/>
                          </w:rPr>
                        </w:pPr>
                        <w:r>
                          <w:rPr>
                            <w:sz w:val="13"/>
                            <w:szCs w:val="13"/>
                          </w:rPr>
                          <w:t>10</w:t>
                        </w:r>
                      </w:p>
                    </w:txbxContent>
                  </v:textbox>
                </v:shape>
                <v:shape id="Text Box 2" o:spid="_x0000_s1536" type="#_x0000_t202" style="position:absolute;left:870;top:3022;width:3125;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" filled="f" stroked="f" strokeweight=".5pt">
                  <v:textbox>
                    <w:txbxContent>
                      <w:p w14:paraId="4AEA9D28" w14:textId="30641328" w:rsidR="00053D4A" w:rsidRDefault="00053D4A" w:rsidP="00110E8A">
                        <w:pPr>
                          <w:rPr>
                            <w:sz w:val="13"/>
                            <w:szCs w:val="13"/>
                          </w:rPr>
                        </w:pPr>
                        <w:r>
                          <w:rPr>
                            <w:sz w:val="13"/>
                            <w:szCs w:val="13"/>
                          </w:rPr>
                          <w:t>20</w:t>
                        </w:r>
                      </w:p>
                    </w:txbxContent>
                  </v:textbox>
                </v:shape>
                <v:shape id="Text Box 2" o:spid="_x0000_s1537" type="#_x0000_t202" style="position:absolute;left:929;top:1702;width:312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" filled="f" stroked="f" strokeweight=".5pt">
                  <v:textbox>
                    <w:txbxContent>
                      <w:p w14:paraId="76CA128B" w14:textId="78E412AA" w:rsidR="00053D4A" w:rsidRDefault="00053D4A" w:rsidP="00110E8A">
                        <w:pPr>
                          <w:rPr>
                            <w:sz w:val="13"/>
                            <w:szCs w:val="13"/>
                          </w:rPr>
                        </w:pPr>
                        <w:r>
                          <w:rPr>
                            <w:sz w:val="13"/>
                            <w:szCs w:val="13"/>
                          </w:rPr>
                          <w:t>30</w:t>
                        </w:r>
                      </w:p>
                    </w:txbxContent>
                  </v:textbox>
                </v:shape>
                <v:shape id="Text Box 2" o:spid="_x0000_s1538" type="#_x0000_t202" style="position:absolute;left:870;top:323;width:3125;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" filled="f" stroked="f" strokeweight=".5pt">
                  <v:textbox>
                    <w:txbxContent>
                      <w:p w14:paraId="0CC7E37C" w14:textId="6F3F05A4" w:rsidR="00053D4A" w:rsidRDefault="00053D4A" w:rsidP="00110E8A">
                        <w:pPr>
                          <w:rPr>
                            <w:sz w:val="13"/>
                            <w:szCs w:val="13"/>
                          </w:rPr>
                        </w:pPr>
                        <w:r>
                          <w:rPr>
                            <w:sz w:val="13"/>
                            <w:szCs w:val="13"/>
                          </w:rPr>
                          <w:t>40</w:t>
                        </w:r>
                      </w:p>
                    </w:txbxContent>
                  </v:textbox>
                </v:shape>
                <v:shape id="Text Box 2" o:spid="_x0000_s1539" type="#_x0000_t202" style="position:absolute;left:528;top:7275;width:312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" filled="f" stroked="f" strokeweight=".5pt">
                  <v:textbox>
                    <w:txbxContent>
                      <w:p w14:paraId="63A43A13" w14:textId="49A60860" w:rsidR="00053D4A" w:rsidRDefault="00053D4A" w:rsidP="00DB795B">
                        <w:pPr>
                          <w:rPr>
                            <w:sz w:val="13"/>
                            <w:szCs w:val="13"/>
                          </w:rPr>
                        </w:pPr>
                        <w:r>
                          <w:rPr>
                            <w:sz w:val="13"/>
                            <w:szCs w:val="13"/>
                          </w:rPr>
                          <w:t>-10</w:t>
                        </w:r>
                      </w:p>
                    </w:txbxContent>
                  </v:textbox>
                </v:shape>
                <v:shape id="Text Box 2" o:spid="_x0000_s1540" type="#_x0000_t202" style="position:absolute;left:577;top:8792;width:312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" filled="f" stroked="f" strokeweight=".5pt">
                  <v:textbox>
                    <w:txbxContent>
                      <w:p w14:paraId="6BA07376" w14:textId="57790C16" w:rsidR="00053D4A" w:rsidRDefault="00053D4A" w:rsidP="00DB795B">
                        <w:pPr>
                          <w:rPr>
                            <w:sz w:val="13"/>
                            <w:szCs w:val="13"/>
                          </w:rPr>
                        </w:pPr>
                        <w:r>
                          <w:rPr>
                            <w:sz w:val="13"/>
                            <w:szCs w:val="13"/>
                          </w:rPr>
                          <w:t>-20</w:t>
                        </w:r>
                      </w:p>
                    </w:txbxContent>
                  </v:textbox>
                </v:shape>
                <v:shape id="Text Box 2" o:spid="_x0000_s1541" type="#_x0000_t202" style="position:absolute;left:577;top:10447;width:312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" filled="f" stroked="f" strokeweight=".5pt">
                  <v:textbox>
                    <w:txbxContent>
                      <w:p w14:paraId="417AB940" w14:textId="08FB4C22" w:rsidR="00053D4A" w:rsidRDefault="00053D4A" w:rsidP="00DB795B">
                        <w:pPr>
                          <w:rPr>
                            <w:sz w:val="13"/>
                            <w:szCs w:val="13"/>
                          </w:rPr>
                        </w:pPr>
                        <w:r>
                          <w:rPr>
                            <w:sz w:val="13"/>
                            <w:szCs w:val="13"/>
                          </w:rPr>
                          <w:t>-30</w:t>
                        </w:r>
                      </w:p>
                    </w:txbxContent>
                  </v:textbox>
                </v:shape>
                <v:shape id="Text Box 2" o:spid="_x0000_s1542" type="#_x0000_t202" style="position:absolute;left:577;top:11726;width:3124;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" filled="f" stroked="f" strokeweight=".5pt">
                  <v:textbox>
                    <w:txbxContent>
                      <w:p w14:paraId="26CA1E52" w14:textId="6A111DC5" w:rsidR="00053D4A" w:rsidRDefault="00053D4A" w:rsidP="00DB795B">
                        <w:pPr>
                          <w:rPr>
                            <w:sz w:val="13"/>
                            <w:szCs w:val="13"/>
                          </w:rPr>
                        </w:pPr>
                        <w:r>
                          <w:rPr>
                            <w:sz w:val="13"/>
                            <w:szCs w:val="13"/>
                          </w:rPr>
                          <w:t>-40</w:t>
                        </w:r>
                      </w:p>
                    </w:txbxContent>
                  </v:textbox>
                </v:shape>
                <v:line id="Straight Connector 1964638557" o:spid="_x0000_s1543" style="position:absolute;flip:x;visibility:visible;mso-wrap-style:square" from="2738,1124" to="2787,128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" strokecolor="#0d0d0d [3069]" strokeweight=".5pt">
                  <v:stroke joinstyle="miter"/>
                </v:line>
                <v:line id="Straight Connector 1926190066" o:spid="_x0000_s1544" style="position:absolute;flip:y;visibility:visible;mso-wrap-style:square" from="2738,1078" to="12713,112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" strokecolor="#0d0d0d [3069]" strokeweight=".5pt">
                  <v:stroke joinstyle="miter"/>
                </v:line>
                <v:line id="Straight Connector 1356028017" o:spid="_x0000_s1545" style="position:absolute;flip:y;visibility:visible;mso-wrap-style:square" from="2787,12800" to="12756,12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" strokecolor="#0d0d0d [3069]" strokeweight=".5pt">
                  <v:stroke joinstyle="miter"/>
                </v:line>
                <v:shape id="Text Box 2" o:spid="_x0000_s1546" type="#_x0000_t202" style="position:absolute;left:6494;top:12305;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" filled="f" stroked="f" strokeweight=".5pt">
                  <v:textbox>
                    <w:txbxContent>
                      <w:p w14:paraId="3CE64D55" w14:textId="77777777" w:rsidR="00053D4A" w:rsidRDefault="00053D4A" w:rsidP="00CB3C04">
                        <w:pPr>
                          <w:rPr>
                            <w:sz w:val="13"/>
                            <w:szCs w:val="13"/>
                          </w:rPr>
                        </w:pPr>
                        <w:r>
                          <w:rPr>
                            <w:sz w:val="13"/>
                            <w:szCs w:val="13"/>
                          </w:rPr>
                          <w:t>0</w:t>
                        </w:r>
                      </w:p>
                    </w:txbxContent>
                  </v:textbox>
                </v:shape>
                <v:shape id="Text Box 2" o:spid="_x0000_s1547" type="#_x0000_t202" style="position:absolute;left:5125;top:12310;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" filled="f" stroked="f" strokeweight=".5pt">
                  <v:textbox>
                    <w:txbxContent>
                      <w:p w14:paraId="74794891" w14:textId="62368BEB" w:rsidR="00053D4A" w:rsidRDefault="00053D4A" w:rsidP="00CB3C04">
                        <w:pPr>
                          <w:rPr>
                            <w:sz w:val="13"/>
                            <w:szCs w:val="13"/>
                          </w:rPr>
                        </w:pPr>
                        <w:r>
                          <w:rPr>
                            <w:sz w:val="13"/>
                            <w:szCs w:val="13"/>
                          </w:rPr>
                          <w:t>-20</w:t>
                        </w:r>
                      </w:p>
                    </w:txbxContent>
                  </v:textbox>
                </v:shape>
                <v:shape id="Text Box 2" o:spid="_x0000_s1548" type="#_x0000_t202" style="position:absolute;left:3712;top:12307;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" filled="f" stroked="f" strokeweight=".5pt">
                  <v:textbox>
                    <w:txbxContent>
                      <w:p w14:paraId="7E7C559B" w14:textId="066E01FB" w:rsidR="00053D4A" w:rsidRDefault="00053D4A" w:rsidP="00CB3C04">
                        <w:pPr>
                          <w:rPr>
                            <w:sz w:val="13"/>
                            <w:szCs w:val="13"/>
                          </w:rPr>
                        </w:pPr>
                        <w:r>
                          <w:rPr>
                            <w:sz w:val="13"/>
                            <w:szCs w:val="13"/>
                          </w:rPr>
                          <w:t>-40</w:t>
                        </w:r>
                      </w:p>
                    </w:txbxContent>
                  </v:textbox>
                </v:shape>
                <v:shape id="Text Box 2" o:spid="_x0000_s1549" type="#_x0000_t202" style="position:absolute;left:2533;top:12310;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" filled="f" stroked="f" strokeweight=".5pt">
                  <v:textbox>
                    <w:txbxContent>
                      <w:p w14:paraId="664C62B0" w14:textId="7BB62AB7" w:rsidR="00053D4A" w:rsidRDefault="00053D4A" w:rsidP="00CB3C04">
                        <w:pPr>
                          <w:rPr>
                            <w:sz w:val="13"/>
                            <w:szCs w:val="13"/>
                          </w:rPr>
                        </w:pPr>
                        <w:r>
                          <w:rPr>
                            <w:sz w:val="13"/>
                            <w:szCs w:val="13"/>
                          </w:rPr>
                          <w:t>-60</w:t>
                        </w:r>
                      </w:p>
                    </w:txbxContent>
                  </v:textbox>
                </v:shape>
                <v:shape id="Text Box 2" o:spid="_x0000_s1550" type="#_x0000_t202" style="position:absolute;left:1360;top:12305;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" filled="f" stroked="f" strokeweight=".5pt">
                  <v:textbox>
                    <w:txbxContent>
                      <w:p w14:paraId="2330E7AD" w14:textId="04431E72" w:rsidR="00053D4A" w:rsidRDefault="00053D4A" w:rsidP="00CB3C04">
                        <w:pPr>
                          <w:rPr>
                            <w:sz w:val="13"/>
                            <w:szCs w:val="13"/>
                          </w:rPr>
                        </w:pPr>
                        <w:r>
                          <w:rPr>
                            <w:sz w:val="13"/>
                            <w:szCs w:val="13"/>
                          </w:rPr>
                          <w:t>-80</w:t>
                        </w:r>
                      </w:p>
                    </w:txbxContent>
                  </v:textbox>
                </v:shape>
                <v:shape id="Text Box 2" o:spid="_x0000_s1551" type="#_x0000_t202" style="position:absolute;left:7325;top:12305;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" filled="f" stroked="f" strokeweight=".5pt">
                  <v:textbox>
                    <w:txbxContent>
                      <w:p w14:paraId="777E38FC" w14:textId="1B55B54D" w:rsidR="00053D4A" w:rsidRDefault="00053D4A" w:rsidP="00CB3C04">
                        <w:pPr>
                          <w:rPr>
                            <w:sz w:val="13"/>
                            <w:szCs w:val="13"/>
                          </w:rPr>
                        </w:pPr>
                        <w:r>
                          <w:rPr>
                            <w:sz w:val="13"/>
                            <w:szCs w:val="13"/>
                          </w:rPr>
                          <w:t>20</w:t>
                        </w:r>
                      </w:p>
                    </w:txbxContent>
                  </v:textbox>
                </v:shape>
                <v:shape id="Text Box 2" o:spid="_x0000_s1552" type="#_x0000_t202" style="position:absolute;left:8548;top:12215;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" filled="f" stroked="f" strokeweight=".5pt">
                  <v:textbox>
                    <w:txbxContent>
                      <w:p w14:paraId="7B91784A" w14:textId="2E084DC8" w:rsidR="00053D4A" w:rsidRDefault="00053D4A" w:rsidP="00CB3C04">
                        <w:pPr>
                          <w:rPr>
                            <w:sz w:val="13"/>
                            <w:szCs w:val="13"/>
                          </w:rPr>
                        </w:pPr>
                        <w:r>
                          <w:rPr>
                            <w:sz w:val="13"/>
                            <w:szCs w:val="13"/>
                          </w:rPr>
                          <w:t>40</w:t>
                        </w:r>
                      </w:p>
                    </w:txbxContent>
                  </v:textbox>
                </v:shape>
                <v:shape id="Text Box 2" o:spid="_x0000_s1553" type="#_x0000_t202" style="position:absolute;left:9632;top:12212;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" filled="f" stroked="f" strokeweight=".5pt">
                  <v:textbox>
                    <w:txbxContent>
                      <w:p w14:paraId="53818645" w14:textId="16DCCBA5" w:rsidR="00053D4A" w:rsidRDefault="00053D4A" w:rsidP="00CB3C04">
                        <w:pPr>
                          <w:rPr>
                            <w:sz w:val="13"/>
                            <w:szCs w:val="13"/>
                          </w:rPr>
                        </w:pPr>
                        <w:r>
                          <w:rPr>
                            <w:sz w:val="13"/>
                            <w:szCs w:val="13"/>
                          </w:rPr>
                          <w:t>60</w:t>
                        </w:r>
                      </w:p>
                    </w:txbxContent>
                  </v:textbox>
                </v:shape>
                <v:shape id="Text Box 2" o:spid="_x0000_s1554" type="#_x0000_t202" style="position:absolute;left:11090;top:12209;width:3125;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" filled="f" stroked="f" strokeweight=".5pt">
                  <v:textbox>
                    <w:txbxContent>
                      <w:p w14:paraId="58C490C2" w14:textId="748FB480" w:rsidR="00053D4A" w:rsidRDefault="00053D4A" w:rsidP="00CB3C04">
                        <w:pPr>
                          <w:rPr>
                            <w:sz w:val="13"/>
                            <w:szCs w:val="13"/>
                          </w:rPr>
                        </w:pPr>
                        <w:r>
                          <w:rPr>
                            <w:sz w:val="13"/>
                            <w:szCs w:val="13"/>
                          </w:rPr>
                          <w:t>80</w:t>
                        </w:r>
                      </w:p>
                    </w:txbxContent>
                  </v:textbox>
                </v:shape>
                <v:shape id="Picture 436069890" o:spid="_x0000_s1555" type="#_x0000_t75" alt="A close-up of a graph" style="position:absolute;left:16967;top:928;width:10514;height:120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">
                  <v:imagedata r:id="rId102" o:title="A close-up of a graph" croptop="4614f" cropbottom="6828f" cropleft="37065f" cropright="5960f"/>
                </v:shape>
                <v:shape id="Text Box 1" o:spid="_x0000_s1556" type="#_x0000_t202" style="position:absolute;left:10701;top:4878;width:8718;height:2267;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" fillcolor="white [3201]" stroked="f" strokeweight=".5pt">
                  <v:textbox>
                    <w:txbxContent>
                      <w:p w14:paraId="4B3CE14C" w14:textId="77777777" w:rsidR="00053D4A" w:rsidRDefault="00053D4A" w:rsidP="008F0465">
                        <w:pPr>
                          <w:rPr>
                            <w:sz w:val="16"/>
                            <w:szCs w:val="16"/>
                          </w:rPr>
                        </w:pPr>
                        <w:r>
                          <w:rPr>
                            <w:sz w:val="16"/>
                            <w:szCs w:val="16"/>
                          </w:rPr>
                          <w:t>Reactance (Ω)</w:t>
                        </w:r>
                      </w:p>
                    </w:txbxContent>
                  </v:textbox>
                </v:shape>
                <v:shape id="Text Box 1" o:spid="_x0000_s1557" type="#_x0000_t202" style="position:absolute;left:18762;top:13766;width:8719;height:2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" fillcolor="white [3201]" stroked="f" strokeweight=".5pt">
                  <v:textbox>
                    <w:txbxContent>
                      <w:p w14:paraId="70F515EB" w14:textId="77777777" w:rsidR="00053D4A" w:rsidRDefault="00053D4A" w:rsidP="008F0465">
                        <w:pPr>
                          <w:rPr>
                            <w:sz w:val="16"/>
                            <w:szCs w:val="16"/>
                          </w:rPr>
                        </w:pPr>
                        <w:r>
                          <w:rPr>
                            <w:sz w:val="16"/>
                            <w:szCs w:val="16"/>
                          </w:rPr>
                          <w:t>Resistance (Ω)</w:t>
                        </w:r>
                      </w:p>
                    </w:txbxContent>
                  </v:textbox>
                </v:shape>
                <v:shape id="Text Box 2" o:spid="_x0000_s1558" type="#_x0000_t202" style="position:absolute;left:15638;top:5858;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" filled="f" stroked="f" strokeweight=".5pt">
                  <v:textbox>
                    <w:txbxContent>
                      <w:p w14:paraId="42E5F458" w14:textId="77777777" w:rsidR="00053D4A" w:rsidRDefault="00053D4A" w:rsidP="00122B31">
                        <w:pPr>
                          <w:rPr>
                            <w:sz w:val="13"/>
                            <w:szCs w:val="13"/>
                          </w:rPr>
                        </w:pPr>
                        <w:r>
                          <w:rPr>
                            <w:sz w:val="13"/>
                            <w:szCs w:val="13"/>
                          </w:rPr>
                          <w:t>0</w:t>
                        </w:r>
                      </w:p>
                    </w:txbxContent>
                  </v:textbox>
                </v:shape>
                <v:shape id="Text Box 2" o:spid="_x0000_s1559" type="#_x0000_t202" style="position:absolute;left:15149;top:4685;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" filled="f" stroked="f" strokeweight=".5pt">
                  <v:textbox>
                    <w:txbxContent>
                      <w:p w14:paraId="33EB1C9C" w14:textId="290F0664" w:rsidR="00053D4A" w:rsidRDefault="00053D4A" w:rsidP="00122B31">
                        <w:pPr>
                          <w:rPr>
                            <w:sz w:val="13"/>
                            <w:szCs w:val="13"/>
                          </w:rPr>
                        </w:pPr>
                        <w:r>
                          <w:rPr>
                            <w:sz w:val="13"/>
                            <w:szCs w:val="13"/>
                          </w:rPr>
                          <w:t>10</w:t>
                        </w:r>
                      </w:p>
                    </w:txbxContent>
                  </v:textbox>
                </v:shape>
                <v:shape id="Text Box 2" o:spid="_x0000_s1560" type="#_x0000_t202" style="position:absolute;left:15149;top:3462;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" filled="f" stroked="f" strokeweight=".5pt">
                  <v:textbox>
                    <w:txbxContent>
                      <w:p w14:paraId="6227B6BD" w14:textId="481EB297" w:rsidR="00053D4A" w:rsidRDefault="00053D4A" w:rsidP="00122B31">
                        <w:pPr>
                          <w:rPr>
                            <w:sz w:val="13"/>
                            <w:szCs w:val="13"/>
                          </w:rPr>
                        </w:pPr>
                        <w:r>
                          <w:rPr>
                            <w:sz w:val="13"/>
                            <w:szCs w:val="13"/>
                          </w:rPr>
                          <w:t>20</w:t>
                        </w:r>
                      </w:p>
                    </w:txbxContent>
                  </v:textbox>
                </v:shape>
                <v:shape id="Text Box 2" o:spid="_x0000_s1561" type="#_x0000_t202" style="position:absolute;left:15198;top:2204;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" filled="f" stroked="f" strokeweight=".5pt">
                  <v:textbox>
                    <w:txbxContent>
                      <w:p w14:paraId="1D4BC657" w14:textId="439AEF40" w:rsidR="00053D4A" w:rsidRDefault="00053D4A" w:rsidP="00122B31">
                        <w:pPr>
                          <w:rPr>
                            <w:sz w:val="13"/>
                            <w:szCs w:val="13"/>
                          </w:rPr>
                        </w:pPr>
                        <w:r>
                          <w:rPr>
                            <w:sz w:val="13"/>
                            <w:szCs w:val="13"/>
                          </w:rPr>
                          <w:t>30</w:t>
                        </w:r>
                      </w:p>
                    </w:txbxContent>
                  </v:textbox>
                </v:shape>
                <v:shape id="Text Box 2" o:spid="_x0000_s1562" type="#_x0000_t202" style="position:absolute;left:15198;top:822;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" filled="f" stroked="f" strokeweight=".5pt">
                  <v:textbox>
                    <w:txbxContent>
                      <w:p w14:paraId="6CDBD8DF" w14:textId="5B2F3E27" w:rsidR="00053D4A" w:rsidRDefault="00053D4A" w:rsidP="00122B31">
                        <w:pPr>
                          <w:rPr>
                            <w:sz w:val="13"/>
                            <w:szCs w:val="13"/>
                          </w:rPr>
                        </w:pPr>
                        <w:r>
                          <w:rPr>
                            <w:sz w:val="13"/>
                            <w:szCs w:val="13"/>
                          </w:rPr>
                          <w:t>40</w:t>
                        </w:r>
                      </w:p>
                    </w:txbxContent>
                  </v:textbox>
                </v:shape>
                <v:shape id="Text Box 2" o:spid="_x0000_s1563" type="#_x0000_t202" style="position:absolute;left:14953;top:7129;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" filled="f" stroked="f" strokeweight=".5pt">
                  <v:textbox>
                    <w:txbxContent>
                      <w:p w14:paraId="6C907DFC" w14:textId="4D02D618" w:rsidR="00053D4A" w:rsidRDefault="00053D4A" w:rsidP="008B3574">
                        <w:pPr>
                          <w:rPr>
                            <w:sz w:val="13"/>
                            <w:szCs w:val="13"/>
                          </w:rPr>
                        </w:pPr>
                        <w:r>
                          <w:rPr>
                            <w:sz w:val="13"/>
                            <w:szCs w:val="13"/>
                          </w:rPr>
                          <w:t>-10</w:t>
                        </w:r>
                      </w:p>
                    </w:txbxContent>
                  </v:textbox>
                </v:shape>
                <v:shape id="Text Box 2" o:spid="_x0000_s1564" type="#_x0000_t202" style="position:absolute;left:14953;top:8340;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" filled="f" stroked="f" strokeweight=".5pt">
                  <v:textbox>
                    <w:txbxContent>
                      <w:p w14:paraId="53484F46" w14:textId="1259406C" w:rsidR="00053D4A" w:rsidRDefault="00053D4A" w:rsidP="008B3574">
                        <w:pPr>
                          <w:rPr>
                            <w:sz w:val="13"/>
                            <w:szCs w:val="13"/>
                          </w:rPr>
                        </w:pPr>
                        <w:r>
                          <w:rPr>
                            <w:sz w:val="13"/>
                            <w:szCs w:val="13"/>
                          </w:rPr>
                          <w:t>-20</w:t>
                        </w:r>
                      </w:p>
                    </w:txbxContent>
                  </v:textbox>
                </v:shape>
                <v:shape id="Text Box 2" o:spid="_x0000_s1565" type="#_x0000_t202" style="position:absolute;left:15002;top:9425;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" filled="f" stroked="f" strokeweight=".5pt">
                  <v:textbox>
                    <w:txbxContent>
                      <w:p w14:paraId="7B78D8F7" w14:textId="572153D1" w:rsidR="00053D4A" w:rsidRDefault="00053D4A" w:rsidP="008B3574">
                        <w:pPr>
                          <w:rPr>
                            <w:sz w:val="13"/>
                            <w:szCs w:val="13"/>
                          </w:rPr>
                        </w:pPr>
                        <w:r>
                          <w:rPr>
                            <w:sz w:val="13"/>
                            <w:szCs w:val="13"/>
                          </w:rPr>
                          <w:t>-30</w:t>
                        </w:r>
                      </w:p>
                    </w:txbxContent>
                  </v:textbox>
                </v:shape>
                <v:shape id="Text Box 2" o:spid="_x0000_s1566" type="#_x0000_t202" style="position:absolute;left:14953;top:10699;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" filled="f" stroked="f" strokeweight=".5pt">
                  <v:textbox>
                    <w:txbxContent>
                      <w:p w14:paraId="1497B8A5" w14:textId="1A5A2CFA" w:rsidR="00053D4A" w:rsidRDefault="00053D4A" w:rsidP="008B3574">
                        <w:pPr>
                          <w:rPr>
                            <w:sz w:val="13"/>
                            <w:szCs w:val="13"/>
                          </w:rPr>
                        </w:pPr>
                        <w:r>
                          <w:rPr>
                            <w:sz w:val="13"/>
                            <w:szCs w:val="13"/>
                          </w:rPr>
                          <w:t>-40</w:t>
                        </w:r>
                      </w:p>
                    </w:txbxContent>
                  </v:textbox>
                </v:shape>
                <v:shape id="Text Box 2" o:spid="_x0000_s1567" type="#_x0000_t202" style="position:absolute;left:15618;top:12311;width:3731;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" filled="f" stroked="f" strokeweight=".5pt">
                  <v:textbox>
                    <w:txbxContent>
                      <w:p w14:paraId="426A3F9A" w14:textId="7D578A8F" w:rsidR="00053D4A" w:rsidRDefault="00053D4A" w:rsidP="001B519A">
                        <w:pPr>
                          <w:rPr>
                            <w:sz w:val="13"/>
                            <w:szCs w:val="13"/>
                          </w:rPr>
                        </w:pPr>
                        <w:r>
                          <w:rPr>
                            <w:sz w:val="13"/>
                            <w:szCs w:val="13"/>
                          </w:rPr>
                          <w:t>-100</w:t>
                        </w:r>
                      </w:p>
                    </w:txbxContent>
                  </v:textbox>
                </v:shape>
                <v:shape id="Text Box 2" o:spid="_x0000_s1568" type="#_x0000_t202" style="position:absolute;left:18126;top:12311;width:3125;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" filled="f" stroked="f" strokeweight=".5pt">
                  <v:textbox>
                    <w:txbxContent>
                      <w:p w14:paraId="643D3222" w14:textId="1E6FF6D2" w:rsidR="00053D4A" w:rsidRDefault="00053D4A" w:rsidP="001B519A">
                        <w:pPr>
                          <w:rPr>
                            <w:sz w:val="13"/>
                            <w:szCs w:val="13"/>
                          </w:rPr>
                        </w:pPr>
                        <w:r>
                          <w:rPr>
                            <w:sz w:val="13"/>
                            <w:szCs w:val="13"/>
                          </w:rPr>
                          <w:t>-60</w:t>
                        </w:r>
                      </w:p>
                    </w:txbxContent>
                  </v:textbox>
                </v:shape>
                <v:shape id="Text Box 2" o:spid="_x0000_s1569" type="#_x0000_t202" style="position:absolute;left:19941;top:12311;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" filled="f" stroked="f" strokeweight=".5pt">
                  <v:textbox>
                    <w:txbxContent>
                      <w:p w14:paraId="07D30BAB" w14:textId="1B924D2E" w:rsidR="00053D4A" w:rsidRDefault="00053D4A" w:rsidP="001B519A">
                        <w:pPr>
                          <w:rPr>
                            <w:sz w:val="13"/>
                            <w:szCs w:val="13"/>
                          </w:rPr>
                        </w:pPr>
                        <w:r>
                          <w:rPr>
                            <w:sz w:val="13"/>
                            <w:szCs w:val="13"/>
                          </w:rPr>
                          <w:t>-20</w:t>
                        </w:r>
                      </w:p>
                    </w:txbxContent>
                  </v:textbox>
                </v:shape>
                <v:shape id="Text Box 2" o:spid="_x0000_s1570" type="#_x0000_t202" style="position:absolute;left:21652;top:12307;width:3125;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" filled="f" stroked="f" strokeweight=".5pt">
                  <v:textbox>
                    <w:txbxContent>
                      <w:p w14:paraId="46A20029" w14:textId="77777777" w:rsidR="00053D4A" w:rsidRDefault="00053D4A" w:rsidP="0024668D">
                        <w:pPr>
                          <w:rPr>
                            <w:sz w:val="13"/>
                            <w:szCs w:val="13"/>
                          </w:rPr>
                        </w:pPr>
                        <w:r>
                          <w:rPr>
                            <w:sz w:val="13"/>
                            <w:szCs w:val="13"/>
                          </w:rPr>
                          <w:t>0</w:t>
                        </w:r>
                      </w:p>
                    </w:txbxContent>
                  </v:textbox>
                </v:shape>
                <v:shape id="Text Box 2" o:spid="_x0000_s1571" type="#_x0000_t202" style="position:absolute;left:22386;top:12260;width:312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" filled="f" stroked="f" strokeweight=".5pt">
                  <v:textbox>
                    <w:txbxContent>
                      <w:p w14:paraId="01469FB2" w14:textId="3672E55F" w:rsidR="00053D4A" w:rsidRDefault="00053D4A" w:rsidP="0024668D">
                        <w:pPr>
                          <w:rPr>
                            <w:sz w:val="13"/>
                            <w:szCs w:val="13"/>
                          </w:rPr>
                        </w:pPr>
                        <w:r>
                          <w:rPr>
                            <w:sz w:val="13"/>
                            <w:szCs w:val="13"/>
                          </w:rPr>
                          <w:t>20</w:t>
                        </w:r>
                      </w:p>
                    </w:txbxContent>
                  </v:textbox>
                </v:shape>
                <v:shape id="Text Box 2" o:spid="_x0000_s1572" type="#_x0000_t202" style="position:absolute;left:24293;top:12213;width:3124;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" filled="f" stroked="f" strokeweight=".5pt">
                  <v:textbox>
                    <w:txbxContent>
                      <w:p w14:paraId="25119D17" w14:textId="29F67CDC" w:rsidR="00053D4A" w:rsidRDefault="00053D4A" w:rsidP="0024668D">
                        <w:pPr>
                          <w:rPr>
                            <w:sz w:val="13"/>
                            <w:szCs w:val="13"/>
                          </w:rPr>
                        </w:pPr>
                        <w:r>
                          <w:rPr>
                            <w:sz w:val="13"/>
                            <w:szCs w:val="13"/>
                          </w:rPr>
                          <w:t>60</w:t>
                        </w:r>
                      </w:p>
                    </w:txbxContent>
                  </v:textbox>
                </v:shape>
                <v:shape id="Text Box 2" o:spid="_x0000_s1573" type="#_x0000_t202" style="position:absolute;left:25814;top:12306;width:381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" filled="f" stroked="f" strokeweight=".5pt">
                  <v:textbox>
                    <w:txbxContent>
                      <w:p w14:paraId="5CB7924F" w14:textId="05A66527" w:rsidR="00053D4A" w:rsidRDefault="00053D4A" w:rsidP="0024668D">
                        <w:pPr>
                          <w:rPr>
                            <w:sz w:val="13"/>
                            <w:szCs w:val="13"/>
                          </w:rPr>
                        </w:pPr>
                        <w:r>
                          <w:rPr>
                            <w:sz w:val="13"/>
                            <w:szCs w:val="13"/>
                          </w:rPr>
                          <w:t>100</w:t>
                        </w:r>
                      </w:p>
                    </w:txbxContent>
                  </v:textbox>
                </v:shape>
                <v:shape id="_x0000_s1574" type="#_x0000_t202" style="position:absolute;left:25309;top:5625;width:6795;height:4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" filled="f" stroked="f" strokeweight=".5pt">
                  <v:textbox>
                    <w:txbxContent>
                      <w:p w14:paraId="7AF24B23" w14:textId="41EE46DE" w:rsidR="00053D4A" w:rsidRPr="00333BCE" w:rsidRDefault="00053D4A" w:rsidP="008D5B24">
                        <w:pPr>
                          <w:rPr>
                            <w:sz w:val="16"/>
                            <w:szCs w:val="16"/>
                          </w:rPr>
                        </w:pPr>
                        <w:r w:rsidRPr="00333BCE">
                          <w:rPr>
                            <w:sz w:val="16"/>
                            <w:szCs w:val="16"/>
                          </w:rPr>
                          <w:t>Trajectory inside</w:t>
                        </w:r>
                      </w:p>
                    </w:txbxContent>
                  </v:textbox>
                </v:shape>
                <v:shape id="Text Box 1" o:spid="_x0000_s1575" type="#_x0000_t202" style="position:absolute;left:178;top:15694;width:30519;height:39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" filled="f" stroked="f" strokeweight=".5pt">
                  <v:textbox>
                    <w:txbxContent>
                      <w:p w14:paraId="42312B80" w14:textId="33CDF62B" w:rsidR="00053D4A" w:rsidRDefault="00147500" w:rsidP="00B74EBB">
                        <w:pPr>
                          <w:pStyle w:val="FigureCaption"/>
                        </w:pPr>
                        <w:r>
                          <w:rPr>
                            <w:b/>
                          </w:rPr>
                          <w:t>Fig.32.</w:t>
                        </w:r>
                        <w:r w:rsidR="00053D4A" w:rsidRPr="009A6EF5">
                          <w:t xml:space="preserve"> </w:t>
                        </w:r>
                        <w:r w:rsidR="00053D4A">
                          <w:t>Type-4 Wind</w:t>
                        </w:r>
                        <w:r w:rsidR="00053D4A" w:rsidRPr="009A6EF5">
                          <w:t xml:space="preserve">: </w:t>
                        </w:r>
                        <w:r w:rsidR="00053D4A">
                          <w:t>Inverter control period impedance trajectory </w:t>
                        </w:r>
                      </w:p>
                      <w:p w14:paraId="56C2CAB7" w14:textId="3B7C4A18" w:rsidR="00053D4A" w:rsidRDefault="00053D4A" w:rsidP="00516ADE">
                        <w:pPr>
                          <w:jc w:val="center"/>
                        </w:pPr>
                      </w:p>
                    </w:txbxContent>
                  </v:textbox>
                </v:shape>
                <w10:anchorlock/>
              </v:group>
            </w:pict>
          </mc:Fallback>
        </mc:AlternateContent>
      </w:r>
    </w:p>
    <w:p w14:paraId="6B6F7B11" w14:textId="097A478E" w:rsidR="008F1607" w:rsidRPr="008F1607" w:rsidRDefault="008F1607" w:rsidP="00403310">
      <w:pPr>
        <w:ind w:firstLine="567"/>
        <w:jc w:val="both"/>
        <w:rPr>
          <w:sz w:val="20"/>
          <w:szCs w:val="20"/>
        </w:rPr>
      </w:pPr>
      <w:r w:rsidRPr="0067305F">
        <w:rPr>
          <w:sz w:val="20"/>
          <w:szCs w:val="20"/>
        </w:rPr>
        <w:t>For Type–4 wind, the</w:t>
      </w:r>
      <w:r w:rsidRPr="008F1607">
        <w:rPr>
          <w:sz w:val="20"/>
          <w:szCs w:val="20"/>
        </w:rPr>
        <w:t xml:space="preserve"> </w:t>
      </w:r>
      <w:r w:rsidR="00A06D45" w:rsidRPr="008F1607">
        <w:rPr>
          <w:sz w:val="20"/>
          <w:szCs w:val="20"/>
        </w:rPr>
        <w:t>behaviour</w:t>
      </w:r>
      <w:r w:rsidRPr="008F1607">
        <w:rPr>
          <w:sz w:val="20"/>
          <w:szCs w:val="20"/>
        </w:rPr>
        <w:t xml:space="preserve"> with </w:t>
      </w:r>
      <w:r w:rsidR="00616905">
        <w:rPr>
          <w:sz w:val="20"/>
          <w:szCs w:val="20"/>
        </w:rPr>
        <w:t xml:space="preserve">sequence component methods were investigated and the </w:t>
      </w:r>
      <w:r w:rsidRPr="008F1607">
        <w:rPr>
          <w:sz w:val="20"/>
          <w:szCs w:val="20"/>
        </w:rPr>
        <w:t xml:space="preserve">positive sequence method results were same as with fundamental method both in Grid </w:t>
      </w:r>
      <w:r w:rsidR="0067305F">
        <w:rPr>
          <w:sz w:val="20"/>
          <w:szCs w:val="20"/>
        </w:rPr>
        <w:t>e</w:t>
      </w:r>
      <w:r w:rsidRPr="008F1607">
        <w:rPr>
          <w:sz w:val="20"/>
          <w:szCs w:val="20"/>
        </w:rPr>
        <w:t xml:space="preserve">nd and DER </w:t>
      </w:r>
      <w:r w:rsidR="0067305F">
        <w:rPr>
          <w:sz w:val="20"/>
          <w:szCs w:val="20"/>
        </w:rPr>
        <w:t>e</w:t>
      </w:r>
      <w:r w:rsidRPr="008F1607">
        <w:rPr>
          <w:sz w:val="20"/>
          <w:szCs w:val="20"/>
        </w:rPr>
        <w:t xml:space="preserve">nd. However, both negative sequence and zero sequence based methods fail to conclude on the directionality criteria at both ends as indicated </w:t>
      </w:r>
      <w:r w:rsidRPr="002C640E">
        <w:rPr>
          <w:sz w:val="20"/>
          <w:szCs w:val="20"/>
        </w:rPr>
        <w:t>in</w:t>
      </w:r>
      <w:r w:rsidR="002C640E" w:rsidRPr="002C640E">
        <w:rPr>
          <w:sz w:val="20"/>
          <w:szCs w:val="20"/>
        </w:rPr>
        <w:t xml:space="preserve"> </w:t>
      </w:r>
      <w:r w:rsidR="00D53A57">
        <w:rPr>
          <w:sz w:val="20"/>
          <w:szCs w:val="20"/>
        </w:rPr>
        <w:t xml:space="preserve">Fig.33 and Fig.34. </w:t>
      </w:r>
      <w:r w:rsidRPr="00573A83">
        <w:rPr>
          <w:sz w:val="20"/>
          <w:szCs w:val="20"/>
        </w:rPr>
        <w:t>The check program is used to</w:t>
      </w:r>
      <w:r w:rsidRPr="008F1607">
        <w:rPr>
          <w:sz w:val="20"/>
          <w:szCs w:val="20"/>
        </w:rPr>
        <w:t xml:space="preserve"> evaluate the condition of angle within the boundary of directionality i.e</w:t>
      </w:r>
      <w:r w:rsidR="0067305F">
        <w:rPr>
          <w:sz w:val="20"/>
          <w:szCs w:val="20"/>
        </w:rPr>
        <w:t>.,</w:t>
      </w:r>
      <w:r w:rsidRPr="008F1607">
        <w:rPr>
          <w:sz w:val="20"/>
          <w:szCs w:val="20"/>
        </w:rPr>
        <w:t xml:space="preserve"> between -15 deg</w:t>
      </w:r>
      <w:r w:rsidR="002C640E">
        <w:rPr>
          <w:sz w:val="20"/>
          <w:szCs w:val="20"/>
        </w:rPr>
        <w:t>rees</w:t>
      </w:r>
      <w:r w:rsidRPr="008F1607">
        <w:rPr>
          <w:sz w:val="20"/>
          <w:szCs w:val="20"/>
        </w:rPr>
        <w:t xml:space="preserve"> and +115 deg</w:t>
      </w:r>
      <w:r w:rsidR="002C640E">
        <w:rPr>
          <w:sz w:val="20"/>
          <w:szCs w:val="20"/>
        </w:rPr>
        <w:t>rees</w:t>
      </w:r>
      <w:r w:rsidRPr="008F1607">
        <w:rPr>
          <w:sz w:val="20"/>
          <w:szCs w:val="20"/>
        </w:rPr>
        <w:t xml:space="preserve">. </w:t>
      </w:r>
    </w:p>
    <w:p w14:paraId="5FD993BC" w14:textId="2EBE9C33" w:rsidR="00ED161F" w:rsidRDefault="002C640E" w:rsidP="000E4B8A">
      <w:pPr>
        <w:pStyle w:val="BodyText"/>
        <w:ind w:firstLine="567"/>
        <w:jc w:val="both"/>
        <w:rPr>
          <w:sz w:val="20"/>
          <w:szCs w:val="20"/>
        </w:rPr>
      </w:pPr>
      <w:r>
        <w:rPr>
          <w:sz w:val="20"/>
          <w:szCs w:val="20"/>
        </w:rPr>
        <w:t xml:space="preserve">The </w:t>
      </w:r>
      <w:r w:rsidR="008F1607" w:rsidRPr="008F1607">
        <w:rPr>
          <w:sz w:val="20"/>
          <w:szCs w:val="20"/>
        </w:rPr>
        <w:t xml:space="preserve">criteria </w:t>
      </w:r>
      <w:r>
        <w:rPr>
          <w:sz w:val="20"/>
          <w:szCs w:val="20"/>
        </w:rPr>
        <w:t xml:space="preserve">was </w:t>
      </w:r>
      <w:r w:rsidR="008F1607" w:rsidRPr="008F1607">
        <w:rPr>
          <w:sz w:val="20"/>
          <w:szCs w:val="20"/>
        </w:rPr>
        <w:t xml:space="preserve">met with zero sequence computation </w:t>
      </w:r>
      <w:r>
        <w:rPr>
          <w:sz w:val="20"/>
          <w:szCs w:val="20"/>
        </w:rPr>
        <w:t xml:space="preserve">method </w:t>
      </w:r>
      <w:r w:rsidR="000E4B8A">
        <w:rPr>
          <w:sz w:val="20"/>
          <w:szCs w:val="20"/>
        </w:rPr>
        <w:t>at Grid</w:t>
      </w:r>
      <w:r w:rsidR="008F1607" w:rsidRPr="008F1607">
        <w:rPr>
          <w:sz w:val="20"/>
          <w:szCs w:val="20"/>
        </w:rPr>
        <w:t xml:space="preserve"> </w:t>
      </w:r>
      <w:r w:rsidR="000E4B8A">
        <w:rPr>
          <w:sz w:val="20"/>
          <w:szCs w:val="20"/>
        </w:rPr>
        <w:t>end</w:t>
      </w:r>
      <w:r w:rsidR="008F1607" w:rsidRPr="008F1607">
        <w:rPr>
          <w:sz w:val="20"/>
          <w:szCs w:val="20"/>
        </w:rPr>
        <w:t xml:space="preserve">. However, at DER end, it is quite </w:t>
      </w:r>
      <w:r w:rsidR="008F1607" w:rsidRPr="00573A83">
        <w:rPr>
          <w:sz w:val="20"/>
          <w:szCs w:val="20"/>
        </w:rPr>
        <w:t>uncertain and not consistent as seen in</w:t>
      </w:r>
      <w:r w:rsidR="000E4B8A">
        <w:rPr>
          <w:sz w:val="20"/>
          <w:szCs w:val="20"/>
        </w:rPr>
        <w:t xml:space="preserve"> </w:t>
      </w:r>
      <w:r w:rsidR="00D53A57">
        <w:rPr>
          <w:sz w:val="20"/>
          <w:szCs w:val="20"/>
        </w:rPr>
        <w:t>Fig.34.</w:t>
      </w:r>
    </w:p>
    <w:p w14:paraId="5FAA04C8" w14:textId="331DFA5D" w:rsidR="00690929" w:rsidRDefault="00516ADE" w:rsidP="008F1607">
      <w:pPr>
        <w:pStyle w:val="BodyText"/>
        <w:jc w:val="both"/>
        <w:rPr>
          <w:sz w:val="20"/>
          <w:szCs w:val="20"/>
        </w:rPr>
      </w:pPr>
      <w:r>
        <w:rPr>
          <w:rFonts w:ascii="Helvetica" w:hAnsi="Helvetica" w:cs="Helvetica"/>
          <w:b/>
          <w:bCs/>
          <w:noProof/>
          <w:color w:val="0070C0"/>
          <w:sz w:val="14"/>
          <w:szCs w:val="14"/>
          <w:lang w:val="en-IN" w:eastAsia="en-IN"/>
        </w:rPr>
        <mc:AlternateContent>
          <mc:Choice Requires="wps">
            <w:drawing>
              <wp:anchor distT="0" distB="0" distL="114300" distR="114300" simplePos="0" relativeHeight="251654656" behindDoc="0" locked="0" layoutInCell="1" allowOverlap="1" wp14:anchorId="7CDBD956" wp14:editId="21633EA1">
                <wp:simplePos x="0" y="0"/>
                <wp:positionH relativeFrom="column">
                  <wp:posOffset>1331061</wp:posOffset>
                </wp:positionH>
                <wp:positionV relativeFrom="paragraph">
                  <wp:posOffset>878112</wp:posOffset>
                </wp:positionV>
                <wp:extent cx="401782" cy="284019"/>
                <wp:effectExtent l="0" t="0" r="0" b="1905"/>
                <wp:wrapNone/>
                <wp:docPr id="341585385" name="Text Box 8"/>
                <wp:cNvGraphicFramePr/>
                <a:graphic xmlns:a="http://schemas.openxmlformats.org/drawingml/2006/main">
                  <a:graphicData uri="http://schemas.microsoft.com/office/word/2010/wordprocessingShape">
                    <wps:wsp>
                      <wps:cNvSpPr txBox="1"/>
                      <wps:spPr>
                        <a:xfrm>
                          <a:off x="0" y="0"/>
                          <a:ext cx="401782" cy="284019"/>
                        </a:xfrm>
                        <a:prstGeom prst="rect">
                          <a:avLst/>
                        </a:prstGeom>
                        <a:noFill/>
                        <a:ln w="6350">
                          <a:noFill/>
                        </a:ln>
                      </wps:spPr>
                      <wps:txbx>
                        <w:txbxContent>
                          <w:p w14:paraId="069466FF" w14:textId="2DD430BF" w:rsidR="00053D4A" w:rsidRPr="00ED161F" w:rsidRDefault="00053D4A">
                            <w:pPr>
                              <w:rPr>
                                <w:sz w:val="20"/>
                                <w:szCs w:val="20"/>
                              </w:rPr>
                            </w:pPr>
                            <w:r w:rsidRPr="00ED161F">
                              <w:rPr>
                                <w:sz w:val="20"/>
                                <w:szCs w:val="2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DBD956" id="Text Box 8" o:spid="_x0000_s1576" type="#_x0000_t202" style="position:absolute;left:0;text-align:left;margin-left:104.8pt;margin-top:69.15pt;width:31.65pt;height:22.3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" filled="f" stroked="f" strokeweight=".5pt">
                <v:textbox>
                  <w:txbxContent>
                    <w:p w14:paraId="069466FF" w14:textId="2DD430BF" w:rsidR="00053D4A" w:rsidRPr="00ED161F" w:rsidRDefault="00053D4A">
                      <w:pPr>
                        <w:rPr>
                          <w:sz w:val="20"/>
                          <w:szCs w:val="20"/>
                        </w:rPr>
                      </w:pPr>
                      <w:r w:rsidRPr="00ED161F">
                        <w:rPr>
                          <w:sz w:val="20"/>
                          <w:szCs w:val="20"/>
                        </w:rPr>
                        <w:t>(a)</w:t>
                      </w:r>
                    </w:p>
                  </w:txbxContent>
                </v:textbox>
              </v:shape>
            </w:pict>
          </mc:Fallback>
        </mc:AlternateContent>
      </w:r>
      <w:r>
        <w:rPr>
          <w:rFonts w:ascii="Helvetica" w:hAnsi="Helvetica" w:cs="Helvetica"/>
          <w:b/>
          <w:bCs/>
          <w:noProof/>
          <w:color w:val="0070C0"/>
          <w:sz w:val="14"/>
          <w:szCs w:val="14"/>
          <w:lang w:val="en-IN" w:eastAsia="en-IN"/>
        </w:rPr>
        <mc:AlternateContent>
          <mc:Choice Requires="wps">
            <w:drawing>
              <wp:anchor distT="0" distB="0" distL="114300" distR="114300" simplePos="0" relativeHeight="251655680" behindDoc="0" locked="0" layoutInCell="1" allowOverlap="1" wp14:anchorId="76B4481E" wp14:editId="0EB7875F">
                <wp:simplePos x="0" y="0"/>
                <wp:positionH relativeFrom="column">
                  <wp:posOffset>1337092</wp:posOffset>
                </wp:positionH>
                <wp:positionV relativeFrom="paragraph">
                  <wp:posOffset>1764797</wp:posOffset>
                </wp:positionV>
                <wp:extent cx="401320" cy="283845"/>
                <wp:effectExtent l="0" t="0" r="0" b="1905"/>
                <wp:wrapNone/>
                <wp:docPr id="1751661474" name="Text Box 8"/>
                <wp:cNvGraphicFramePr/>
                <a:graphic xmlns:a="http://schemas.openxmlformats.org/drawingml/2006/main">
                  <a:graphicData uri="http://schemas.microsoft.com/office/word/2010/wordprocessingShape">
                    <wps:wsp>
                      <wps:cNvSpPr txBox="1"/>
                      <wps:spPr>
                        <a:xfrm>
                          <a:off x="0" y="0"/>
                          <a:ext cx="401320" cy="283845"/>
                        </a:xfrm>
                        <a:prstGeom prst="rect">
                          <a:avLst/>
                        </a:prstGeom>
                        <a:noFill/>
                        <a:ln w="6350">
                          <a:noFill/>
                        </a:ln>
                      </wps:spPr>
                      <wps:txbx>
                        <w:txbxContent>
                          <w:p w14:paraId="4818CA2D" w14:textId="221BB1F9" w:rsidR="00053D4A" w:rsidRPr="00ED161F" w:rsidRDefault="00053D4A" w:rsidP="00ED161F">
                            <w:pPr>
                              <w:rPr>
                                <w:sz w:val="20"/>
                                <w:szCs w:val="20"/>
                              </w:rPr>
                            </w:pPr>
                            <w:r w:rsidRPr="00ED161F">
                              <w:rPr>
                                <w:sz w:val="20"/>
                                <w:szCs w:val="20"/>
                              </w:rPr>
                              <w:t>(</w:t>
                            </w:r>
                            <w:r>
                              <w:rPr>
                                <w:sz w:val="20"/>
                                <w:szCs w:val="20"/>
                              </w:rPr>
                              <w:t>b</w:t>
                            </w:r>
                            <w:r w:rsidRPr="00ED161F">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B4481E" id="_x0000_s1577" type="#_x0000_t202" style="position:absolute;left:0;text-align:left;margin-left:105.3pt;margin-top:138.95pt;width:31.6pt;height:22.3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" filled="f" stroked="f" strokeweight=".5pt">
                <v:textbox>
                  <w:txbxContent>
                    <w:p w14:paraId="4818CA2D" w14:textId="221BB1F9" w:rsidR="00053D4A" w:rsidRPr="00ED161F" w:rsidRDefault="00053D4A" w:rsidP="00ED161F">
                      <w:pPr>
                        <w:rPr>
                          <w:sz w:val="20"/>
                          <w:szCs w:val="20"/>
                        </w:rPr>
                      </w:pPr>
                      <w:r w:rsidRPr="00ED161F">
                        <w:rPr>
                          <w:sz w:val="20"/>
                          <w:szCs w:val="20"/>
                        </w:rPr>
                        <w:t>(</w:t>
                      </w:r>
                      <w:r>
                        <w:rPr>
                          <w:sz w:val="20"/>
                          <w:szCs w:val="20"/>
                        </w:rPr>
                        <w:t>b</w:t>
                      </w:r>
                      <w:r w:rsidRPr="00ED161F">
                        <w:rPr>
                          <w:sz w:val="20"/>
                          <w:szCs w:val="20"/>
                        </w:rPr>
                        <w:t>)</w:t>
                      </w:r>
                    </w:p>
                  </w:txbxContent>
                </v:textbox>
              </v:shape>
            </w:pict>
          </mc:Fallback>
        </mc:AlternateContent>
      </w:r>
      <w:r>
        <w:rPr>
          <w:rFonts w:ascii="Helvetica" w:hAnsi="Helvetica" w:cs="Helvetica"/>
          <w:b/>
          <w:bCs/>
          <w:noProof/>
          <w:color w:val="0070C0"/>
          <w:sz w:val="14"/>
          <w:szCs w:val="14"/>
          <w:lang w:val="en-IN" w:eastAsia="en-IN"/>
        </w:rPr>
        <mc:AlternateContent>
          <mc:Choice Requires="wps">
            <w:drawing>
              <wp:anchor distT="0" distB="0" distL="114300" distR="114300" simplePos="0" relativeHeight="251656704" behindDoc="0" locked="0" layoutInCell="1" allowOverlap="1" wp14:anchorId="4F80C209" wp14:editId="3BAC0BA4">
                <wp:simplePos x="0" y="0"/>
                <wp:positionH relativeFrom="column">
                  <wp:posOffset>1406408</wp:posOffset>
                </wp:positionH>
                <wp:positionV relativeFrom="paragraph">
                  <wp:posOffset>2627852</wp:posOffset>
                </wp:positionV>
                <wp:extent cx="401782" cy="284019"/>
                <wp:effectExtent l="0" t="0" r="0" b="1905"/>
                <wp:wrapNone/>
                <wp:docPr id="259935744" name="Text Box 8"/>
                <wp:cNvGraphicFramePr/>
                <a:graphic xmlns:a="http://schemas.openxmlformats.org/drawingml/2006/main">
                  <a:graphicData uri="http://schemas.microsoft.com/office/word/2010/wordprocessingShape">
                    <wps:wsp>
                      <wps:cNvSpPr txBox="1"/>
                      <wps:spPr>
                        <a:xfrm>
                          <a:off x="0" y="0"/>
                          <a:ext cx="401782" cy="284019"/>
                        </a:xfrm>
                        <a:prstGeom prst="rect">
                          <a:avLst/>
                        </a:prstGeom>
                        <a:noFill/>
                        <a:ln w="6350">
                          <a:noFill/>
                        </a:ln>
                      </wps:spPr>
                      <wps:txbx>
                        <w:txbxContent>
                          <w:p w14:paraId="303A6E81" w14:textId="6FD36411" w:rsidR="00053D4A" w:rsidRPr="00ED161F" w:rsidRDefault="00053D4A" w:rsidP="00ED161F">
                            <w:pPr>
                              <w:rPr>
                                <w:sz w:val="20"/>
                                <w:szCs w:val="20"/>
                              </w:rPr>
                            </w:pPr>
                            <w:r w:rsidRPr="00ED161F">
                              <w:rPr>
                                <w:sz w:val="20"/>
                                <w:szCs w:val="20"/>
                              </w:rPr>
                              <w:t>(</w:t>
                            </w:r>
                            <w:r>
                              <w:rPr>
                                <w:sz w:val="20"/>
                                <w:szCs w:val="20"/>
                              </w:rPr>
                              <w:t>c</w:t>
                            </w:r>
                            <w:r w:rsidRPr="00ED161F">
                              <w:rPr>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80C209" id="_x0000_s1578" type="#_x0000_t202" style="position:absolute;left:0;text-align:left;margin-left:110.75pt;margin-top:206.9pt;width:31.65pt;height:22.3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" filled="f" stroked="f" strokeweight=".5pt">
                <v:textbox>
                  <w:txbxContent>
                    <w:p w14:paraId="303A6E81" w14:textId="6FD36411" w:rsidR="00053D4A" w:rsidRPr="00ED161F" w:rsidRDefault="00053D4A" w:rsidP="00ED161F">
                      <w:pPr>
                        <w:rPr>
                          <w:sz w:val="20"/>
                          <w:szCs w:val="20"/>
                        </w:rPr>
                      </w:pPr>
                      <w:r w:rsidRPr="00ED161F">
                        <w:rPr>
                          <w:sz w:val="20"/>
                          <w:szCs w:val="20"/>
                        </w:rPr>
                        <w:t>(</w:t>
                      </w:r>
                      <w:r>
                        <w:rPr>
                          <w:sz w:val="20"/>
                          <w:szCs w:val="20"/>
                        </w:rPr>
                        <w:t>c</w:t>
                      </w:r>
                      <w:r w:rsidRPr="00ED161F">
                        <w:rPr>
                          <w:sz w:val="20"/>
                          <w:szCs w:val="20"/>
                        </w:rPr>
                        <w:t>)</w:t>
                      </w:r>
                    </w:p>
                  </w:txbxContent>
                </v:textbox>
              </v:shape>
            </w:pict>
          </mc:Fallback>
        </mc:AlternateContent>
      </w:r>
      <w:r w:rsidR="0053010B">
        <w:rPr>
          <w:rFonts w:ascii="Helvetica" w:hAnsi="Helvetica" w:cs="Helvetica"/>
          <w:b/>
          <w:bCs/>
          <w:noProof/>
          <w:color w:val="0070C0"/>
          <w:sz w:val="14"/>
          <w:szCs w:val="14"/>
          <w:lang w:val="en-IN" w:eastAsia="en-IN"/>
        </w:rPr>
        <mc:AlternateContent>
          <mc:Choice Requires="wps">
            <w:drawing>
              <wp:anchor distT="0" distB="0" distL="114300" distR="114300" simplePos="0" relativeHeight="251660800" behindDoc="0" locked="0" layoutInCell="1" allowOverlap="1" wp14:anchorId="31AFB52F" wp14:editId="49AD76FC">
                <wp:simplePos x="0" y="0"/>
                <wp:positionH relativeFrom="column">
                  <wp:posOffset>382430</wp:posOffset>
                </wp:positionH>
                <wp:positionV relativeFrom="paragraph">
                  <wp:posOffset>2506555</wp:posOffset>
                </wp:positionV>
                <wp:extent cx="831273" cy="249382"/>
                <wp:effectExtent l="0" t="0" r="0" b="0"/>
                <wp:wrapNone/>
                <wp:docPr id="1620914165" name="Text Box 11"/>
                <wp:cNvGraphicFramePr/>
                <a:graphic xmlns:a="http://schemas.openxmlformats.org/drawingml/2006/main">
                  <a:graphicData uri="http://schemas.microsoft.com/office/word/2010/wordprocessingShape">
                    <wps:wsp>
                      <wps:cNvSpPr txBox="1"/>
                      <wps:spPr>
                        <a:xfrm>
                          <a:off x="0" y="0"/>
                          <a:ext cx="831273" cy="249382"/>
                        </a:xfrm>
                        <a:prstGeom prst="rect">
                          <a:avLst/>
                        </a:prstGeom>
                        <a:noFill/>
                        <a:ln w="6350">
                          <a:noFill/>
                        </a:ln>
                      </wps:spPr>
                      <wps:txbx>
                        <w:txbxContent>
                          <w:p w14:paraId="725A4C9D" w14:textId="6608FEB3" w:rsidR="00053D4A" w:rsidRPr="00ED523D" w:rsidRDefault="00053D4A">
                            <w:pPr>
                              <w:rPr>
                                <w:sz w:val="16"/>
                                <w:szCs w:val="16"/>
                              </w:rPr>
                            </w:pPr>
                            <w:r w:rsidRPr="00ED523D">
                              <w:rPr>
                                <w:sz w:val="16"/>
                                <w:szCs w:val="16"/>
                              </w:rPr>
                              <w:t>Fault instance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AFB52F" id="_x0000_s1579" type="#_x0000_t202" style="position:absolute;left:0;text-align:left;margin-left:30.1pt;margin-top:197.35pt;width:65.45pt;height:19.6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" filled="f" stroked="f" strokeweight=".5pt">
                <v:textbox>
                  <w:txbxContent>
                    <w:p w14:paraId="725A4C9D" w14:textId="6608FEB3" w:rsidR="00053D4A" w:rsidRPr="00ED523D" w:rsidRDefault="00053D4A">
                      <w:pPr>
                        <w:rPr>
                          <w:sz w:val="16"/>
                          <w:szCs w:val="16"/>
                        </w:rPr>
                      </w:pPr>
                      <w:r w:rsidRPr="00ED523D">
                        <w:rPr>
                          <w:sz w:val="16"/>
                          <w:szCs w:val="16"/>
                        </w:rPr>
                        <w:t>Fault instance</w:t>
                      </w:r>
                    </w:p>
                  </w:txbxContent>
                </v:textbox>
              </v:shape>
            </w:pict>
          </mc:Fallback>
        </mc:AlternateContent>
      </w:r>
      <w:r w:rsidR="00374201">
        <w:rPr>
          <w:rFonts w:ascii="Helvetica" w:hAnsi="Helvetica" w:cs="Helvetica"/>
          <w:b/>
          <w:bCs/>
          <w:noProof/>
          <w:color w:val="0070C0"/>
          <w:sz w:val="14"/>
          <w:szCs w:val="14"/>
          <w:lang w:val="en-IN" w:eastAsia="en-IN"/>
        </w:rPr>
        <mc:AlternateContent>
          <mc:Choice Requires="wps">
            <w:drawing>
              <wp:anchor distT="0" distB="0" distL="114300" distR="114300" simplePos="0" relativeHeight="251658752" behindDoc="0" locked="0" layoutInCell="1" allowOverlap="1" wp14:anchorId="19C1AB36" wp14:editId="0D91AE07">
                <wp:simplePos x="0" y="0"/>
                <wp:positionH relativeFrom="column">
                  <wp:posOffset>-566939</wp:posOffset>
                </wp:positionH>
                <wp:positionV relativeFrom="paragraph">
                  <wp:posOffset>981248</wp:posOffset>
                </wp:positionV>
                <wp:extent cx="1287312" cy="284019"/>
                <wp:effectExtent l="0" t="0" r="0" b="0"/>
                <wp:wrapNone/>
                <wp:docPr id="1308743803" name="Text Box 8"/>
                <wp:cNvGraphicFramePr/>
                <a:graphic xmlns:a="http://schemas.openxmlformats.org/drawingml/2006/main">
                  <a:graphicData uri="http://schemas.microsoft.com/office/word/2010/wordprocessingShape">
                    <wps:wsp>
                      <wps:cNvSpPr txBox="1"/>
                      <wps:spPr>
                        <a:xfrm rot="16200000">
                          <a:off x="0" y="0"/>
                          <a:ext cx="1287312" cy="284019"/>
                        </a:xfrm>
                        <a:prstGeom prst="rect">
                          <a:avLst/>
                        </a:prstGeom>
                        <a:noFill/>
                        <a:ln w="6350">
                          <a:noFill/>
                        </a:ln>
                      </wps:spPr>
                      <wps:txbx>
                        <w:txbxContent>
                          <w:p w14:paraId="503943C9" w14:textId="31C40C3F" w:rsidR="00053D4A" w:rsidRPr="00ED523D" w:rsidRDefault="00053D4A" w:rsidP="00374201">
                            <w:pPr>
                              <w:rPr>
                                <w:sz w:val="16"/>
                                <w:szCs w:val="16"/>
                              </w:rPr>
                            </w:pPr>
                            <w:r w:rsidRPr="00ED523D">
                              <w:rPr>
                                <w:sz w:val="16"/>
                                <w:szCs w:val="16"/>
                              </w:rPr>
                              <w:t>Directionality criteria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C1AB36" id="_x0000_s1580" type="#_x0000_t202" style="position:absolute;left:0;text-align:left;margin-left:-44.65pt;margin-top:77.25pt;width:101.35pt;height:22.35pt;rotation:-90;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" filled="f" stroked="f" strokeweight=".5pt">
                <v:textbox>
                  <w:txbxContent>
                    <w:p w14:paraId="503943C9" w14:textId="31C40C3F" w:rsidR="00053D4A" w:rsidRPr="00ED523D" w:rsidRDefault="00053D4A" w:rsidP="00374201">
                      <w:pPr>
                        <w:rPr>
                          <w:sz w:val="16"/>
                          <w:szCs w:val="16"/>
                        </w:rPr>
                      </w:pPr>
                      <w:r w:rsidRPr="00ED523D">
                        <w:rPr>
                          <w:sz w:val="16"/>
                          <w:szCs w:val="16"/>
                        </w:rPr>
                        <w:t>Directionality criteria</w:t>
                      </w:r>
                    </w:p>
                  </w:txbxContent>
                </v:textbox>
              </v:shape>
            </w:pict>
          </mc:Fallback>
        </mc:AlternateContent>
      </w:r>
      <w:r w:rsidR="00690929">
        <w:rPr>
          <w:noProof/>
          <w:sz w:val="20"/>
          <w:szCs w:val="20"/>
          <w:lang w:val="en-IN" w:eastAsia="en-IN"/>
        </w:rPr>
        <mc:AlternateContent>
          <mc:Choice Requires="wpc">
            <w:drawing>
              <wp:inline distT="0" distB="0" distL="0" distR="0" wp14:anchorId="4058C7B7" wp14:editId="5E2A402E">
                <wp:extent cx="3129280" cy="3337444"/>
                <wp:effectExtent l="0" t="0" r="0" b="0"/>
                <wp:docPr id="1371962577" name="Canvas 4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2028980717" name="Picture 2028980717">
                            <a:extLst>
                              <a:ext uri="{FF2B5EF4-FFF2-40B4-BE49-F238E27FC236}">
                                <a16:creationId xmlns:a16="http://schemas.microsoft.com/office/drawing/2014/main" id="{1001E651-B089-D92F-9FEC-9C4C98F0C4A6}"/>
                              </a:ext>
                            </a:extLst>
                          </pic:cNvPr>
                          <pic:cNvPicPr>
                            <a:picLocks noChangeAspect="1"/>
                          </pic:cNvPicPr>
                        </pic:nvPicPr>
                        <pic:blipFill rotWithShape="1">
                          <a:blip r:embed="rId103" cstate="print">
                            <a:extLst>
                              <a:ext uri="{28A0092B-C50C-407E-A947-70E740481C1C}">
                                <a14:useLocalDpi xmlns:a14="http://schemas.microsoft.com/office/drawing/2010/main" val="0"/>
                              </a:ext>
                            </a:extLst>
                          </a:blip>
                          <a:srcRect l="8701" t="8238" r="7161" b="69317"/>
                          <a:stretch/>
                        </pic:blipFill>
                        <pic:spPr bwMode="auto">
                          <a:xfrm>
                            <a:off x="145472" y="172662"/>
                            <a:ext cx="2673054" cy="692745"/>
                          </a:xfrm>
                          <a:prstGeom prst="rect">
                            <a:avLst/>
                          </a:prstGeom>
                          <a:noFill/>
                          <a:ln>
                            <a:noFill/>
                          </a:ln>
                        </pic:spPr>
                      </pic:pic>
                      <pic:pic xmlns:pic="http://schemas.openxmlformats.org/drawingml/2006/picture">
                        <pic:nvPicPr>
                          <pic:cNvPr id="1383355136" name="Picture 1383355136">
                            <a:extLst>
                              <a:ext uri="{FF2B5EF4-FFF2-40B4-BE49-F238E27FC236}">
                                <a16:creationId xmlns:a16="http://schemas.microsoft.com/office/drawing/2014/main" id="{1001E651-B089-D92F-9FEC-9C4C98F0C4A6}"/>
                              </a:ext>
                            </a:extLst>
                          </pic:cNvPr>
                          <pic:cNvPicPr>
                            <a:picLocks noChangeAspect="1"/>
                          </pic:cNvPicPr>
                        </pic:nvPicPr>
                        <pic:blipFill rotWithShape="1">
                          <a:blip r:embed="rId103" cstate="print">
                            <a:extLst>
                              <a:ext uri="{28A0092B-C50C-407E-A947-70E740481C1C}">
                                <a14:useLocalDpi xmlns:a14="http://schemas.microsoft.com/office/drawing/2010/main" val="0"/>
                              </a:ext>
                            </a:extLst>
                          </a:blip>
                          <a:srcRect l="9604" t="37995" r="7561" b="38402"/>
                          <a:stretch/>
                        </pic:blipFill>
                        <pic:spPr bwMode="auto">
                          <a:xfrm>
                            <a:off x="193793" y="1013168"/>
                            <a:ext cx="2624733" cy="681536"/>
                          </a:xfrm>
                          <a:prstGeom prst="rect">
                            <a:avLst/>
                          </a:prstGeom>
                          <a:noFill/>
                          <a:ln>
                            <a:noFill/>
                          </a:ln>
                        </pic:spPr>
                      </pic:pic>
                      <pic:pic xmlns:pic="http://schemas.openxmlformats.org/drawingml/2006/picture">
                        <pic:nvPicPr>
                          <pic:cNvPr id="1844725795" name="Picture 1844725795">
                            <a:extLst>
                              <a:ext uri="{FF2B5EF4-FFF2-40B4-BE49-F238E27FC236}">
                                <a16:creationId xmlns:a16="http://schemas.microsoft.com/office/drawing/2014/main" id="{1001E651-B089-D92F-9FEC-9C4C98F0C4A6}"/>
                              </a:ext>
                            </a:extLst>
                          </pic:cNvPr>
                          <pic:cNvPicPr>
                            <a:picLocks noChangeAspect="1"/>
                          </pic:cNvPicPr>
                        </pic:nvPicPr>
                        <pic:blipFill rotWithShape="1">
                          <a:blip r:embed="rId103" cstate="print">
                            <a:extLst>
                              <a:ext uri="{28A0092B-C50C-407E-A947-70E740481C1C}">
                                <a14:useLocalDpi xmlns:a14="http://schemas.microsoft.com/office/drawing/2010/main" val="0"/>
                              </a:ext>
                            </a:extLst>
                          </a:blip>
                          <a:srcRect l="8087" t="68301" r="5863" b="9073"/>
                          <a:stretch/>
                        </pic:blipFill>
                        <pic:spPr bwMode="auto">
                          <a:xfrm>
                            <a:off x="102571" y="1928902"/>
                            <a:ext cx="2799956" cy="650504"/>
                          </a:xfrm>
                          <a:prstGeom prst="rect">
                            <a:avLst/>
                          </a:prstGeom>
                          <a:noFill/>
                          <a:ln>
                            <a:noFill/>
                          </a:ln>
                        </pic:spPr>
                      </pic:pic>
                      <wps:wsp>
                        <wps:cNvPr id="207533887" name="Text Box 8"/>
                        <wps:cNvSpPr txBox="1"/>
                        <wps:spPr>
                          <a:xfrm>
                            <a:off x="1161149" y="2490691"/>
                            <a:ext cx="1052830" cy="250820"/>
                          </a:xfrm>
                          <a:prstGeom prst="rect">
                            <a:avLst/>
                          </a:prstGeom>
                          <a:noFill/>
                          <a:ln w="6350">
                            <a:noFill/>
                          </a:ln>
                        </wps:spPr>
                        <wps:txbx>
                          <w:txbxContent>
                            <w:p w14:paraId="33008D59" w14:textId="77777777" w:rsidR="00053D4A" w:rsidRPr="00374201" w:rsidRDefault="00053D4A" w:rsidP="00374201">
                              <w:pPr>
                                <w:rPr>
                                  <w:sz w:val="16"/>
                                  <w:szCs w:val="16"/>
                                </w:rPr>
                              </w:pPr>
                              <w:r w:rsidRPr="00374201">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82196091" name="Text Box 8"/>
                        <wps:cNvSpPr txBox="1"/>
                        <wps:spPr>
                          <a:xfrm>
                            <a:off x="1051710" y="780588"/>
                            <a:ext cx="1052830" cy="214630"/>
                          </a:xfrm>
                          <a:prstGeom prst="rect">
                            <a:avLst/>
                          </a:prstGeom>
                          <a:noFill/>
                          <a:ln w="6350">
                            <a:noFill/>
                          </a:ln>
                        </wps:spPr>
                        <wps:txbx>
                          <w:txbxContent>
                            <w:p w14:paraId="468A4479" w14:textId="77777777" w:rsidR="00053D4A" w:rsidRDefault="00053D4A" w:rsidP="00374201">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39044303" name="Text Box 8"/>
                        <wps:cNvSpPr txBox="1"/>
                        <wps:spPr>
                          <a:xfrm>
                            <a:off x="1083785" y="1597031"/>
                            <a:ext cx="1052830" cy="213995"/>
                          </a:xfrm>
                          <a:prstGeom prst="rect">
                            <a:avLst/>
                          </a:prstGeom>
                          <a:noFill/>
                          <a:ln w="6350">
                            <a:noFill/>
                          </a:ln>
                        </wps:spPr>
                        <wps:txbx>
                          <w:txbxContent>
                            <w:p w14:paraId="5FF2B943" w14:textId="77777777" w:rsidR="00053D4A" w:rsidRDefault="00053D4A" w:rsidP="00374201">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32879148" name="Text Box 1332879148"/>
                        <wps:cNvSpPr txBox="1"/>
                        <wps:spPr>
                          <a:xfrm>
                            <a:off x="17813" y="2737271"/>
                            <a:ext cx="3075709" cy="539152"/>
                          </a:xfrm>
                          <a:prstGeom prst="rect">
                            <a:avLst/>
                          </a:prstGeom>
                          <a:solidFill>
                            <a:schemeClr val="lt1"/>
                          </a:solidFill>
                          <a:ln w="6350">
                            <a:noFill/>
                          </a:ln>
                        </wps:spPr>
                        <wps:txbx>
                          <w:txbxContent>
                            <w:p w14:paraId="2C77A443" w14:textId="7010CE74" w:rsidR="00053D4A" w:rsidRDefault="00147500" w:rsidP="00B74EBB">
                              <w:pPr>
                                <w:pStyle w:val="FigureCaption"/>
                              </w:pPr>
                              <w:bookmarkStart w:id="15" w:name="_Ref156331053"/>
                              <w:r>
                                <w:rPr>
                                  <w:b/>
                                </w:rPr>
                                <w:t>Fig.33</w:t>
                              </w:r>
                              <w:r w:rsidR="00053D4A">
                                <w:rPr>
                                  <w:b/>
                                </w:rPr>
                                <w:t>.</w:t>
                              </w:r>
                              <w:r w:rsidR="00053D4A" w:rsidRPr="009A6EF5">
                                <w:t xml:space="preserve"> </w:t>
                              </w:r>
                              <w:r w:rsidR="00053D4A">
                                <w:t>Type-4 Wind</w:t>
                              </w:r>
                              <w:r w:rsidR="00053D4A" w:rsidRPr="009A6EF5">
                                <w:t xml:space="preserve">: </w:t>
                              </w:r>
                              <w:r w:rsidR="00053D4A">
                                <w:t>Sequence component directionality check at Grid end (a) Positive (b) Negative (c</w:t>
                              </w:r>
                              <w:bookmarkEnd w:id="15"/>
                              <w:r w:rsidR="00053D4A">
                                <w:t>) Zero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9622930" name="Text Box 10"/>
                        <wps:cNvSpPr txBox="1"/>
                        <wps:spPr>
                          <a:xfrm>
                            <a:off x="1074091" y="1171983"/>
                            <a:ext cx="1606854" cy="242965"/>
                          </a:xfrm>
                          <a:prstGeom prst="rect">
                            <a:avLst/>
                          </a:prstGeom>
                          <a:noFill/>
                          <a:ln w="6350">
                            <a:noFill/>
                          </a:ln>
                        </wps:spPr>
                        <wps:txbx>
                          <w:txbxContent>
                            <w:p w14:paraId="36DA7B3E" w14:textId="4869FB21" w:rsidR="00053D4A" w:rsidRPr="00ED523D" w:rsidRDefault="00053D4A" w:rsidP="00801527">
                              <w:pPr>
                                <w:rPr>
                                  <w:sz w:val="16"/>
                                  <w:szCs w:val="16"/>
                                </w:rPr>
                              </w:pPr>
                              <w:r w:rsidRPr="00ED523D">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20667735" name="Text Box 10"/>
                        <wps:cNvSpPr txBox="1"/>
                        <wps:spPr>
                          <a:xfrm>
                            <a:off x="1094400" y="2092577"/>
                            <a:ext cx="1606550" cy="242570"/>
                          </a:xfrm>
                          <a:prstGeom prst="rect">
                            <a:avLst/>
                          </a:prstGeom>
                          <a:noFill/>
                          <a:ln w="6350">
                            <a:noFill/>
                          </a:ln>
                        </wps:spPr>
                        <wps:txbx>
                          <w:txbxContent>
                            <w:p w14:paraId="161D5246" w14:textId="77777777" w:rsidR="00053D4A" w:rsidRDefault="00053D4A" w:rsidP="00801527">
                              <w:pPr>
                                <w:rPr>
                                  <w:sz w:val="18"/>
                                  <w:szCs w:val="18"/>
                                </w:rPr>
                              </w:pPr>
                              <w:r>
                                <w:rPr>
                                  <w:sz w:val="18"/>
                                  <w:szCs w:val="18"/>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 name="Straight Connector 1"/>
                        <wps:cNvCnPr/>
                        <wps:spPr>
                          <a:xfrm flipH="1">
                            <a:off x="793455" y="58207"/>
                            <a:ext cx="6985" cy="246570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2" name="Text Box 10"/>
                        <wps:cNvSpPr txBox="1"/>
                        <wps:spPr>
                          <a:xfrm>
                            <a:off x="1296957" y="11944"/>
                            <a:ext cx="1246505" cy="214630"/>
                          </a:xfrm>
                          <a:prstGeom prst="rect">
                            <a:avLst/>
                          </a:prstGeom>
                          <a:noFill/>
                          <a:ln w="6350">
                            <a:noFill/>
                          </a:ln>
                        </wps:spPr>
                        <wps:txbx>
                          <w:txbxContent>
                            <w:p w14:paraId="4E7AABDD" w14:textId="77777777" w:rsidR="00053D4A" w:rsidRDefault="00053D4A" w:rsidP="004F1DAF">
                              <w:pPr>
                                <w:rPr>
                                  <w:sz w:val="16"/>
                                  <w:szCs w:val="16"/>
                                </w:rPr>
                              </w:pPr>
                              <w:r>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058C7B7" id="Canvas 42" o:spid="_x0000_s1581" editas="canvas" style="width:246.4pt;height:262.8pt;mso-position-horizontal-relative:char;mso-position-vertical-relative:line" coordsize="31292,33369"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">
                <v:shape id="_x0000_s1582" type="#_x0000_t75" style="position:absolute;width:31292;height:33369;visibility:visible;mso-wrap-style:square" filled="t">
                  <v:fill o:detectmouseclick="t"/>
                  <v:path o:connecttype="none"/>
                </v:shape>
                <v:shape id="Picture 2028980717" o:spid="_x0000_s1583" type="#_x0000_t75" style="position:absolute;left:1454;top:1726;width:26731;height:69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">
                  <v:imagedata r:id="rId104" o:title="" croptop="5399f" cropbottom="45428f" cropleft="5702f" cropright="4693f"/>
                </v:shape>
                <v:shape id="Picture 1383355136" o:spid="_x0000_s1584" type="#_x0000_t75" style="position:absolute;left:1937;top:10131;width:26248;height:68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">
                  <v:imagedata r:id="rId104" o:title="" croptop="24900f" cropbottom="25167f" cropleft="6294f" cropright="4955f"/>
                </v:shape>
                <v:shape id="Picture 1844725795" o:spid="_x0000_s1585" type="#_x0000_t75" style="position:absolute;left:1025;top:19289;width:28000;height:6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">
                  <v:imagedata r:id="rId104" o:title="" croptop="44762f" cropbottom="5946f" cropleft="5300f" cropright="3842f"/>
                </v:shape>
                <v:shape id="_x0000_s1586" type="#_x0000_t202" style="position:absolute;left:11611;top:24906;width:10528;height:2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" filled="f" stroked="f" strokeweight=".5pt">
                  <v:textbox>
                    <w:txbxContent>
                      <w:p w14:paraId="33008D59" w14:textId="77777777" w:rsidR="00053D4A" w:rsidRPr="00374201" w:rsidRDefault="00053D4A" w:rsidP="00374201">
                        <w:pPr>
                          <w:rPr>
                            <w:sz w:val="16"/>
                            <w:szCs w:val="16"/>
                          </w:rPr>
                        </w:pPr>
                        <w:r w:rsidRPr="00374201">
                          <w:rPr>
                            <w:sz w:val="16"/>
                            <w:szCs w:val="16"/>
                          </w:rPr>
                          <w:t>Sample number</w:t>
                        </w:r>
                      </w:p>
                    </w:txbxContent>
                  </v:textbox>
                </v:shape>
                <v:shape id="_x0000_s1587" type="#_x0000_t202" style="position:absolute;left:10517;top:7805;width:10528;height:21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" filled="f" stroked="f" strokeweight=".5pt">
                  <v:textbox>
                    <w:txbxContent>
                      <w:p w14:paraId="468A4479" w14:textId="77777777" w:rsidR="00053D4A" w:rsidRDefault="00053D4A" w:rsidP="00374201">
                        <w:pPr>
                          <w:rPr>
                            <w:sz w:val="16"/>
                            <w:szCs w:val="16"/>
                          </w:rPr>
                        </w:pPr>
                        <w:r>
                          <w:rPr>
                            <w:sz w:val="16"/>
                            <w:szCs w:val="16"/>
                          </w:rPr>
                          <w:t>Sample number</w:t>
                        </w:r>
                      </w:p>
                    </w:txbxContent>
                  </v:textbox>
                </v:shape>
                <v:shape id="_x0000_s1588" type="#_x0000_t202" style="position:absolute;left:10837;top:15970;width:10529;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" filled="f" stroked="f" strokeweight=".5pt">
                  <v:textbox>
                    <w:txbxContent>
                      <w:p w14:paraId="5FF2B943" w14:textId="77777777" w:rsidR="00053D4A" w:rsidRDefault="00053D4A" w:rsidP="00374201">
                        <w:pPr>
                          <w:rPr>
                            <w:sz w:val="16"/>
                            <w:szCs w:val="16"/>
                          </w:rPr>
                        </w:pPr>
                        <w:r>
                          <w:rPr>
                            <w:sz w:val="16"/>
                            <w:szCs w:val="16"/>
                          </w:rPr>
                          <w:t>Sample number</w:t>
                        </w:r>
                      </w:p>
                    </w:txbxContent>
                  </v:textbox>
                </v:shape>
                <v:shape id="Text Box 1332879148" o:spid="_x0000_s1589" type="#_x0000_t202" style="position:absolute;left:178;top:27372;width:30757;height:53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" fillcolor="white [3201]" stroked="f" strokeweight=".5pt">
                  <v:textbox>
                    <w:txbxContent>
                      <w:p w14:paraId="2C77A443" w14:textId="7010CE74" w:rsidR="00053D4A" w:rsidRDefault="00147500" w:rsidP="00B74EBB">
                        <w:pPr>
                          <w:pStyle w:val="FigureCaption"/>
                        </w:pPr>
                        <w:bookmarkStart w:id="16" w:name="_Ref156331053"/>
                        <w:r>
                          <w:rPr>
                            <w:b/>
                          </w:rPr>
                          <w:t>Fig.33</w:t>
                        </w:r>
                        <w:r w:rsidR="00053D4A">
                          <w:rPr>
                            <w:b/>
                          </w:rPr>
                          <w:t>.</w:t>
                        </w:r>
                        <w:r w:rsidR="00053D4A" w:rsidRPr="009A6EF5">
                          <w:t xml:space="preserve"> </w:t>
                        </w:r>
                        <w:r w:rsidR="00053D4A">
                          <w:t>Type-4 Wind</w:t>
                        </w:r>
                        <w:r w:rsidR="00053D4A" w:rsidRPr="009A6EF5">
                          <w:t xml:space="preserve">: </w:t>
                        </w:r>
                        <w:r w:rsidR="00053D4A">
                          <w:t>Sequence component directionality check at Grid end (a) Positive (b) Negative (c</w:t>
                        </w:r>
                        <w:bookmarkEnd w:id="16"/>
                        <w:r w:rsidR="00053D4A">
                          <w:t>) Zero</w:t>
                        </w:r>
                      </w:p>
                    </w:txbxContent>
                  </v:textbox>
                </v:shape>
                <v:shape id="Text Box 10" o:spid="_x0000_s1590" type="#_x0000_t202" style="position:absolute;left:10740;top:11719;width:16069;height:24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" filled="f" stroked="f" strokeweight=".5pt">
                  <v:textbox>
                    <w:txbxContent>
                      <w:p w14:paraId="36DA7B3E" w14:textId="4869FB21" w:rsidR="00053D4A" w:rsidRPr="00ED523D" w:rsidRDefault="00053D4A" w:rsidP="00801527">
                        <w:pPr>
                          <w:rPr>
                            <w:sz w:val="16"/>
                            <w:szCs w:val="16"/>
                          </w:rPr>
                        </w:pPr>
                        <w:r w:rsidRPr="00ED523D">
                          <w:rPr>
                            <w:sz w:val="16"/>
                            <w:szCs w:val="16"/>
                          </w:rPr>
                          <w:t>Directionality not detected</w:t>
                        </w:r>
                      </w:p>
                    </w:txbxContent>
                  </v:textbox>
                </v:shape>
                <v:shape id="Text Box 10" o:spid="_x0000_s1591" type="#_x0000_t202" style="position:absolute;left:10944;top:20925;width:16065;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" filled="f" stroked="f" strokeweight=".5pt">
                  <v:textbox>
                    <w:txbxContent>
                      <w:p w14:paraId="161D5246" w14:textId="77777777" w:rsidR="00053D4A" w:rsidRDefault="00053D4A" w:rsidP="00801527">
                        <w:pPr>
                          <w:rPr>
                            <w:sz w:val="18"/>
                            <w:szCs w:val="18"/>
                          </w:rPr>
                        </w:pPr>
                        <w:r>
                          <w:rPr>
                            <w:sz w:val="18"/>
                            <w:szCs w:val="18"/>
                          </w:rPr>
                          <w:t>Directionality not detected</w:t>
                        </w:r>
                      </w:p>
                    </w:txbxContent>
                  </v:textbox>
                </v:shape>
                <v:line id="Straight Connector 1" o:spid="_x0000_s1592" style="position:absolute;flip:x;visibility:visible;mso-wrap-style:square" from="7934,582" to="8004,252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" strokecolor="black [3213]" strokeweight="1.5pt">
                  <v:stroke dashstyle="dash" joinstyle="miter"/>
                </v:line>
                <v:shape id="Text Box 10" o:spid="_x0000_s1593" type="#_x0000_t202" style="position:absolute;left:12969;top:119;width:12465;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" filled="f" stroked="f" strokeweight=".5pt">
                  <v:textbox>
                    <w:txbxContent>
                      <w:p w14:paraId="4E7AABDD" w14:textId="77777777" w:rsidR="00053D4A" w:rsidRDefault="00053D4A" w:rsidP="004F1DAF">
                        <w:pPr>
                          <w:rPr>
                            <w:sz w:val="16"/>
                            <w:szCs w:val="16"/>
                          </w:rPr>
                        </w:pPr>
                        <w:r>
                          <w:rPr>
                            <w:sz w:val="16"/>
                            <w:szCs w:val="16"/>
                          </w:rPr>
                          <w:t>Directionality detected</w:t>
                        </w:r>
                      </w:p>
                    </w:txbxContent>
                  </v:textbox>
                </v:shape>
                <w10:anchorlock/>
              </v:group>
            </w:pict>
          </mc:Fallback>
        </mc:AlternateContent>
      </w:r>
    </w:p>
    <w:p w14:paraId="55A578AA" w14:textId="782790D8" w:rsidR="002B1A47" w:rsidRDefault="001D43FD" w:rsidP="00403310">
      <w:pPr>
        <w:ind w:firstLine="567"/>
        <w:jc w:val="both"/>
        <w:rPr>
          <w:sz w:val="20"/>
          <w:szCs w:val="20"/>
        </w:rPr>
      </w:pPr>
      <w:r w:rsidRPr="00803F04">
        <w:rPr>
          <w:sz w:val="20"/>
          <w:szCs w:val="20"/>
        </w:rPr>
        <w:t>For solar case positive sequence method works. However, negative sequence and zero sequence methods fail to detect directionality as in</w:t>
      </w:r>
      <w:r w:rsidR="00D53A57">
        <w:rPr>
          <w:sz w:val="20"/>
          <w:szCs w:val="20"/>
        </w:rPr>
        <w:t xml:space="preserve"> Fig.35 and Fig.36</w:t>
      </w:r>
      <w:r w:rsidRPr="00803F04">
        <w:rPr>
          <w:sz w:val="20"/>
          <w:szCs w:val="20"/>
        </w:rPr>
        <w:t xml:space="preserve">. </w:t>
      </w:r>
      <w:r w:rsidR="004C761E">
        <w:rPr>
          <w:sz w:val="20"/>
          <w:szCs w:val="20"/>
        </w:rPr>
        <w:t>At</w:t>
      </w:r>
      <w:r w:rsidRPr="00803F04">
        <w:rPr>
          <w:sz w:val="20"/>
          <w:szCs w:val="20"/>
        </w:rPr>
        <w:t xml:space="preserve"> Grid end, if the protection algorithm can measure during initial few milliseconds, it might be able to detect </w:t>
      </w:r>
      <w:r w:rsidR="004C761E">
        <w:rPr>
          <w:sz w:val="20"/>
          <w:szCs w:val="20"/>
        </w:rPr>
        <w:t xml:space="preserve">directionality </w:t>
      </w:r>
      <w:r w:rsidRPr="00803F04">
        <w:rPr>
          <w:sz w:val="20"/>
          <w:szCs w:val="20"/>
        </w:rPr>
        <w:t>as seen in</w:t>
      </w:r>
      <w:r w:rsidR="00D53A57">
        <w:rPr>
          <w:sz w:val="20"/>
          <w:szCs w:val="20"/>
        </w:rPr>
        <w:t xml:space="preserve"> Fig.35.</w:t>
      </w:r>
      <w:r w:rsidRPr="00803F04">
        <w:rPr>
          <w:sz w:val="20"/>
          <w:szCs w:val="20"/>
        </w:rPr>
        <w:t xml:space="preserve"> However, in zero sequence computation response is uncertain.</w:t>
      </w:r>
    </w:p>
    <w:p w14:paraId="70C28988" w14:textId="2E1A0F86" w:rsidR="00E54509" w:rsidRDefault="00D96E27" w:rsidP="007B39BD">
      <w:r>
        <w:rPr>
          <w:rFonts w:ascii="Helvetica" w:hAnsi="Helvetica" w:cs="Helvetica"/>
          <w:b/>
          <w:bCs/>
          <w:noProof/>
          <w:color w:val="0070C0"/>
          <w:sz w:val="14"/>
          <w:szCs w:val="14"/>
          <w:lang w:val="en-IN" w:eastAsia="en-IN"/>
        </w:rPr>
        <mc:AlternateContent>
          <mc:Choice Requires="wps">
            <w:drawing>
              <wp:anchor distT="0" distB="0" distL="114300" distR="114300" simplePos="0" relativeHeight="251659776" behindDoc="0" locked="0" layoutInCell="1" allowOverlap="1" wp14:anchorId="3127A9E7" wp14:editId="6D94289F">
                <wp:simplePos x="0" y="0"/>
                <wp:positionH relativeFrom="column">
                  <wp:posOffset>1439545</wp:posOffset>
                </wp:positionH>
                <wp:positionV relativeFrom="paragraph">
                  <wp:posOffset>828070</wp:posOffset>
                </wp:positionV>
                <wp:extent cx="401782" cy="284019"/>
                <wp:effectExtent l="0" t="0" r="0" b="1905"/>
                <wp:wrapNone/>
                <wp:docPr id="890312130" name="Text Box 8"/>
                <wp:cNvGraphicFramePr/>
                <a:graphic xmlns:a="http://schemas.openxmlformats.org/drawingml/2006/main">
                  <a:graphicData uri="http://schemas.microsoft.com/office/word/2010/wordprocessingShape">
                    <wps:wsp>
                      <wps:cNvSpPr txBox="1"/>
                      <wps:spPr>
                        <a:xfrm>
                          <a:off x="0" y="0"/>
                          <a:ext cx="401782" cy="284019"/>
                        </a:xfrm>
                        <a:prstGeom prst="rect">
                          <a:avLst/>
                        </a:prstGeom>
                        <a:noFill/>
                        <a:ln w="6350">
                          <a:noFill/>
                        </a:ln>
                      </wps:spPr>
                      <wps:txbx>
                        <w:txbxContent>
                          <w:p w14:paraId="67A58039" w14:textId="77777777" w:rsidR="00053D4A" w:rsidRPr="00ED161F" w:rsidRDefault="00053D4A" w:rsidP="00D96E27">
                            <w:pPr>
                              <w:rPr>
                                <w:sz w:val="20"/>
                                <w:szCs w:val="20"/>
                              </w:rPr>
                            </w:pPr>
                            <w:r w:rsidRPr="00ED161F">
                              <w:rPr>
                                <w:sz w:val="20"/>
                                <w:szCs w:val="20"/>
                              </w:rP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27A9E7" id="_x0000_s1594" type="#_x0000_t202" style="position:absolute;margin-left:113.35pt;margin-top:65.2pt;width:31.65pt;height:22.3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" filled="f" stroked="f" strokeweight=".5pt">
                <v:textbox>
                  <w:txbxContent>
                    <w:p w14:paraId="67A58039" w14:textId="77777777" w:rsidR="00053D4A" w:rsidRPr="00ED161F" w:rsidRDefault="00053D4A" w:rsidP="00D96E27">
                      <w:pPr>
                        <w:rPr>
                          <w:sz w:val="20"/>
                          <w:szCs w:val="20"/>
                        </w:rPr>
                      </w:pPr>
                      <w:r w:rsidRPr="00ED161F">
                        <w:rPr>
                          <w:sz w:val="20"/>
                          <w:szCs w:val="20"/>
                        </w:rPr>
                        <w:t>(a)</w:t>
                      </w:r>
                    </w:p>
                  </w:txbxContent>
                </v:textbox>
              </v:shape>
            </w:pict>
          </mc:Fallback>
        </mc:AlternateContent>
      </w:r>
      <w:r w:rsidR="00E54509">
        <w:rPr>
          <w:noProof/>
          <w:lang w:val="en-IN" w:eastAsia="en-IN"/>
        </w:rPr>
        <mc:AlternateContent>
          <mc:Choice Requires="wpc">
            <w:drawing>
              <wp:inline distT="0" distB="0" distL="0" distR="0" wp14:anchorId="735DF468" wp14:editId="65B937CC">
                <wp:extent cx="3206750" cy="3414475"/>
                <wp:effectExtent l="0" t="0" r="0" b="0"/>
                <wp:docPr id="463787110" name="Canvas 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857277791" name="Text Box 8"/>
                        <wps:cNvSpPr txBox="1"/>
                        <wps:spPr>
                          <a:xfrm>
                            <a:off x="1477397" y="2838311"/>
                            <a:ext cx="401320" cy="283845"/>
                          </a:xfrm>
                          <a:prstGeom prst="rect">
                            <a:avLst/>
                          </a:prstGeom>
                          <a:noFill/>
                          <a:ln w="6350">
                            <a:noFill/>
                          </a:ln>
                        </wps:spPr>
                        <wps:txbx>
                          <w:txbxContent>
                            <w:p w14:paraId="77A69AA6" w14:textId="0F9C8BF8" w:rsidR="00053D4A" w:rsidRDefault="00053D4A" w:rsidP="00D96E27">
                              <w:pPr>
                                <w:rPr>
                                  <w:sz w:val="20"/>
                                  <w:szCs w:val="20"/>
                                </w:rPr>
                              </w:pPr>
                              <w:r>
                                <w:rPr>
                                  <w:sz w:val="20"/>
                                  <w:szCs w:val="20"/>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2087046" name="Text Box 432087046"/>
                        <wps:cNvSpPr txBox="1"/>
                        <wps:spPr>
                          <a:xfrm>
                            <a:off x="1994483" y="1733657"/>
                            <a:ext cx="1211690" cy="360668"/>
                          </a:xfrm>
                          <a:prstGeom prst="rect">
                            <a:avLst/>
                          </a:prstGeom>
                          <a:noFill/>
                          <a:ln w="6350">
                            <a:noFill/>
                          </a:ln>
                        </wps:spPr>
                        <wps:txbx>
                          <w:txbxContent>
                            <w:p w14:paraId="325BEAB5" w14:textId="6E530168" w:rsidR="00053D4A" w:rsidRPr="00333BCE" w:rsidRDefault="00053D4A">
                              <w:pPr>
                                <w:rPr>
                                  <w:sz w:val="16"/>
                                  <w:szCs w:val="16"/>
                                </w:rPr>
                              </w:pPr>
                              <w:r w:rsidRPr="00333BCE">
                                <w:rPr>
                                  <w:sz w:val="16"/>
                                  <w:szCs w:val="16"/>
                                </w:rPr>
                                <w:t>Directionality detected after fault clearance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cNvPr id="901062755" name="Group 901062755"/>
                        <wpg:cNvGrpSpPr/>
                        <wpg:grpSpPr>
                          <a:xfrm>
                            <a:off x="1438" y="0"/>
                            <a:ext cx="3086308" cy="3012222"/>
                            <a:chOff x="6980" y="5859"/>
                            <a:chExt cx="3019795" cy="2687965"/>
                          </a:xfrm>
                        </wpg:grpSpPr>
                        <pic:pic xmlns:pic="http://schemas.openxmlformats.org/drawingml/2006/picture">
                          <pic:nvPicPr>
                            <pic:cNvPr id="567591961" name="Picture 567591961">
                              <a:extLst>
                                <a:ext uri="{FF2B5EF4-FFF2-40B4-BE49-F238E27FC236}">
                                  <a16:creationId xmlns:a16="http://schemas.microsoft.com/office/drawing/2014/main" id="{54DB1C80-451A-9029-6B06-125DFB9ABDA5}"/>
                                </a:ext>
                              </a:extLst>
                            </pic:cNvPr>
                            <pic:cNvPicPr>
                              <a:picLocks noChangeAspect="1"/>
                            </pic:cNvPicPr>
                          </pic:nvPicPr>
                          <pic:blipFill rotWithShape="1">
                            <a:blip r:embed="rId105" cstate="print">
                              <a:extLst>
                                <a:ext uri="{28A0092B-C50C-407E-A947-70E740481C1C}">
                                  <a14:useLocalDpi xmlns:a14="http://schemas.microsoft.com/office/drawing/2010/main" val="0"/>
                                </a:ext>
                              </a:extLst>
                            </a:blip>
                            <a:srcRect l="8575" t="8394" r="7108" b="68970"/>
                            <a:stretch/>
                          </pic:blipFill>
                          <pic:spPr bwMode="auto">
                            <a:xfrm>
                              <a:off x="216229" y="179171"/>
                              <a:ext cx="2734788" cy="604577"/>
                            </a:xfrm>
                            <a:prstGeom prst="rect">
                              <a:avLst/>
                            </a:prstGeom>
                            <a:noFill/>
                            <a:ln>
                              <a:noFill/>
                            </a:ln>
                          </pic:spPr>
                        </pic:pic>
                        <pic:pic xmlns:pic="http://schemas.openxmlformats.org/drawingml/2006/picture">
                          <pic:nvPicPr>
                            <pic:cNvPr id="1511825690" name="Picture 1511825690">
                              <a:extLst>
                                <a:ext uri="{FF2B5EF4-FFF2-40B4-BE49-F238E27FC236}">
                                  <a16:creationId xmlns:a16="http://schemas.microsoft.com/office/drawing/2014/main" id="{54DB1C80-451A-9029-6B06-125DFB9ABDA5}"/>
                                </a:ext>
                              </a:extLst>
                            </pic:cNvPr>
                            <pic:cNvPicPr>
                              <a:picLocks noChangeAspect="1"/>
                            </pic:cNvPicPr>
                          </pic:nvPicPr>
                          <pic:blipFill rotWithShape="1">
                            <a:blip r:embed="rId105" cstate="print">
                              <a:extLst>
                                <a:ext uri="{28A0092B-C50C-407E-A947-70E740481C1C}">
                                  <a14:useLocalDpi xmlns:a14="http://schemas.microsoft.com/office/drawing/2010/main" val="0"/>
                                </a:ext>
                              </a:extLst>
                            </a:blip>
                            <a:srcRect l="9168" t="37861" r="6714" b="39528"/>
                            <a:stretch/>
                          </pic:blipFill>
                          <pic:spPr bwMode="auto">
                            <a:xfrm>
                              <a:off x="235356" y="939178"/>
                              <a:ext cx="2762515" cy="594446"/>
                            </a:xfrm>
                            <a:prstGeom prst="rect">
                              <a:avLst/>
                            </a:prstGeom>
                            <a:noFill/>
                            <a:ln>
                              <a:noFill/>
                            </a:ln>
                          </pic:spPr>
                        </pic:pic>
                        <pic:pic xmlns:pic="http://schemas.openxmlformats.org/drawingml/2006/picture">
                          <pic:nvPicPr>
                            <pic:cNvPr id="23989472" name="Picture 23989472">
                              <a:extLst>
                                <a:ext uri="{FF2B5EF4-FFF2-40B4-BE49-F238E27FC236}">
                                  <a16:creationId xmlns:a16="http://schemas.microsoft.com/office/drawing/2014/main" id="{54DB1C80-451A-9029-6B06-125DFB9ABDA5}"/>
                                </a:ext>
                              </a:extLst>
                            </pic:cNvPr>
                            <pic:cNvPicPr>
                              <a:picLocks noChangeAspect="1"/>
                            </pic:cNvPicPr>
                          </pic:nvPicPr>
                          <pic:blipFill rotWithShape="1">
                            <a:blip r:embed="rId105" cstate="print">
                              <a:extLst>
                                <a:ext uri="{28A0092B-C50C-407E-A947-70E740481C1C}">
                                  <a14:useLocalDpi xmlns:a14="http://schemas.microsoft.com/office/drawing/2010/main" val="0"/>
                                </a:ext>
                              </a:extLst>
                            </a:blip>
                            <a:srcRect l="9003" t="68285" r="7097" b="8543"/>
                            <a:stretch/>
                          </pic:blipFill>
                          <pic:spPr bwMode="auto">
                            <a:xfrm>
                              <a:off x="249211" y="1863435"/>
                              <a:ext cx="2777564" cy="609601"/>
                            </a:xfrm>
                            <a:prstGeom prst="rect">
                              <a:avLst/>
                            </a:prstGeom>
                            <a:noFill/>
                            <a:ln>
                              <a:noFill/>
                            </a:ln>
                          </pic:spPr>
                        </pic:pic>
                        <wps:wsp>
                          <wps:cNvPr id="85629722" name="Text Box 8"/>
                          <wps:cNvSpPr txBox="1"/>
                          <wps:spPr>
                            <a:xfrm>
                              <a:off x="1129037" y="685865"/>
                              <a:ext cx="1052195" cy="213995"/>
                            </a:xfrm>
                            <a:prstGeom prst="rect">
                              <a:avLst/>
                            </a:prstGeom>
                            <a:noFill/>
                            <a:ln w="6350">
                              <a:noFill/>
                            </a:ln>
                          </wps:spPr>
                          <wps:txbx>
                            <w:txbxContent>
                              <w:p w14:paraId="1441953F" w14:textId="77777777" w:rsidR="00053D4A" w:rsidRDefault="00053D4A" w:rsidP="002B1A47">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18755794" name="Text Box 8"/>
                          <wps:cNvSpPr txBox="1"/>
                          <wps:spPr>
                            <a:xfrm>
                              <a:off x="1087472" y="1510036"/>
                              <a:ext cx="1052195" cy="213995"/>
                            </a:xfrm>
                            <a:prstGeom prst="rect">
                              <a:avLst/>
                            </a:prstGeom>
                            <a:noFill/>
                            <a:ln w="6350">
                              <a:noFill/>
                            </a:ln>
                          </wps:spPr>
                          <wps:txbx>
                            <w:txbxContent>
                              <w:p w14:paraId="59FE340C" w14:textId="77777777" w:rsidR="00053D4A" w:rsidRDefault="00053D4A" w:rsidP="002B1A47">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1887140" name="Text Box 8"/>
                          <wps:cNvSpPr txBox="1"/>
                          <wps:spPr>
                            <a:xfrm>
                              <a:off x="1129672" y="2417619"/>
                              <a:ext cx="1051560" cy="213995"/>
                            </a:xfrm>
                            <a:prstGeom prst="rect">
                              <a:avLst/>
                            </a:prstGeom>
                            <a:noFill/>
                            <a:ln w="6350">
                              <a:noFill/>
                            </a:ln>
                          </wps:spPr>
                          <wps:txbx>
                            <w:txbxContent>
                              <w:p w14:paraId="25BA480F" w14:textId="77777777" w:rsidR="00053D4A" w:rsidRDefault="00053D4A" w:rsidP="002B1A47">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32924942" name="Text Box 8"/>
                          <wps:cNvSpPr txBox="1"/>
                          <wps:spPr>
                            <a:xfrm>
                              <a:off x="1431764" y="1641653"/>
                              <a:ext cx="401320" cy="283845"/>
                            </a:xfrm>
                            <a:prstGeom prst="rect">
                              <a:avLst/>
                            </a:prstGeom>
                            <a:noFill/>
                            <a:ln w="6350">
                              <a:noFill/>
                            </a:ln>
                          </wps:spPr>
                          <wps:txbx>
                            <w:txbxContent>
                              <w:p w14:paraId="7DD0F923" w14:textId="27A993DE" w:rsidR="00053D4A" w:rsidRDefault="00053D4A" w:rsidP="00D96E27">
                                <w:pPr>
                                  <w:rPr>
                                    <w:sz w:val="20"/>
                                    <w:szCs w:val="20"/>
                                  </w:rPr>
                                </w:pPr>
                                <w:r>
                                  <w:rPr>
                                    <w:sz w:val="20"/>
                                    <w:szCs w:val="20"/>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49009634" name="Text Box 8"/>
                          <wps:cNvSpPr txBox="1"/>
                          <wps:spPr>
                            <a:xfrm rot="16200000">
                              <a:off x="-494670" y="1292288"/>
                              <a:ext cx="1287145" cy="283845"/>
                            </a:xfrm>
                            <a:prstGeom prst="rect">
                              <a:avLst/>
                            </a:prstGeom>
                            <a:noFill/>
                            <a:ln w="6350">
                              <a:noFill/>
                            </a:ln>
                          </wps:spPr>
                          <wps:txbx>
                            <w:txbxContent>
                              <w:p w14:paraId="7B0B0081" w14:textId="77777777" w:rsidR="00053D4A" w:rsidRDefault="00053D4A" w:rsidP="002207C4">
                                <w:pPr>
                                  <w:rPr>
                                    <w:sz w:val="20"/>
                                    <w:szCs w:val="20"/>
                                  </w:rPr>
                                </w:pPr>
                                <w:r>
                                  <w:rPr>
                                    <w:sz w:val="20"/>
                                    <w:szCs w:val="20"/>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23442935" name="Straight Connector 1323442935"/>
                          <wps:cNvCnPr/>
                          <wps:spPr>
                            <a:xfrm>
                              <a:off x="856083" y="124691"/>
                              <a:ext cx="30449" cy="237605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701710512" name="Text Box 10"/>
                          <wps:cNvSpPr txBox="1"/>
                          <wps:spPr>
                            <a:xfrm>
                              <a:off x="990491" y="1093537"/>
                              <a:ext cx="1606550" cy="242570"/>
                            </a:xfrm>
                            <a:prstGeom prst="rect">
                              <a:avLst/>
                            </a:prstGeom>
                            <a:noFill/>
                            <a:ln w="6350">
                              <a:noFill/>
                            </a:ln>
                          </wps:spPr>
                          <wps:txbx>
                            <w:txbxContent>
                              <w:p w14:paraId="6287E05D" w14:textId="77777777" w:rsidR="00053D4A" w:rsidRPr="00333BCE" w:rsidRDefault="00053D4A" w:rsidP="00AC4767">
                                <w:pPr>
                                  <w:rPr>
                                    <w:sz w:val="16"/>
                                    <w:szCs w:val="16"/>
                                  </w:rPr>
                                </w:pPr>
                                <w:r w:rsidRPr="00333BCE">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9445042" name="Text Box 10"/>
                          <wps:cNvSpPr txBox="1"/>
                          <wps:spPr>
                            <a:xfrm>
                              <a:off x="1565454" y="5859"/>
                              <a:ext cx="1246505" cy="214630"/>
                            </a:xfrm>
                            <a:prstGeom prst="rect">
                              <a:avLst/>
                            </a:prstGeom>
                            <a:noFill/>
                            <a:ln w="6350">
                              <a:noFill/>
                            </a:ln>
                          </wps:spPr>
                          <wps:txbx>
                            <w:txbxContent>
                              <w:p w14:paraId="7F16D3E1" w14:textId="77777777" w:rsidR="00053D4A" w:rsidRPr="00333BCE" w:rsidRDefault="00053D4A" w:rsidP="007B7360">
                                <w:pPr>
                                  <w:rPr>
                                    <w:sz w:val="16"/>
                                    <w:szCs w:val="16"/>
                                  </w:rPr>
                                </w:pPr>
                                <w:r w:rsidRPr="00333BCE">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3269828" name="Text Box 10"/>
                          <wps:cNvSpPr txBox="1"/>
                          <wps:spPr>
                            <a:xfrm>
                              <a:off x="942000" y="1952763"/>
                              <a:ext cx="1066909" cy="339855"/>
                            </a:xfrm>
                            <a:prstGeom prst="rect">
                              <a:avLst/>
                            </a:prstGeom>
                            <a:noFill/>
                            <a:ln w="6350">
                              <a:noFill/>
                            </a:ln>
                          </wps:spPr>
                          <wps:txbx>
                            <w:txbxContent>
                              <w:p w14:paraId="6E178F22" w14:textId="77777777" w:rsidR="00053D4A" w:rsidRPr="00333BCE" w:rsidRDefault="00053D4A" w:rsidP="007B7360">
                                <w:pPr>
                                  <w:rPr>
                                    <w:sz w:val="16"/>
                                    <w:szCs w:val="16"/>
                                  </w:rPr>
                                </w:pPr>
                                <w:r w:rsidRPr="00333BCE">
                                  <w:rPr>
                                    <w:sz w:val="16"/>
                                    <w:szCs w:val="16"/>
                                  </w:rPr>
                                  <w:t xml:space="preserve">Directionality </w:t>
                                </w:r>
                              </w:p>
                              <w:p w14:paraId="510A3E52" w14:textId="714B3AB1" w:rsidR="00053D4A" w:rsidRPr="00333BCE" w:rsidRDefault="00053D4A" w:rsidP="007B7360">
                                <w:pPr>
                                  <w:rPr>
                                    <w:sz w:val="16"/>
                                    <w:szCs w:val="16"/>
                                  </w:rPr>
                                </w:pPr>
                                <w:r w:rsidRPr="00333BCE">
                                  <w:rPr>
                                    <w:sz w:val="16"/>
                                    <w:szCs w:val="16"/>
                                  </w:rPr>
                                  <w:t>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8135566" name="Straight Arrow Connector 1428135566"/>
                          <wps:cNvCnPr/>
                          <wps:spPr>
                            <a:xfrm flipH="1">
                              <a:off x="2036618" y="1835728"/>
                              <a:ext cx="256309" cy="193646"/>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41623874" name="Text Box 11"/>
                          <wps:cNvSpPr txBox="1"/>
                          <wps:spPr>
                            <a:xfrm>
                              <a:off x="346254" y="2444904"/>
                              <a:ext cx="831215" cy="248920"/>
                            </a:xfrm>
                            <a:prstGeom prst="rect">
                              <a:avLst/>
                            </a:prstGeom>
                            <a:noFill/>
                            <a:ln w="6350">
                              <a:noFill/>
                            </a:ln>
                          </wps:spPr>
                          <wps:txbx>
                            <w:txbxContent>
                              <w:p w14:paraId="4715FF1F" w14:textId="77777777" w:rsidR="00053D4A" w:rsidRDefault="00053D4A" w:rsidP="0053010B">
                                <w:pPr>
                                  <w:rPr>
                                    <w:sz w:val="18"/>
                                    <w:szCs w:val="18"/>
                                  </w:rPr>
                                </w:pPr>
                                <w:r>
                                  <w:rPr>
                                    <w:sz w:val="18"/>
                                    <w:szCs w:val="18"/>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567803445" name="Text Box 567803445"/>
                        <wps:cNvSpPr txBox="1"/>
                        <wps:spPr>
                          <a:xfrm>
                            <a:off x="17813" y="2921905"/>
                            <a:ext cx="3188360" cy="462564"/>
                          </a:xfrm>
                          <a:prstGeom prst="rect">
                            <a:avLst/>
                          </a:prstGeom>
                          <a:noFill/>
                          <a:ln w="6350">
                            <a:noFill/>
                          </a:ln>
                        </wps:spPr>
                        <wps:txbx>
                          <w:txbxContent>
                            <w:p w14:paraId="47F39274" w14:textId="6280D722" w:rsidR="00053D4A" w:rsidRDefault="00147500" w:rsidP="00B74EBB">
                              <w:pPr>
                                <w:pStyle w:val="FigureCaption"/>
                              </w:pPr>
                              <w:r>
                                <w:rPr>
                                  <w:b/>
                                </w:rPr>
                                <w:t>Fig.34</w:t>
                              </w:r>
                              <w:r w:rsidR="00053D4A">
                                <w:rPr>
                                  <w:b/>
                                </w:rPr>
                                <w:t>.</w:t>
                              </w:r>
                              <w:r w:rsidR="00053D4A" w:rsidRPr="009A6EF5">
                                <w:t xml:space="preserve"> </w:t>
                              </w:r>
                              <w:r w:rsidR="00053D4A">
                                <w:t>Type-4 Wind</w:t>
                              </w:r>
                              <w:r w:rsidR="00053D4A" w:rsidRPr="009A6EF5">
                                <w:t xml:space="preserve">: </w:t>
                              </w:r>
                              <w:r w:rsidR="00053D4A">
                                <w:t>Sequence component directionality check at DER end (a) Positive (b) Negative (c) Zero</w:t>
                              </w:r>
                            </w:p>
                            <w:p w14:paraId="0BDDBFC1" w14:textId="77777777" w:rsidR="00053D4A" w:rsidRDefault="00053D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35DF468" id="Canvas 43" o:spid="_x0000_s1595" editas="canvas" style="width:252.5pt;height:268.85pt;mso-position-horizontal-relative:char;mso-position-vertical-relative:line" coordsize="32067,3414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">
                <v:shape id="_x0000_s1596" type="#_x0000_t75" style="position:absolute;width:32067;height:34143;visibility:visible;mso-wrap-style:square" filled="t">
                  <v:fill o:detectmouseclick="t"/>
                  <v:path o:connecttype="none"/>
                </v:shape>
                <v:shape id="_x0000_s1597" type="#_x0000_t202" style="position:absolute;left:14773;top:28383;width:4014;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" filled="f" stroked="f" strokeweight=".5pt">
                  <v:textbox>
                    <w:txbxContent>
                      <w:p w14:paraId="77A69AA6" w14:textId="0F9C8BF8" w:rsidR="00053D4A" w:rsidRDefault="00053D4A" w:rsidP="00D96E27">
                        <w:pPr>
                          <w:rPr>
                            <w:sz w:val="20"/>
                            <w:szCs w:val="20"/>
                          </w:rPr>
                        </w:pPr>
                        <w:r>
                          <w:rPr>
                            <w:sz w:val="20"/>
                            <w:szCs w:val="20"/>
                          </w:rPr>
                          <w:t>(c)</w:t>
                        </w:r>
                      </w:p>
                    </w:txbxContent>
                  </v:textbox>
                </v:shape>
                <v:shape id="Text Box 432087046" o:spid="_x0000_s1598" type="#_x0000_t202" style="position:absolute;left:19944;top:17336;width:12117;height:3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" filled="f" stroked="f" strokeweight=".5pt">
                  <v:textbox>
                    <w:txbxContent>
                      <w:p w14:paraId="325BEAB5" w14:textId="6E530168" w:rsidR="00053D4A" w:rsidRPr="00333BCE" w:rsidRDefault="00053D4A">
                        <w:pPr>
                          <w:rPr>
                            <w:sz w:val="16"/>
                            <w:szCs w:val="16"/>
                          </w:rPr>
                        </w:pPr>
                        <w:r w:rsidRPr="00333BCE">
                          <w:rPr>
                            <w:sz w:val="16"/>
                            <w:szCs w:val="16"/>
                          </w:rPr>
                          <w:t>Directionality detected after fault clearance</w:t>
                        </w:r>
                      </w:p>
                    </w:txbxContent>
                  </v:textbox>
                </v:shape>
                <v:group id="Group 901062755" o:spid="_x0000_s1599" style="position:absolute;left:14;width:30863;height:30122" coordorigin="69,58" coordsize="30197,26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">
                  <v:shape id="Picture 567591961" o:spid="_x0000_s1600" type="#_x0000_t75" style="position:absolute;left:2162;top:1791;width:27348;height:60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">
                    <v:imagedata r:id="rId106" o:title="" croptop="5501f" cropbottom="45200f" cropleft="5620f" cropright="4658f"/>
                  </v:shape>
                  <v:shape id="Picture 1511825690" o:spid="_x0000_s1601" type="#_x0000_t75" style="position:absolute;left:2353;top:9391;width:27625;height:5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">
                    <v:imagedata r:id="rId106" o:title="" croptop="24813f" cropbottom="25905f" cropleft="6008f" cropright="4400f"/>
                  </v:shape>
                  <v:shape id="Picture 23989472" o:spid="_x0000_s1602" type="#_x0000_t75" style="position:absolute;left:2492;top:18634;width:27775;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">
                    <v:imagedata r:id="rId106" o:title="" croptop="44751f" cropbottom="5599f" cropleft="5900f" cropright="4651f"/>
                  </v:shape>
                  <v:shape id="_x0000_s1603" type="#_x0000_t202" style="position:absolute;left:11290;top:6858;width:10522;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" filled="f" stroked="f" strokeweight=".5pt">
                    <v:textbox>
                      <w:txbxContent>
                        <w:p w14:paraId="1441953F" w14:textId="77777777" w:rsidR="00053D4A" w:rsidRDefault="00053D4A" w:rsidP="002B1A47">
                          <w:pPr>
                            <w:rPr>
                              <w:sz w:val="16"/>
                              <w:szCs w:val="16"/>
                            </w:rPr>
                          </w:pPr>
                          <w:r>
                            <w:rPr>
                              <w:sz w:val="16"/>
                              <w:szCs w:val="16"/>
                            </w:rPr>
                            <w:t>Sample number</w:t>
                          </w:r>
                        </w:p>
                      </w:txbxContent>
                    </v:textbox>
                  </v:shape>
                  <v:shape id="_x0000_s1604" type="#_x0000_t202" style="position:absolute;left:10874;top:15100;width:10522;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" filled="f" stroked="f" strokeweight=".5pt">
                    <v:textbox>
                      <w:txbxContent>
                        <w:p w14:paraId="59FE340C" w14:textId="77777777" w:rsidR="00053D4A" w:rsidRDefault="00053D4A" w:rsidP="002B1A47">
                          <w:pPr>
                            <w:rPr>
                              <w:sz w:val="16"/>
                              <w:szCs w:val="16"/>
                            </w:rPr>
                          </w:pPr>
                          <w:r>
                            <w:rPr>
                              <w:sz w:val="16"/>
                              <w:szCs w:val="16"/>
                            </w:rPr>
                            <w:t>Sample number</w:t>
                          </w:r>
                        </w:p>
                      </w:txbxContent>
                    </v:textbox>
                  </v:shape>
                  <v:shape id="_x0000_s1605" type="#_x0000_t202" style="position:absolute;left:11296;top:24176;width:10516;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" filled="f" stroked="f" strokeweight=".5pt">
                    <v:textbox>
                      <w:txbxContent>
                        <w:p w14:paraId="25BA480F" w14:textId="77777777" w:rsidR="00053D4A" w:rsidRDefault="00053D4A" w:rsidP="002B1A47">
                          <w:pPr>
                            <w:rPr>
                              <w:sz w:val="16"/>
                              <w:szCs w:val="16"/>
                            </w:rPr>
                          </w:pPr>
                          <w:r>
                            <w:rPr>
                              <w:sz w:val="16"/>
                              <w:szCs w:val="16"/>
                            </w:rPr>
                            <w:t>Sample number</w:t>
                          </w:r>
                        </w:p>
                      </w:txbxContent>
                    </v:textbox>
                  </v:shape>
                  <v:shape id="_x0000_s1606" type="#_x0000_t202" style="position:absolute;left:14317;top:16416;width:4013;height:28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" filled="f" stroked="f" strokeweight=".5pt">
                    <v:textbox>
                      <w:txbxContent>
                        <w:p w14:paraId="7DD0F923" w14:textId="27A993DE" w:rsidR="00053D4A" w:rsidRDefault="00053D4A" w:rsidP="00D96E27">
                          <w:pPr>
                            <w:rPr>
                              <w:sz w:val="20"/>
                              <w:szCs w:val="20"/>
                            </w:rPr>
                          </w:pPr>
                          <w:r>
                            <w:rPr>
                              <w:sz w:val="20"/>
                              <w:szCs w:val="20"/>
                            </w:rPr>
                            <w:t>(b)</w:t>
                          </w:r>
                        </w:p>
                      </w:txbxContent>
                    </v:textbox>
                  </v:shape>
                  <v:shape id="_x0000_s1607" type="#_x0000_t202" style="position:absolute;left:-4947;top:12922;width:12871;height:283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" filled="f" stroked="f" strokeweight=".5pt">
                    <v:textbox>
                      <w:txbxContent>
                        <w:p w14:paraId="7B0B0081" w14:textId="77777777" w:rsidR="00053D4A" w:rsidRDefault="00053D4A" w:rsidP="002207C4">
                          <w:pPr>
                            <w:rPr>
                              <w:sz w:val="20"/>
                              <w:szCs w:val="20"/>
                            </w:rPr>
                          </w:pPr>
                          <w:r>
                            <w:rPr>
                              <w:sz w:val="20"/>
                              <w:szCs w:val="20"/>
                            </w:rPr>
                            <w:t>Directionality criteria</w:t>
                          </w:r>
                        </w:p>
                      </w:txbxContent>
                    </v:textbox>
                  </v:shape>
                  <v:line id="Straight Connector 1323442935" o:spid="_x0000_s1608" style="position:absolute;visibility:visible;mso-wrap-style:square" from="8560,1246" to="8865,25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" strokecolor="black [3213]" strokeweight="1.5pt">
                    <v:stroke dashstyle="dash" joinstyle="miter"/>
                  </v:line>
                  <v:shape id="Text Box 10" o:spid="_x0000_s1609" type="#_x0000_t202" style="position:absolute;left:9904;top:10935;width:16066;height:2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" filled="f" stroked="f" strokeweight=".5pt">
                    <v:textbox>
                      <w:txbxContent>
                        <w:p w14:paraId="6287E05D" w14:textId="77777777" w:rsidR="00053D4A" w:rsidRPr="00333BCE" w:rsidRDefault="00053D4A" w:rsidP="00AC4767">
                          <w:pPr>
                            <w:rPr>
                              <w:sz w:val="16"/>
                              <w:szCs w:val="16"/>
                            </w:rPr>
                          </w:pPr>
                          <w:r w:rsidRPr="00333BCE">
                            <w:rPr>
                              <w:sz w:val="16"/>
                              <w:szCs w:val="16"/>
                            </w:rPr>
                            <w:t>Directionality not detected</w:t>
                          </w:r>
                        </w:p>
                      </w:txbxContent>
                    </v:textbox>
                  </v:shape>
                  <v:shape id="Text Box 10" o:spid="_x0000_s1610" type="#_x0000_t202" style="position:absolute;left:15654;top:58;width:12465;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" filled="f" stroked="f" strokeweight=".5pt">
                    <v:textbox>
                      <w:txbxContent>
                        <w:p w14:paraId="7F16D3E1" w14:textId="77777777" w:rsidR="00053D4A" w:rsidRPr="00333BCE" w:rsidRDefault="00053D4A" w:rsidP="007B7360">
                          <w:pPr>
                            <w:rPr>
                              <w:sz w:val="16"/>
                              <w:szCs w:val="16"/>
                            </w:rPr>
                          </w:pPr>
                          <w:r w:rsidRPr="00333BCE">
                            <w:rPr>
                              <w:sz w:val="16"/>
                              <w:szCs w:val="16"/>
                            </w:rPr>
                            <w:t>Directionality detected</w:t>
                          </w:r>
                        </w:p>
                      </w:txbxContent>
                    </v:textbox>
                  </v:shape>
                  <v:shape id="Text Box 10" o:spid="_x0000_s1611" type="#_x0000_t202" style="position:absolute;left:9420;top:19527;width:10669;height:3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" filled="f" stroked="f" strokeweight=".5pt">
                    <v:textbox>
                      <w:txbxContent>
                        <w:p w14:paraId="6E178F22" w14:textId="77777777" w:rsidR="00053D4A" w:rsidRPr="00333BCE" w:rsidRDefault="00053D4A" w:rsidP="007B7360">
                          <w:pPr>
                            <w:rPr>
                              <w:sz w:val="16"/>
                              <w:szCs w:val="16"/>
                            </w:rPr>
                          </w:pPr>
                          <w:r w:rsidRPr="00333BCE">
                            <w:rPr>
                              <w:sz w:val="16"/>
                              <w:szCs w:val="16"/>
                            </w:rPr>
                            <w:t xml:space="preserve">Directionality </w:t>
                          </w:r>
                        </w:p>
                        <w:p w14:paraId="510A3E52" w14:textId="714B3AB1" w:rsidR="00053D4A" w:rsidRPr="00333BCE" w:rsidRDefault="00053D4A" w:rsidP="007B7360">
                          <w:pPr>
                            <w:rPr>
                              <w:sz w:val="16"/>
                              <w:szCs w:val="16"/>
                            </w:rPr>
                          </w:pPr>
                          <w:r w:rsidRPr="00333BCE">
                            <w:rPr>
                              <w:sz w:val="16"/>
                              <w:szCs w:val="16"/>
                            </w:rPr>
                            <w:t>not detected</w:t>
                          </w:r>
                        </w:p>
                      </w:txbxContent>
                    </v:textbox>
                  </v:shape>
                  <v:shape id="Straight Arrow Connector 1428135566" o:spid="_x0000_s1612" type="#_x0000_t32" style="position:absolute;left:20366;top:18357;width:2563;height:193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" strokecolor="black [3213]" strokeweight="2.25pt">
                    <v:stroke endarrow="block" joinstyle="miter"/>
                  </v:shape>
                  <v:shape id="_x0000_s1613" type="#_x0000_t202" style="position:absolute;left:3462;top:24449;width:8312;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" filled="f" stroked="f" strokeweight=".5pt">
                    <v:textbox>
                      <w:txbxContent>
                        <w:p w14:paraId="4715FF1F" w14:textId="77777777" w:rsidR="00053D4A" w:rsidRDefault="00053D4A" w:rsidP="0053010B">
                          <w:pPr>
                            <w:rPr>
                              <w:sz w:val="18"/>
                              <w:szCs w:val="18"/>
                            </w:rPr>
                          </w:pPr>
                          <w:r>
                            <w:rPr>
                              <w:sz w:val="18"/>
                              <w:szCs w:val="18"/>
                            </w:rPr>
                            <w:t>Fault instance</w:t>
                          </w:r>
                        </w:p>
                      </w:txbxContent>
                    </v:textbox>
                  </v:shape>
                </v:group>
                <v:shape id="Text Box 567803445" o:spid="_x0000_s1614" type="#_x0000_t202" style="position:absolute;left:178;top:29219;width:31883;height:4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" filled="f" stroked="f" strokeweight=".5pt">
                  <v:textbox>
                    <w:txbxContent>
                      <w:p w14:paraId="47F39274" w14:textId="6280D722" w:rsidR="00053D4A" w:rsidRDefault="00147500" w:rsidP="00B74EBB">
                        <w:pPr>
                          <w:pStyle w:val="FigureCaption"/>
                        </w:pPr>
                        <w:r>
                          <w:rPr>
                            <w:b/>
                          </w:rPr>
                          <w:t>Fig.34</w:t>
                        </w:r>
                        <w:r w:rsidR="00053D4A">
                          <w:rPr>
                            <w:b/>
                          </w:rPr>
                          <w:t>.</w:t>
                        </w:r>
                        <w:r w:rsidR="00053D4A" w:rsidRPr="009A6EF5">
                          <w:t xml:space="preserve"> </w:t>
                        </w:r>
                        <w:r w:rsidR="00053D4A">
                          <w:t>Type-4 Wind</w:t>
                        </w:r>
                        <w:r w:rsidR="00053D4A" w:rsidRPr="009A6EF5">
                          <w:t xml:space="preserve">: </w:t>
                        </w:r>
                        <w:r w:rsidR="00053D4A">
                          <w:t>Sequence component directionality check at DER end (a) Positive (b) Negative (c) Zero</w:t>
                        </w:r>
                      </w:p>
                      <w:p w14:paraId="0BDDBFC1" w14:textId="77777777" w:rsidR="00053D4A" w:rsidRDefault="00053D4A"/>
                    </w:txbxContent>
                  </v:textbox>
                </v:shape>
                <w10:anchorlock/>
              </v:group>
            </w:pict>
          </mc:Fallback>
        </mc:AlternateContent>
      </w:r>
    </w:p>
    <w:p w14:paraId="69F8559C" w14:textId="08536176" w:rsidR="00225463" w:rsidRDefault="00803F04" w:rsidP="007B39BD">
      <w:pPr>
        <w:rPr>
          <w:sz w:val="20"/>
          <w:szCs w:val="20"/>
        </w:rPr>
      </w:pPr>
      <w:r>
        <w:rPr>
          <w:noProof/>
          <w:sz w:val="20"/>
          <w:szCs w:val="20"/>
          <w:lang w:val="en-IN" w:eastAsia="en-IN"/>
        </w:rPr>
        <w:lastRenderedPageBreak/>
        <mc:AlternateContent>
          <mc:Choice Requires="wpc">
            <w:drawing>
              <wp:inline distT="0" distB="0" distL="0" distR="0" wp14:anchorId="1CEAB9CE" wp14:editId="00BBDE3E">
                <wp:extent cx="3060700" cy="3760470"/>
                <wp:effectExtent l="0" t="0" r="6350" b="0"/>
                <wp:docPr id="672215101"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803082163" name="Text Box 8"/>
                        <wps:cNvSpPr txBox="1"/>
                        <wps:spPr>
                          <a:xfrm>
                            <a:off x="1593391" y="2951679"/>
                            <a:ext cx="401320" cy="216860"/>
                          </a:xfrm>
                          <a:prstGeom prst="rect">
                            <a:avLst/>
                          </a:prstGeom>
                          <a:noFill/>
                          <a:ln w="6350">
                            <a:noFill/>
                          </a:ln>
                        </wps:spPr>
                        <wps:txbx>
                          <w:txbxContent>
                            <w:p w14:paraId="504D5D2E" w14:textId="241CCAE7" w:rsidR="00053D4A" w:rsidRPr="0036397E" w:rsidRDefault="00053D4A" w:rsidP="00706CD4">
                              <w:pPr>
                                <w:rPr>
                                  <w:sz w:val="16"/>
                                  <w:szCs w:val="20"/>
                                </w:rPr>
                              </w:pPr>
                              <w:r w:rsidRPr="0036397E">
                                <w:rPr>
                                  <w:sz w:val="16"/>
                                  <w:szCs w:val="20"/>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2111305626" name="Group 2111305626"/>
                        <wpg:cNvGrpSpPr/>
                        <wpg:grpSpPr>
                          <a:xfrm>
                            <a:off x="1" y="0"/>
                            <a:ext cx="3020785" cy="3361313"/>
                            <a:chOff x="533" y="21063"/>
                            <a:chExt cx="3044523" cy="2589903"/>
                          </a:xfrm>
                        </wpg:grpSpPr>
                        <pic:pic xmlns:pic="http://schemas.openxmlformats.org/drawingml/2006/picture">
                          <pic:nvPicPr>
                            <pic:cNvPr id="2086201986" name="Picture 2086201986">
                              <a:extLst>
                                <a:ext uri="{FF2B5EF4-FFF2-40B4-BE49-F238E27FC236}">
                                  <a16:creationId xmlns:a16="http://schemas.microsoft.com/office/drawing/2014/main" id="{CDFA0558-C65E-5052-1DAF-C46231C7206D}"/>
                                </a:ext>
                              </a:extLst>
                            </pic:cNvPr>
                            <pic:cNvPicPr>
                              <a:picLocks noChangeAspect="1"/>
                            </pic:cNvPicPr>
                          </pic:nvPicPr>
                          <pic:blipFill rotWithShape="1">
                            <a:blip r:embed="rId107" cstate="print">
                              <a:extLst>
                                <a:ext uri="{28A0092B-C50C-407E-A947-70E740481C1C}">
                                  <a14:useLocalDpi xmlns:a14="http://schemas.microsoft.com/office/drawing/2010/main" val="0"/>
                                </a:ext>
                              </a:extLst>
                            </a:blip>
                            <a:srcRect l="7834" t="7942" r="8143" b="68668"/>
                            <a:stretch/>
                          </pic:blipFill>
                          <pic:spPr bwMode="auto">
                            <a:xfrm>
                              <a:off x="130460" y="143497"/>
                              <a:ext cx="2881782" cy="560584"/>
                            </a:xfrm>
                            <a:prstGeom prst="rect">
                              <a:avLst/>
                            </a:prstGeom>
                            <a:noFill/>
                            <a:ln>
                              <a:noFill/>
                            </a:ln>
                          </pic:spPr>
                        </pic:pic>
                        <pic:pic xmlns:pic="http://schemas.openxmlformats.org/drawingml/2006/picture">
                          <pic:nvPicPr>
                            <pic:cNvPr id="1377272885" name="Picture 1377272885">
                              <a:extLst>
                                <a:ext uri="{FF2B5EF4-FFF2-40B4-BE49-F238E27FC236}">
                                  <a16:creationId xmlns:a16="http://schemas.microsoft.com/office/drawing/2014/main" id="{CDFA0558-C65E-5052-1DAF-C46231C7206D}"/>
                                </a:ext>
                              </a:extLst>
                            </pic:cNvPr>
                            <pic:cNvPicPr>
                              <a:picLocks noChangeAspect="1"/>
                            </pic:cNvPicPr>
                          </pic:nvPicPr>
                          <pic:blipFill rotWithShape="1">
                            <a:blip r:embed="rId107" cstate="print">
                              <a:extLst>
                                <a:ext uri="{28A0092B-C50C-407E-A947-70E740481C1C}">
                                  <a14:useLocalDpi xmlns:a14="http://schemas.microsoft.com/office/drawing/2010/main" val="0"/>
                                </a:ext>
                              </a:extLst>
                            </a:blip>
                            <a:srcRect l="8789" t="38872" r="6891" b="38975"/>
                            <a:stretch/>
                          </pic:blipFill>
                          <pic:spPr bwMode="auto">
                            <a:xfrm>
                              <a:off x="166114" y="858261"/>
                              <a:ext cx="2878942" cy="546392"/>
                            </a:xfrm>
                            <a:prstGeom prst="rect">
                              <a:avLst/>
                            </a:prstGeom>
                            <a:noFill/>
                            <a:ln>
                              <a:noFill/>
                            </a:ln>
                          </pic:spPr>
                        </pic:pic>
                        <pic:pic xmlns:pic="http://schemas.openxmlformats.org/drawingml/2006/picture">
                          <pic:nvPicPr>
                            <pic:cNvPr id="1217109088" name="Picture 1217109088">
                              <a:extLst>
                                <a:ext uri="{FF2B5EF4-FFF2-40B4-BE49-F238E27FC236}">
                                  <a16:creationId xmlns:a16="http://schemas.microsoft.com/office/drawing/2014/main" id="{CDFA0558-C65E-5052-1DAF-C46231C7206D}"/>
                                </a:ext>
                              </a:extLst>
                            </pic:cNvPr>
                            <pic:cNvPicPr>
                              <a:picLocks noChangeAspect="1"/>
                            </pic:cNvPicPr>
                          </pic:nvPicPr>
                          <pic:blipFill rotWithShape="1">
                            <a:blip r:embed="rId107" cstate="print">
                              <a:extLst>
                                <a:ext uri="{28A0092B-C50C-407E-A947-70E740481C1C}">
                                  <a14:useLocalDpi xmlns:a14="http://schemas.microsoft.com/office/drawing/2010/main" val="0"/>
                                </a:ext>
                              </a:extLst>
                            </a:blip>
                            <a:srcRect l="9737" t="68391" r="6570" b="9125"/>
                            <a:stretch/>
                          </pic:blipFill>
                          <pic:spPr bwMode="auto">
                            <a:xfrm>
                              <a:off x="184612" y="1731408"/>
                              <a:ext cx="2860444" cy="547007"/>
                            </a:xfrm>
                            <a:prstGeom prst="rect">
                              <a:avLst/>
                            </a:prstGeom>
                            <a:noFill/>
                            <a:ln>
                              <a:noFill/>
                            </a:ln>
                          </pic:spPr>
                        </pic:pic>
                        <wps:wsp>
                          <wps:cNvPr id="376816738" name="Text Box 8"/>
                          <wps:cNvSpPr txBox="1"/>
                          <wps:spPr>
                            <a:xfrm rot="16200000">
                              <a:off x="-501435" y="1187658"/>
                              <a:ext cx="1287145" cy="283210"/>
                            </a:xfrm>
                            <a:prstGeom prst="rect">
                              <a:avLst/>
                            </a:prstGeom>
                            <a:noFill/>
                            <a:ln w="6350">
                              <a:noFill/>
                            </a:ln>
                          </wps:spPr>
                          <wps:txbx>
                            <w:txbxContent>
                              <w:p w14:paraId="28721EF2" w14:textId="77777777" w:rsidR="00053D4A" w:rsidRPr="00ED523D" w:rsidRDefault="00053D4A" w:rsidP="00706CD4">
                                <w:pPr>
                                  <w:rPr>
                                    <w:sz w:val="16"/>
                                    <w:szCs w:val="16"/>
                                  </w:rPr>
                                </w:pPr>
                                <w:r w:rsidRPr="00ED523D">
                                  <w:rPr>
                                    <w:sz w:val="16"/>
                                    <w:szCs w:val="16"/>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1996924" name="Text Box 8"/>
                          <wps:cNvSpPr txBox="1"/>
                          <wps:spPr>
                            <a:xfrm>
                              <a:off x="1299581" y="632228"/>
                              <a:ext cx="1052195" cy="213995"/>
                            </a:xfrm>
                            <a:prstGeom prst="rect">
                              <a:avLst/>
                            </a:prstGeom>
                            <a:noFill/>
                            <a:ln w="6350">
                              <a:noFill/>
                            </a:ln>
                          </wps:spPr>
                          <wps:txbx>
                            <w:txbxContent>
                              <w:p w14:paraId="3A99A235" w14:textId="77777777" w:rsidR="00053D4A" w:rsidRDefault="00053D4A" w:rsidP="00706CD4">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909427" name="Text Box 8"/>
                          <wps:cNvSpPr txBox="1"/>
                          <wps:spPr>
                            <a:xfrm>
                              <a:off x="1299581" y="1365741"/>
                              <a:ext cx="1052195" cy="176507"/>
                            </a:xfrm>
                            <a:prstGeom prst="rect">
                              <a:avLst/>
                            </a:prstGeom>
                            <a:noFill/>
                            <a:ln w="6350">
                              <a:noFill/>
                            </a:ln>
                          </wps:spPr>
                          <wps:txbx>
                            <w:txbxContent>
                              <w:p w14:paraId="7032C055" w14:textId="77777777" w:rsidR="00053D4A" w:rsidRDefault="00053D4A" w:rsidP="00706CD4">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67776220" name="Text Box 8"/>
                          <wps:cNvSpPr txBox="1"/>
                          <wps:spPr>
                            <a:xfrm>
                              <a:off x="1331590" y="2210599"/>
                              <a:ext cx="1052195" cy="213360"/>
                            </a:xfrm>
                            <a:prstGeom prst="rect">
                              <a:avLst/>
                            </a:prstGeom>
                            <a:noFill/>
                            <a:ln w="6350">
                              <a:noFill/>
                            </a:ln>
                          </wps:spPr>
                          <wps:txbx>
                            <w:txbxContent>
                              <w:p w14:paraId="5806871D" w14:textId="77777777" w:rsidR="00053D4A" w:rsidRDefault="00053D4A" w:rsidP="00706CD4">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67429396" name="Text Box 8"/>
                          <wps:cNvSpPr txBox="1"/>
                          <wps:spPr>
                            <a:xfrm>
                              <a:off x="1464419" y="710488"/>
                              <a:ext cx="401320" cy="206460"/>
                            </a:xfrm>
                            <a:prstGeom prst="rect">
                              <a:avLst/>
                            </a:prstGeom>
                            <a:noFill/>
                            <a:ln w="6350">
                              <a:noFill/>
                            </a:ln>
                          </wps:spPr>
                          <wps:txbx>
                            <w:txbxContent>
                              <w:p w14:paraId="7AFB4C6E" w14:textId="77777777" w:rsidR="00053D4A" w:rsidRPr="0036397E" w:rsidRDefault="00053D4A" w:rsidP="00706CD4">
                                <w:pPr>
                                  <w:rPr>
                                    <w:sz w:val="16"/>
                                    <w:szCs w:val="20"/>
                                  </w:rPr>
                                </w:pPr>
                                <w:r w:rsidRPr="0036397E">
                                  <w:rPr>
                                    <w:sz w:val="16"/>
                                    <w:szCs w:val="20"/>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4876351" name="Text Box 8"/>
                          <wps:cNvSpPr txBox="1"/>
                          <wps:spPr>
                            <a:xfrm>
                              <a:off x="1549100" y="1462210"/>
                              <a:ext cx="401320" cy="186471"/>
                            </a:xfrm>
                            <a:prstGeom prst="rect">
                              <a:avLst/>
                            </a:prstGeom>
                            <a:noFill/>
                            <a:ln w="6350">
                              <a:noFill/>
                            </a:ln>
                          </wps:spPr>
                          <wps:txbx>
                            <w:txbxContent>
                              <w:p w14:paraId="42A87C94" w14:textId="77777777" w:rsidR="00053D4A" w:rsidRPr="0036397E" w:rsidRDefault="00053D4A" w:rsidP="00706CD4">
                                <w:pPr>
                                  <w:rPr>
                                    <w:sz w:val="16"/>
                                    <w:szCs w:val="20"/>
                                  </w:rPr>
                                </w:pPr>
                                <w:r w:rsidRPr="0036397E">
                                  <w:rPr>
                                    <w:sz w:val="16"/>
                                    <w:szCs w:val="20"/>
                                  </w:rPr>
                                  <w:t>(b)</w:t>
                                </w:r>
                              </w:p>
                              <w:p w14:paraId="4C67C5C3" w14:textId="77777777" w:rsidR="00053D4A" w:rsidRDefault="00053D4A"/>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6117894" name="Straight Connector 526117894"/>
                          <wps:cNvCnPr/>
                          <wps:spPr>
                            <a:xfrm flipH="1">
                              <a:off x="817309" y="83127"/>
                              <a:ext cx="13964" cy="2285759"/>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736185903" name="Text Box 11"/>
                          <wps:cNvSpPr txBox="1"/>
                          <wps:spPr>
                            <a:xfrm>
                              <a:off x="408600" y="2362046"/>
                              <a:ext cx="831215" cy="248920"/>
                            </a:xfrm>
                            <a:prstGeom prst="rect">
                              <a:avLst/>
                            </a:prstGeom>
                            <a:noFill/>
                            <a:ln w="6350">
                              <a:noFill/>
                            </a:ln>
                          </wps:spPr>
                          <wps:txbx>
                            <w:txbxContent>
                              <w:p w14:paraId="7498D9C4" w14:textId="77777777" w:rsidR="00053D4A" w:rsidRPr="00ED523D" w:rsidRDefault="00053D4A" w:rsidP="00706CD4">
                                <w:pPr>
                                  <w:rPr>
                                    <w:sz w:val="16"/>
                                    <w:szCs w:val="16"/>
                                  </w:rPr>
                                </w:pPr>
                                <w:r w:rsidRPr="00ED523D">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44739850" name="Text Box 10"/>
                          <wps:cNvSpPr txBox="1"/>
                          <wps:spPr>
                            <a:xfrm>
                              <a:off x="1009631" y="984926"/>
                              <a:ext cx="1606550" cy="242570"/>
                            </a:xfrm>
                            <a:prstGeom prst="rect">
                              <a:avLst/>
                            </a:prstGeom>
                            <a:noFill/>
                            <a:ln w="6350">
                              <a:noFill/>
                            </a:ln>
                          </wps:spPr>
                          <wps:txbx>
                            <w:txbxContent>
                              <w:p w14:paraId="0F92A200" w14:textId="77777777" w:rsidR="00053D4A" w:rsidRPr="00ED523D" w:rsidRDefault="00053D4A" w:rsidP="00706CD4">
                                <w:pPr>
                                  <w:rPr>
                                    <w:sz w:val="16"/>
                                    <w:szCs w:val="16"/>
                                  </w:rPr>
                                </w:pPr>
                                <w:r w:rsidRPr="00ED523D">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7335909" name="Text Box 10"/>
                          <wps:cNvSpPr txBox="1"/>
                          <wps:spPr>
                            <a:xfrm>
                              <a:off x="1724775" y="21063"/>
                              <a:ext cx="1246505" cy="214630"/>
                            </a:xfrm>
                            <a:prstGeom prst="rect">
                              <a:avLst/>
                            </a:prstGeom>
                            <a:noFill/>
                            <a:ln w="6350">
                              <a:noFill/>
                            </a:ln>
                          </wps:spPr>
                          <wps:txbx>
                            <w:txbxContent>
                              <w:p w14:paraId="4F3BAC42" w14:textId="77777777" w:rsidR="00053D4A" w:rsidRPr="00ED523D" w:rsidRDefault="00053D4A" w:rsidP="00706CD4">
                                <w:pPr>
                                  <w:rPr>
                                    <w:sz w:val="16"/>
                                    <w:szCs w:val="16"/>
                                  </w:rPr>
                                </w:pPr>
                                <w:r w:rsidRPr="00ED523D">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27866488" name="Text Box 10"/>
                          <wps:cNvSpPr txBox="1"/>
                          <wps:spPr>
                            <a:xfrm>
                              <a:off x="748037" y="1821764"/>
                              <a:ext cx="831381" cy="478090"/>
                            </a:xfrm>
                            <a:prstGeom prst="rect">
                              <a:avLst/>
                            </a:prstGeom>
                            <a:noFill/>
                            <a:ln w="6350">
                              <a:noFill/>
                            </a:ln>
                          </wps:spPr>
                          <wps:txbx>
                            <w:txbxContent>
                              <w:p w14:paraId="707473C3" w14:textId="77777777" w:rsidR="00053D4A" w:rsidRPr="00ED523D" w:rsidRDefault="00053D4A" w:rsidP="00A50705">
                                <w:pPr>
                                  <w:rPr>
                                    <w:sz w:val="16"/>
                                    <w:szCs w:val="16"/>
                                  </w:rPr>
                                </w:pPr>
                                <w:r w:rsidRPr="00ED523D">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05846725" name="Straight Arrow Connector 805846725"/>
                          <wps:cNvCnPr/>
                          <wps:spPr>
                            <a:xfrm flipH="1">
                              <a:off x="1979759" y="1731656"/>
                              <a:ext cx="209259" cy="179238"/>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960204226" name="Text Box 1"/>
                        <wps:cNvSpPr txBox="1"/>
                        <wps:spPr>
                          <a:xfrm>
                            <a:off x="1824955" y="1906415"/>
                            <a:ext cx="1142140" cy="335020"/>
                          </a:xfrm>
                          <a:prstGeom prst="rect">
                            <a:avLst/>
                          </a:prstGeom>
                          <a:noFill/>
                          <a:ln w="6350">
                            <a:noFill/>
                          </a:ln>
                        </wps:spPr>
                        <wps:txbx>
                          <w:txbxContent>
                            <w:p w14:paraId="78D3B300" w14:textId="77777777" w:rsidR="00053D4A" w:rsidRPr="00C227C4" w:rsidRDefault="00053D4A" w:rsidP="00915257">
                              <w:pPr>
                                <w:rPr>
                                  <w:sz w:val="16"/>
                                  <w:szCs w:val="16"/>
                                </w:rPr>
                              </w:pPr>
                              <w:r w:rsidRPr="00C227C4">
                                <w:rPr>
                                  <w:sz w:val="16"/>
                                  <w:szCs w:val="16"/>
                                </w:rPr>
                                <w:t>Directionality detected after fault clearance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4095967" name="Text Box 744095967"/>
                        <wps:cNvSpPr txBox="1"/>
                        <wps:spPr>
                          <a:xfrm>
                            <a:off x="0" y="3222172"/>
                            <a:ext cx="3060700" cy="428455"/>
                          </a:xfrm>
                          <a:prstGeom prst="rect">
                            <a:avLst/>
                          </a:prstGeom>
                          <a:noFill/>
                          <a:ln w="6350">
                            <a:noFill/>
                          </a:ln>
                        </wps:spPr>
                        <wps:txbx>
                          <w:txbxContent>
                            <w:p w14:paraId="277AADD5" w14:textId="7E6B119F" w:rsidR="00053D4A" w:rsidRDefault="00147500" w:rsidP="00B74EBB">
                              <w:pPr>
                                <w:pStyle w:val="FigureCaption"/>
                              </w:pPr>
                              <w:r>
                                <w:rPr>
                                  <w:b/>
                                </w:rPr>
                                <w:t>Fig.35.</w:t>
                              </w:r>
                              <w:r w:rsidR="00053D4A">
                                <w:t>Solar</w:t>
                              </w:r>
                              <w:r w:rsidR="00053D4A" w:rsidRPr="009A6EF5">
                                <w:t xml:space="preserve">: </w:t>
                              </w:r>
                              <w:r w:rsidR="00053D4A">
                                <w:t>Sequence component directionality check at Grid end (a) Positive (b) Negative (c) Zero</w:t>
                              </w:r>
                            </w:p>
                            <w:p w14:paraId="34238D7E" w14:textId="54A9B6BD" w:rsidR="00053D4A" w:rsidRDefault="00053D4A" w:rsidP="00C71A91">
                              <w:pPr>
                                <w:spacing w:before="120" w:after="120"/>
                                <w:jc w:val="center"/>
                                <w:rPr>
                                  <w:rFonts w:ascii="Helvetica" w:hAnsi="Helvetica" w:cs="Helvetica"/>
                                  <w:b/>
                                  <w:bCs/>
                                  <w:sz w:val="14"/>
                                  <w:szCs w:val="14"/>
                                </w:rPr>
                              </w:pPr>
                            </w:p>
                            <w:p w14:paraId="23F57B8C" w14:textId="77777777" w:rsidR="00053D4A" w:rsidRDefault="00053D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CEAB9CE" id="Canvas 44" o:spid="_x0000_s1615" editas="canvas" style="width:241pt;height:296.1pt;mso-position-horizontal-relative:char;mso-position-vertical-relative:line" coordsize="30607,3760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">
                <v:shape id="_x0000_s1616" type="#_x0000_t75" style="position:absolute;width:30607;height:37604;visibility:visible;mso-wrap-style:square" filled="t">
                  <v:fill o:detectmouseclick="t"/>
                  <v:path o:connecttype="none"/>
                </v:shape>
                <v:shape id="_x0000_s1617" type="#_x0000_t202" style="position:absolute;left:15933;top:29516;width:4014;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" filled="f" stroked="f" strokeweight=".5pt">
                  <v:textbox>
                    <w:txbxContent>
                      <w:p w14:paraId="504D5D2E" w14:textId="241CCAE7" w:rsidR="00053D4A" w:rsidRPr="0036397E" w:rsidRDefault="00053D4A" w:rsidP="00706CD4">
                        <w:pPr>
                          <w:rPr>
                            <w:sz w:val="16"/>
                            <w:szCs w:val="20"/>
                          </w:rPr>
                        </w:pPr>
                        <w:r w:rsidRPr="0036397E">
                          <w:rPr>
                            <w:sz w:val="16"/>
                            <w:szCs w:val="20"/>
                          </w:rPr>
                          <w:t>(c)</w:t>
                        </w:r>
                      </w:p>
                    </w:txbxContent>
                  </v:textbox>
                </v:shape>
                <v:group id="Group 2111305626" o:spid="_x0000_s1618" style="position:absolute;width:30207;height:33613" coordorigin="5,210" coordsize="30445,258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">
                  <v:shape id="Picture 2086201986" o:spid="_x0000_s1619" type="#_x0000_t75" style="position:absolute;left:1304;top:1434;width:28818;height:56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">
                    <v:imagedata r:id="rId108" o:title="" croptop="5205f" cropbottom="45002f" cropleft="5134f" cropright="5337f"/>
                  </v:shape>
                  <v:shape id="Picture 1377272885" o:spid="_x0000_s1620" type="#_x0000_t75" style="position:absolute;left:1661;top:8582;width:28789;height:5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">
                    <v:imagedata r:id="rId108" o:title="" croptop="25475f" cropbottom="25543f" cropleft="5760f" cropright="4516f"/>
                  </v:shape>
                  <v:shape id="Picture 1217109088" o:spid="_x0000_s1621" type="#_x0000_t75" style="position:absolute;left:1846;top:17314;width:28604;height:54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">
                    <v:imagedata r:id="rId108" o:title="" croptop="44821f" cropbottom="5980f" cropleft="6381f" cropright="4306f"/>
                  </v:shape>
                  <v:shape id="_x0000_s1622" type="#_x0000_t202" style="position:absolute;left:-5015;top:11876;width:12872;height:28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" filled="f" stroked="f" strokeweight=".5pt">
                    <v:textbox>
                      <w:txbxContent>
                        <w:p w14:paraId="28721EF2" w14:textId="77777777" w:rsidR="00053D4A" w:rsidRPr="00ED523D" w:rsidRDefault="00053D4A" w:rsidP="00706CD4">
                          <w:pPr>
                            <w:rPr>
                              <w:sz w:val="16"/>
                              <w:szCs w:val="16"/>
                            </w:rPr>
                          </w:pPr>
                          <w:r w:rsidRPr="00ED523D">
                            <w:rPr>
                              <w:sz w:val="16"/>
                              <w:szCs w:val="16"/>
                            </w:rPr>
                            <w:t>Directionality criteria</w:t>
                          </w:r>
                        </w:p>
                      </w:txbxContent>
                    </v:textbox>
                  </v:shape>
                  <v:shape id="_x0000_s1623" type="#_x0000_t202" style="position:absolute;left:12995;top:6322;width:10522;height:21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" filled="f" stroked="f" strokeweight=".5pt">
                    <v:textbox>
                      <w:txbxContent>
                        <w:p w14:paraId="3A99A235" w14:textId="77777777" w:rsidR="00053D4A" w:rsidRDefault="00053D4A" w:rsidP="00706CD4">
                          <w:pPr>
                            <w:rPr>
                              <w:sz w:val="16"/>
                              <w:szCs w:val="16"/>
                            </w:rPr>
                          </w:pPr>
                          <w:r>
                            <w:rPr>
                              <w:sz w:val="16"/>
                              <w:szCs w:val="16"/>
                            </w:rPr>
                            <w:t>Sample number</w:t>
                          </w:r>
                        </w:p>
                      </w:txbxContent>
                    </v:textbox>
                  </v:shape>
                  <v:shape id="_x0000_s1624" type="#_x0000_t202" style="position:absolute;left:12995;top:13657;width:10522;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" filled="f" stroked="f" strokeweight=".5pt">
                    <v:textbox>
                      <w:txbxContent>
                        <w:p w14:paraId="7032C055" w14:textId="77777777" w:rsidR="00053D4A" w:rsidRDefault="00053D4A" w:rsidP="00706CD4">
                          <w:pPr>
                            <w:rPr>
                              <w:sz w:val="16"/>
                              <w:szCs w:val="16"/>
                            </w:rPr>
                          </w:pPr>
                          <w:r>
                            <w:rPr>
                              <w:sz w:val="16"/>
                              <w:szCs w:val="16"/>
                            </w:rPr>
                            <w:t>Sample number</w:t>
                          </w:r>
                        </w:p>
                      </w:txbxContent>
                    </v:textbox>
                  </v:shape>
                  <v:shape id="_x0000_s1625" type="#_x0000_t202" style="position:absolute;left:13315;top:22105;width:10522;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" filled="f" stroked="f" strokeweight=".5pt">
                    <v:textbox>
                      <w:txbxContent>
                        <w:p w14:paraId="5806871D" w14:textId="77777777" w:rsidR="00053D4A" w:rsidRDefault="00053D4A" w:rsidP="00706CD4">
                          <w:pPr>
                            <w:rPr>
                              <w:sz w:val="16"/>
                              <w:szCs w:val="16"/>
                            </w:rPr>
                          </w:pPr>
                          <w:r>
                            <w:rPr>
                              <w:sz w:val="16"/>
                              <w:szCs w:val="16"/>
                            </w:rPr>
                            <w:t>Sample number</w:t>
                          </w:r>
                        </w:p>
                      </w:txbxContent>
                    </v:textbox>
                  </v:shape>
                  <v:shape id="_x0000_s1626" type="#_x0000_t202" style="position:absolute;left:14644;top:7104;width:4013;height:2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" filled="f" stroked="f" strokeweight=".5pt">
                    <v:textbox>
                      <w:txbxContent>
                        <w:p w14:paraId="7AFB4C6E" w14:textId="77777777" w:rsidR="00053D4A" w:rsidRPr="0036397E" w:rsidRDefault="00053D4A" w:rsidP="00706CD4">
                          <w:pPr>
                            <w:rPr>
                              <w:sz w:val="16"/>
                              <w:szCs w:val="20"/>
                            </w:rPr>
                          </w:pPr>
                          <w:r w:rsidRPr="0036397E">
                            <w:rPr>
                              <w:sz w:val="16"/>
                              <w:szCs w:val="20"/>
                            </w:rPr>
                            <w:t>(a)</w:t>
                          </w:r>
                        </w:p>
                      </w:txbxContent>
                    </v:textbox>
                  </v:shape>
                  <v:shape id="_x0000_s1627" type="#_x0000_t202" style="position:absolute;left:15491;top:14622;width:4013;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" filled="f" stroked="f" strokeweight=".5pt">
                    <v:textbox>
                      <w:txbxContent>
                        <w:p w14:paraId="42A87C94" w14:textId="77777777" w:rsidR="00053D4A" w:rsidRPr="0036397E" w:rsidRDefault="00053D4A" w:rsidP="00706CD4">
                          <w:pPr>
                            <w:rPr>
                              <w:sz w:val="16"/>
                              <w:szCs w:val="20"/>
                            </w:rPr>
                          </w:pPr>
                          <w:r w:rsidRPr="0036397E">
                            <w:rPr>
                              <w:sz w:val="16"/>
                              <w:szCs w:val="20"/>
                            </w:rPr>
                            <w:t>(b)</w:t>
                          </w:r>
                        </w:p>
                        <w:p w14:paraId="4C67C5C3" w14:textId="77777777" w:rsidR="00053D4A" w:rsidRDefault="00053D4A"/>
                      </w:txbxContent>
                    </v:textbox>
                  </v:shape>
                  <v:line id="Straight Connector 526117894" o:spid="_x0000_s1628" style="position:absolute;flip:x;visibility:visible;mso-wrap-style:square" from="8173,831" to="8312,23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" strokecolor="black [3213]" strokeweight="1.5pt">
                    <v:stroke dashstyle="dash" joinstyle="miter"/>
                  </v:line>
                  <v:shape id="_x0000_s1629" type="#_x0000_t202" style="position:absolute;left:4086;top:23620;width:8312;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" filled="f" stroked="f" strokeweight=".5pt">
                    <v:textbox>
                      <w:txbxContent>
                        <w:p w14:paraId="7498D9C4" w14:textId="77777777" w:rsidR="00053D4A" w:rsidRPr="00ED523D" w:rsidRDefault="00053D4A" w:rsidP="00706CD4">
                          <w:pPr>
                            <w:rPr>
                              <w:sz w:val="16"/>
                              <w:szCs w:val="16"/>
                            </w:rPr>
                          </w:pPr>
                          <w:r w:rsidRPr="00ED523D">
                            <w:rPr>
                              <w:sz w:val="16"/>
                              <w:szCs w:val="16"/>
                            </w:rPr>
                            <w:t>Fault instance</w:t>
                          </w:r>
                        </w:p>
                      </w:txbxContent>
                    </v:textbox>
                  </v:shape>
                  <v:shape id="Text Box 10" o:spid="_x0000_s1630" type="#_x0000_t202" style="position:absolute;left:10096;top:9849;width:16065;height:24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" filled="f" stroked="f" strokeweight=".5pt">
                    <v:textbox>
                      <w:txbxContent>
                        <w:p w14:paraId="0F92A200" w14:textId="77777777" w:rsidR="00053D4A" w:rsidRPr="00ED523D" w:rsidRDefault="00053D4A" w:rsidP="00706CD4">
                          <w:pPr>
                            <w:rPr>
                              <w:sz w:val="16"/>
                              <w:szCs w:val="16"/>
                            </w:rPr>
                          </w:pPr>
                          <w:r w:rsidRPr="00ED523D">
                            <w:rPr>
                              <w:sz w:val="16"/>
                              <w:szCs w:val="16"/>
                            </w:rPr>
                            <w:t>Directionality not detected</w:t>
                          </w:r>
                        </w:p>
                      </w:txbxContent>
                    </v:textbox>
                  </v:shape>
                  <v:shape id="Text Box 10" o:spid="_x0000_s1631" type="#_x0000_t202" style="position:absolute;left:17247;top:210;width:12465;height:2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" filled="f" stroked="f" strokeweight=".5pt">
                    <v:textbox>
                      <w:txbxContent>
                        <w:p w14:paraId="4F3BAC42" w14:textId="77777777" w:rsidR="00053D4A" w:rsidRPr="00ED523D" w:rsidRDefault="00053D4A" w:rsidP="00706CD4">
                          <w:pPr>
                            <w:rPr>
                              <w:sz w:val="16"/>
                              <w:szCs w:val="16"/>
                            </w:rPr>
                          </w:pPr>
                          <w:r w:rsidRPr="00ED523D">
                            <w:rPr>
                              <w:sz w:val="16"/>
                              <w:szCs w:val="16"/>
                            </w:rPr>
                            <w:t>Directionality detected</w:t>
                          </w:r>
                        </w:p>
                      </w:txbxContent>
                    </v:textbox>
                  </v:shape>
                  <v:shape id="Text Box 10" o:spid="_x0000_s1632" type="#_x0000_t202" style="position:absolute;left:7480;top:18217;width:8314;height:4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" filled="f" stroked="f" strokeweight=".5pt">
                    <v:textbox>
                      <w:txbxContent>
                        <w:p w14:paraId="707473C3" w14:textId="77777777" w:rsidR="00053D4A" w:rsidRPr="00ED523D" w:rsidRDefault="00053D4A" w:rsidP="00A50705">
                          <w:pPr>
                            <w:rPr>
                              <w:sz w:val="16"/>
                              <w:szCs w:val="16"/>
                            </w:rPr>
                          </w:pPr>
                          <w:r w:rsidRPr="00ED523D">
                            <w:rPr>
                              <w:sz w:val="16"/>
                              <w:szCs w:val="16"/>
                            </w:rPr>
                            <w:t>Directionality not detected</w:t>
                          </w:r>
                        </w:p>
                      </w:txbxContent>
                    </v:textbox>
                  </v:shape>
                  <v:shape id="Straight Arrow Connector 805846725" o:spid="_x0000_s1633" type="#_x0000_t32" style="position:absolute;left:19797;top:17316;width:2093;height:179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" strokecolor="black [3213]" strokeweight="2.25pt">
                    <v:stroke endarrow="block" joinstyle="miter"/>
                  </v:shape>
                </v:group>
                <v:shape id="Text Box 1" o:spid="_x0000_s1634" type="#_x0000_t202" style="position:absolute;left:18249;top:19064;width:11421;height:3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" filled="f" stroked="f" strokeweight=".5pt">
                  <v:textbox>
                    <w:txbxContent>
                      <w:p w14:paraId="78D3B300" w14:textId="77777777" w:rsidR="00053D4A" w:rsidRPr="00C227C4" w:rsidRDefault="00053D4A" w:rsidP="00915257">
                        <w:pPr>
                          <w:rPr>
                            <w:sz w:val="16"/>
                            <w:szCs w:val="16"/>
                          </w:rPr>
                        </w:pPr>
                        <w:r w:rsidRPr="00C227C4">
                          <w:rPr>
                            <w:sz w:val="16"/>
                            <w:szCs w:val="16"/>
                          </w:rPr>
                          <w:t>Directionality detected after fault clearance</w:t>
                        </w:r>
                      </w:p>
                    </w:txbxContent>
                  </v:textbox>
                </v:shape>
                <v:shape id="Text Box 744095967" o:spid="_x0000_s1635" type="#_x0000_t202" style="position:absolute;top:32221;width:30607;height:4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" filled="f" stroked="f" strokeweight=".5pt">
                  <v:textbox>
                    <w:txbxContent>
                      <w:p w14:paraId="277AADD5" w14:textId="7E6B119F" w:rsidR="00053D4A" w:rsidRDefault="00147500" w:rsidP="00B74EBB">
                        <w:pPr>
                          <w:pStyle w:val="FigureCaption"/>
                        </w:pPr>
                        <w:r>
                          <w:rPr>
                            <w:b/>
                          </w:rPr>
                          <w:t>Fig.35.</w:t>
                        </w:r>
                        <w:r w:rsidR="00053D4A">
                          <w:t>Solar</w:t>
                        </w:r>
                        <w:r w:rsidR="00053D4A" w:rsidRPr="009A6EF5">
                          <w:t xml:space="preserve">: </w:t>
                        </w:r>
                        <w:r w:rsidR="00053D4A">
                          <w:t>Sequence component directionality check at Grid end (a) Positive (b) Negative (c) Zero</w:t>
                        </w:r>
                      </w:p>
                      <w:p w14:paraId="34238D7E" w14:textId="54A9B6BD" w:rsidR="00053D4A" w:rsidRDefault="00053D4A" w:rsidP="00C71A91">
                        <w:pPr>
                          <w:spacing w:before="120" w:after="120"/>
                          <w:jc w:val="center"/>
                          <w:rPr>
                            <w:rFonts w:ascii="Helvetica" w:hAnsi="Helvetica" w:cs="Helvetica"/>
                            <w:b/>
                            <w:bCs/>
                            <w:sz w:val="14"/>
                            <w:szCs w:val="14"/>
                          </w:rPr>
                        </w:pPr>
                      </w:p>
                      <w:p w14:paraId="23F57B8C" w14:textId="77777777" w:rsidR="00053D4A" w:rsidRDefault="00053D4A"/>
                    </w:txbxContent>
                  </v:textbox>
                </v:shape>
                <w10:anchorlock/>
              </v:group>
            </w:pict>
          </mc:Fallback>
        </mc:AlternateContent>
      </w:r>
    </w:p>
    <w:p w14:paraId="5F6049E8" w14:textId="5D6A97C8" w:rsidR="00F865AC" w:rsidRPr="00803F04" w:rsidRDefault="00F865AC" w:rsidP="007B39BD">
      <w:pPr>
        <w:rPr>
          <w:sz w:val="20"/>
          <w:szCs w:val="20"/>
        </w:rPr>
      </w:pPr>
      <w:r>
        <w:rPr>
          <w:noProof/>
          <w:lang w:val="en-IN" w:eastAsia="en-IN"/>
        </w:rPr>
        <mc:AlternateContent>
          <mc:Choice Requires="wpc">
            <w:drawing>
              <wp:inline distT="0" distB="0" distL="0" distR="0" wp14:anchorId="5D4DC373" wp14:editId="007CA6DF">
                <wp:extent cx="3060700" cy="3913414"/>
                <wp:effectExtent l="0" t="0" r="6350" b="0"/>
                <wp:docPr id="1827564771" name="Canvas 4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94480813" name="Picture 494480813"/>
                          <pic:cNvPicPr>
                            <a:picLocks noChangeAspect="1"/>
                          </pic:cNvPicPr>
                        </pic:nvPicPr>
                        <pic:blipFill rotWithShape="1">
                          <a:blip r:embed="rId109" cstate="print">
                            <a:extLst>
                              <a:ext uri="{28A0092B-C50C-407E-A947-70E740481C1C}">
                                <a14:useLocalDpi xmlns:a14="http://schemas.microsoft.com/office/drawing/2010/main" val="0"/>
                              </a:ext>
                            </a:extLst>
                          </a:blip>
                          <a:srcRect l="8464" t="7939" r="6580" b="69499"/>
                          <a:stretch/>
                        </pic:blipFill>
                        <pic:spPr bwMode="auto">
                          <a:xfrm>
                            <a:off x="129950" y="136741"/>
                            <a:ext cx="2930750" cy="766760"/>
                          </a:xfrm>
                          <a:prstGeom prst="rect">
                            <a:avLst/>
                          </a:prstGeom>
                          <a:noFill/>
                          <a:ln>
                            <a:noFill/>
                          </a:ln>
                        </pic:spPr>
                      </pic:pic>
                      <wps:wsp>
                        <wps:cNvPr id="134589400" name="Text Box 8"/>
                        <wps:cNvSpPr txBox="1"/>
                        <wps:spPr>
                          <a:xfrm>
                            <a:off x="1357328" y="3254655"/>
                            <a:ext cx="401320" cy="200237"/>
                          </a:xfrm>
                          <a:prstGeom prst="rect">
                            <a:avLst/>
                          </a:prstGeom>
                          <a:noFill/>
                          <a:ln w="6350">
                            <a:noFill/>
                          </a:ln>
                        </wps:spPr>
                        <wps:txbx>
                          <w:txbxContent>
                            <w:p w14:paraId="0C004391" w14:textId="77777777" w:rsidR="00F865AC" w:rsidRPr="00013774" w:rsidRDefault="00F865AC" w:rsidP="00F865AC">
                              <w:pPr>
                                <w:rPr>
                                  <w:sz w:val="16"/>
                                  <w:szCs w:val="16"/>
                                </w:rPr>
                              </w:pPr>
                              <w:r w:rsidRPr="00013774">
                                <w:rPr>
                                  <w:sz w:val="16"/>
                                  <w:szCs w:val="16"/>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5063841" name="Text Box 10"/>
                        <wps:cNvSpPr txBox="1"/>
                        <wps:spPr>
                          <a:xfrm>
                            <a:off x="1734695" y="4132"/>
                            <a:ext cx="1254092" cy="248299"/>
                          </a:xfrm>
                          <a:prstGeom prst="rect">
                            <a:avLst/>
                          </a:prstGeom>
                          <a:noFill/>
                          <a:ln w="6350">
                            <a:noFill/>
                          </a:ln>
                        </wps:spPr>
                        <wps:txbx>
                          <w:txbxContent>
                            <w:p w14:paraId="012CD5F1" w14:textId="77777777" w:rsidR="00F865AC" w:rsidRPr="00C227C4" w:rsidRDefault="00F865AC" w:rsidP="00F865AC">
                              <w:pPr>
                                <w:rPr>
                                  <w:sz w:val="16"/>
                                  <w:szCs w:val="16"/>
                                </w:rPr>
                              </w:pPr>
                              <w:r w:rsidRPr="00C227C4">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88455183" name="Text Box 10"/>
                        <wps:cNvSpPr txBox="1"/>
                        <wps:spPr>
                          <a:xfrm>
                            <a:off x="1709881" y="1112469"/>
                            <a:ext cx="1350819" cy="241753"/>
                          </a:xfrm>
                          <a:prstGeom prst="rect">
                            <a:avLst/>
                          </a:prstGeom>
                          <a:noFill/>
                          <a:ln w="6350">
                            <a:noFill/>
                          </a:ln>
                        </wps:spPr>
                        <wps:txbx>
                          <w:txbxContent>
                            <w:p w14:paraId="30181DDF" w14:textId="77777777" w:rsidR="00F865AC" w:rsidRPr="00C227C4" w:rsidRDefault="00F865AC" w:rsidP="00F865AC">
                              <w:pPr>
                                <w:rPr>
                                  <w:sz w:val="16"/>
                                  <w:szCs w:val="16"/>
                                </w:rPr>
                              </w:pPr>
                              <w:r w:rsidRPr="00C227C4">
                                <w:rPr>
                                  <w:sz w:val="16"/>
                                  <w:szCs w:val="16"/>
                                </w:rPr>
                                <w:t>Directionality on-margin</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745129652" name="Group 745129652"/>
                        <wpg:cNvGrpSpPr/>
                        <wpg:grpSpPr>
                          <a:xfrm>
                            <a:off x="38187" y="125802"/>
                            <a:ext cx="2944497" cy="3281426"/>
                            <a:chOff x="38188" y="290329"/>
                            <a:chExt cx="2926684" cy="2362200"/>
                          </a:xfrm>
                          <a:noFill/>
                        </wpg:grpSpPr>
                        <pic:pic xmlns:pic="http://schemas.openxmlformats.org/drawingml/2006/picture">
                          <pic:nvPicPr>
                            <pic:cNvPr id="544391046" name="Picture 544391046"/>
                            <pic:cNvPicPr>
                              <a:picLocks noChangeAspect="1"/>
                            </pic:cNvPicPr>
                          </pic:nvPicPr>
                          <pic:blipFill rotWithShape="1">
                            <a:blip r:embed="rId109" cstate="print">
                              <a:extLst>
                                <a:ext uri="{28A0092B-C50C-407E-A947-70E740481C1C}">
                                  <a14:useLocalDpi xmlns:a14="http://schemas.microsoft.com/office/drawing/2010/main" val="0"/>
                                </a:ext>
                              </a:extLst>
                            </a:blip>
                            <a:srcRect l="9766" t="38345" r="6453" b="40060"/>
                            <a:stretch/>
                          </pic:blipFill>
                          <pic:spPr bwMode="auto">
                            <a:xfrm>
                              <a:off x="256307" y="1108778"/>
                              <a:ext cx="2708565" cy="560944"/>
                            </a:xfrm>
                            <a:prstGeom prst="rect">
                              <a:avLst/>
                            </a:prstGeom>
                            <a:grpFill/>
                            <a:ln>
                              <a:noFill/>
                            </a:ln>
                          </pic:spPr>
                        </pic:pic>
                        <pic:pic xmlns:pic="http://schemas.openxmlformats.org/drawingml/2006/picture">
                          <pic:nvPicPr>
                            <pic:cNvPr id="1213135640" name="Picture 1213135640"/>
                            <pic:cNvPicPr>
                              <a:picLocks noChangeAspect="1"/>
                            </pic:cNvPicPr>
                          </pic:nvPicPr>
                          <pic:blipFill rotWithShape="1">
                            <a:blip r:embed="rId109" cstate="print">
                              <a:extLst>
                                <a:ext uri="{28A0092B-C50C-407E-A947-70E740481C1C}">
                                  <a14:useLocalDpi xmlns:a14="http://schemas.microsoft.com/office/drawing/2010/main" val="0"/>
                                </a:ext>
                              </a:extLst>
                            </a:blip>
                            <a:srcRect l="9766" t="68474" r="6709" b="8548"/>
                            <a:stretch/>
                          </pic:blipFill>
                          <pic:spPr bwMode="auto">
                            <a:xfrm>
                              <a:off x="247739" y="1994441"/>
                              <a:ext cx="2701638" cy="525977"/>
                            </a:xfrm>
                            <a:prstGeom prst="rect">
                              <a:avLst/>
                            </a:prstGeom>
                            <a:grpFill/>
                            <a:ln>
                              <a:noFill/>
                            </a:ln>
                          </pic:spPr>
                        </pic:pic>
                        <wps:wsp>
                          <wps:cNvPr id="1003997818" name="Text Box 8"/>
                          <wps:cNvSpPr txBox="1"/>
                          <wps:spPr>
                            <a:xfrm rot="16200000">
                              <a:off x="-463462" y="1290634"/>
                              <a:ext cx="1287145" cy="283845"/>
                            </a:xfrm>
                            <a:prstGeom prst="rect">
                              <a:avLst/>
                            </a:prstGeom>
                            <a:grpFill/>
                            <a:ln w="6350">
                              <a:noFill/>
                            </a:ln>
                          </wps:spPr>
                          <wps:txbx>
                            <w:txbxContent>
                              <w:p w14:paraId="283ECB02" w14:textId="77777777" w:rsidR="00F865AC" w:rsidRPr="00C227C4" w:rsidRDefault="00F865AC" w:rsidP="00F865AC">
                                <w:pPr>
                                  <w:rPr>
                                    <w:sz w:val="16"/>
                                    <w:szCs w:val="16"/>
                                  </w:rPr>
                                </w:pPr>
                                <w:r w:rsidRPr="00C227C4">
                                  <w:rPr>
                                    <w:sz w:val="16"/>
                                    <w:szCs w:val="16"/>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64844819" name="Text Box 8"/>
                          <wps:cNvSpPr txBox="1"/>
                          <wps:spPr>
                            <a:xfrm>
                              <a:off x="1170600" y="783842"/>
                              <a:ext cx="1052195" cy="193697"/>
                            </a:xfrm>
                            <a:prstGeom prst="rect">
                              <a:avLst/>
                            </a:prstGeom>
                            <a:grpFill/>
                            <a:ln w="6350">
                              <a:noFill/>
                            </a:ln>
                          </wps:spPr>
                          <wps:txbx>
                            <w:txbxContent>
                              <w:p w14:paraId="0BFEC649" w14:textId="77777777" w:rsidR="00F865AC" w:rsidRDefault="00F865AC" w:rsidP="00F865AC">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8651213" name="Text Box 8"/>
                          <wps:cNvSpPr txBox="1"/>
                          <wps:spPr>
                            <a:xfrm>
                              <a:off x="1170600" y="1636212"/>
                              <a:ext cx="1052195" cy="213360"/>
                            </a:xfrm>
                            <a:prstGeom prst="rect">
                              <a:avLst/>
                            </a:prstGeom>
                            <a:grpFill/>
                            <a:ln w="6350">
                              <a:noFill/>
                            </a:ln>
                          </wps:spPr>
                          <wps:txbx>
                            <w:txbxContent>
                              <w:p w14:paraId="4809A357" w14:textId="77777777" w:rsidR="00F865AC" w:rsidRDefault="00F865AC" w:rsidP="00F865AC">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5236504" name="Text Box 8"/>
                          <wps:cNvSpPr txBox="1"/>
                          <wps:spPr>
                            <a:xfrm>
                              <a:off x="1159718" y="2447302"/>
                              <a:ext cx="1052195" cy="200960"/>
                            </a:xfrm>
                            <a:prstGeom prst="rect">
                              <a:avLst/>
                            </a:prstGeom>
                            <a:grpFill/>
                            <a:ln w="6350">
                              <a:noFill/>
                            </a:ln>
                          </wps:spPr>
                          <wps:txbx>
                            <w:txbxContent>
                              <w:p w14:paraId="34CC275F" w14:textId="77777777" w:rsidR="00F865AC" w:rsidRDefault="00F865AC" w:rsidP="00F865AC">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3967939" name="Text Box 8"/>
                          <wps:cNvSpPr txBox="1"/>
                          <wps:spPr>
                            <a:xfrm>
                              <a:off x="1416242" y="865029"/>
                              <a:ext cx="401320" cy="227901"/>
                            </a:xfrm>
                            <a:prstGeom prst="rect">
                              <a:avLst/>
                            </a:prstGeom>
                            <a:grpFill/>
                            <a:ln w="6350">
                              <a:noFill/>
                            </a:ln>
                          </wps:spPr>
                          <wps:txbx>
                            <w:txbxContent>
                              <w:p w14:paraId="170F32BE" w14:textId="77777777" w:rsidR="00F865AC" w:rsidRPr="00013774" w:rsidRDefault="00F865AC" w:rsidP="00F865AC">
                                <w:pPr>
                                  <w:rPr>
                                    <w:sz w:val="16"/>
                                    <w:szCs w:val="16"/>
                                  </w:rPr>
                                </w:pPr>
                                <w:r w:rsidRPr="00013774">
                                  <w:rPr>
                                    <w:sz w:val="16"/>
                                    <w:szCs w:val="16"/>
                                  </w:rPr>
                                  <w:t>(a)</w:t>
                                </w:r>
                              </w:p>
                              <w:p w14:paraId="3D1A6496" w14:textId="77777777" w:rsidR="00F865AC" w:rsidRDefault="00F865AC" w:rsidP="00F865AC"/>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3500615" name="Text Box 8"/>
                          <wps:cNvSpPr txBox="1"/>
                          <wps:spPr>
                            <a:xfrm>
                              <a:off x="1427071" y="1731710"/>
                              <a:ext cx="401320" cy="192469"/>
                            </a:xfrm>
                            <a:prstGeom prst="rect">
                              <a:avLst/>
                            </a:prstGeom>
                            <a:grpFill/>
                            <a:ln w="6350">
                              <a:noFill/>
                            </a:ln>
                          </wps:spPr>
                          <wps:txbx>
                            <w:txbxContent>
                              <w:p w14:paraId="3891A5DC" w14:textId="77777777" w:rsidR="00F865AC" w:rsidRPr="00013774" w:rsidRDefault="00F865AC" w:rsidP="00F865AC">
                                <w:pPr>
                                  <w:rPr>
                                    <w:sz w:val="16"/>
                                    <w:szCs w:val="16"/>
                                  </w:rPr>
                                </w:pPr>
                                <w:r w:rsidRPr="00013774">
                                  <w:rPr>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05558741" name="Straight Connector 2105558741"/>
                          <wps:cNvCnPr/>
                          <wps:spPr>
                            <a:xfrm flipH="1">
                              <a:off x="1170537" y="290329"/>
                              <a:ext cx="26943" cy="2362200"/>
                            </a:xfrm>
                            <a:prstGeom prst="line">
                              <a:avLst/>
                            </a:prstGeom>
                            <a:grpFill/>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627995762" name="Straight Arrow Connector 627995762"/>
                          <wps:cNvCnPr/>
                          <wps:spPr>
                            <a:xfrm flipH="1">
                              <a:off x="1235977" y="1103913"/>
                              <a:ext cx="678873" cy="269994"/>
                            </a:xfrm>
                            <a:prstGeom prst="straightConnector1">
                              <a:avLst/>
                            </a:prstGeom>
                            <a:grpFill/>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16839248" name="Straight Arrow Connector 916839248"/>
                          <wps:cNvCnPr/>
                          <wps:spPr>
                            <a:xfrm flipH="1">
                              <a:off x="2507532" y="1994439"/>
                              <a:ext cx="180249" cy="249381"/>
                            </a:xfrm>
                            <a:prstGeom prst="straightConnector1">
                              <a:avLst/>
                            </a:prstGeom>
                            <a:grpFill/>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1768536367" name="Text Box 1"/>
                        <wps:cNvSpPr txBox="1"/>
                        <wps:spPr>
                          <a:xfrm>
                            <a:off x="1785846" y="2211425"/>
                            <a:ext cx="1274854" cy="359410"/>
                          </a:xfrm>
                          <a:prstGeom prst="rect">
                            <a:avLst/>
                          </a:prstGeom>
                          <a:noFill/>
                          <a:ln w="6350">
                            <a:noFill/>
                          </a:ln>
                        </wps:spPr>
                        <wps:txbx>
                          <w:txbxContent>
                            <w:p w14:paraId="4694BAD2" w14:textId="77777777" w:rsidR="00F865AC" w:rsidRPr="00C227C4" w:rsidRDefault="00F865AC" w:rsidP="00F865AC">
                              <w:pPr>
                                <w:rPr>
                                  <w:sz w:val="16"/>
                                  <w:szCs w:val="16"/>
                                </w:rPr>
                              </w:pPr>
                              <w:r w:rsidRPr="00C227C4">
                                <w:rPr>
                                  <w:sz w:val="16"/>
                                  <w:szCs w:val="16"/>
                                </w:rPr>
                                <w:t>Directionality detected after fault clearance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5345684" name="Text Box 11"/>
                        <wps:cNvSpPr txBox="1"/>
                        <wps:spPr>
                          <a:xfrm>
                            <a:off x="446849" y="3246046"/>
                            <a:ext cx="836274" cy="288085"/>
                          </a:xfrm>
                          <a:prstGeom prst="rect">
                            <a:avLst/>
                          </a:prstGeom>
                          <a:noFill/>
                          <a:ln w="6350">
                            <a:noFill/>
                          </a:ln>
                        </wps:spPr>
                        <wps:txbx>
                          <w:txbxContent>
                            <w:p w14:paraId="52CFD238" w14:textId="77777777" w:rsidR="00F865AC" w:rsidRPr="00C227C4" w:rsidRDefault="00F865AC" w:rsidP="00F865AC">
                              <w:pPr>
                                <w:rPr>
                                  <w:sz w:val="16"/>
                                  <w:szCs w:val="16"/>
                                </w:rPr>
                              </w:pPr>
                              <w:r w:rsidRPr="00C227C4">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33485731" name="Text Box 633485731"/>
                        <wps:cNvSpPr txBox="1"/>
                        <wps:spPr>
                          <a:xfrm>
                            <a:off x="0" y="3467100"/>
                            <a:ext cx="3060700" cy="440147"/>
                          </a:xfrm>
                          <a:prstGeom prst="rect">
                            <a:avLst/>
                          </a:prstGeom>
                          <a:noFill/>
                          <a:ln w="6350">
                            <a:noFill/>
                          </a:ln>
                        </wps:spPr>
                        <wps:txbx>
                          <w:txbxContent>
                            <w:p w14:paraId="09C09693" w14:textId="0E64F3E1" w:rsidR="00F865AC" w:rsidRDefault="00147500" w:rsidP="00F865AC">
                              <w:pPr>
                                <w:pStyle w:val="FigureCaption"/>
                              </w:pPr>
                              <w:r>
                                <w:rPr>
                                  <w:b/>
                                </w:rPr>
                                <w:t>Fig.36.</w:t>
                              </w:r>
                              <w:r w:rsidR="00F865AC" w:rsidRPr="009A6EF5">
                                <w:t xml:space="preserve"> </w:t>
                              </w:r>
                              <w:r w:rsidR="00F865AC">
                                <w:t>Solar</w:t>
                              </w:r>
                              <w:r w:rsidR="00F865AC" w:rsidRPr="009A6EF5">
                                <w:t xml:space="preserve">: </w:t>
                              </w:r>
                              <w:r w:rsidR="00F865AC">
                                <w:t>Sequence component directionality check at DER end (a) Positive (b) Negative (c) Zero</w:t>
                              </w:r>
                            </w:p>
                            <w:p w14:paraId="3C5D2BEB" w14:textId="77777777" w:rsidR="00F865AC" w:rsidRDefault="00F865AC" w:rsidP="00F865A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D4DC373" id="Canvas 45" o:spid="_x0000_s1636" editas="canvas" style="width:241pt;height:308.15pt;mso-position-horizontal-relative:char;mso-position-vertical-relative:line" coordsize="30607,3912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">
                <v:shape id="_x0000_s1637" type="#_x0000_t75" style="position:absolute;width:30607;height:39128;visibility:visible;mso-wrap-style:square" filled="t">
                  <v:fill o:detectmouseclick="t"/>
                  <v:path o:connecttype="none"/>
                </v:shape>
                <v:shape id="Picture 494480813" o:spid="_x0000_s1638" type="#_x0000_t75" style="position:absolute;left:1299;top:1367;width:29308;height:7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">
                  <v:imagedata r:id="rId110" o:title="" croptop="5203f" cropbottom="45547f" cropleft="5547f" cropright="4312f"/>
                </v:shape>
                <v:shape id="_x0000_s1639" type="#_x0000_t202" style="position:absolute;left:13573;top:32546;width:4013;height:20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" filled="f" stroked="f" strokeweight=".5pt">
                  <v:textbox>
                    <w:txbxContent>
                      <w:p w14:paraId="0C004391" w14:textId="77777777" w:rsidR="00F865AC" w:rsidRPr="00013774" w:rsidRDefault="00F865AC" w:rsidP="00F865AC">
                        <w:pPr>
                          <w:rPr>
                            <w:sz w:val="16"/>
                            <w:szCs w:val="16"/>
                          </w:rPr>
                        </w:pPr>
                        <w:r w:rsidRPr="00013774">
                          <w:rPr>
                            <w:sz w:val="16"/>
                            <w:szCs w:val="16"/>
                          </w:rPr>
                          <w:t>(c)</w:t>
                        </w:r>
                      </w:p>
                    </w:txbxContent>
                  </v:textbox>
                </v:shape>
                <v:shape id="Text Box 10" o:spid="_x0000_s1640" type="#_x0000_t202" style="position:absolute;left:17346;top:41;width:12541;height:2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" filled="f" stroked="f" strokeweight=".5pt">
                  <v:textbox>
                    <w:txbxContent>
                      <w:p w14:paraId="012CD5F1" w14:textId="77777777" w:rsidR="00F865AC" w:rsidRPr="00C227C4" w:rsidRDefault="00F865AC" w:rsidP="00F865AC">
                        <w:pPr>
                          <w:rPr>
                            <w:sz w:val="16"/>
                            <w:szCs w:val="16"/>
                          </w:rPr>
                        </w:pPr>
                        <w:r w:rsidRPr="00C227C4">
                          <w:rPr>
                            <w:sz w:val="16"/>
                            <w:szCs w:val="16"/>
                          </w:rPr>
                          <w:t>Directionality detected</w:t>
                        </w:r>
                      </w:p>
                    </w:txbxContent>
                  </v:textbox>
                </v:shape>
                <v:shape id="Text Box 10" o:spid="_x0000_s1641" type="#_x0000_t202" style="position:absolute;left:17098;top:11124;width:13509;height:2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" filled="f" stroked="f" strokeweight=".5pt">
                  <v:textbox>
                    <w:txbxContent>
                      <w:p w14:paraId="30181DDF" w14:textId="77777777" w:rsidR="00F865AC" w:rsidRPr="00C227C4" w:rsidRDefault="00F865AC" w:rsidP="00F865AC">
                        <w:pPr>
                          <w:rPr>
                            <w:sz w:val="16"/>
                            <w:szCs w:val="16"/>
                          </w:rPr>
                        </w:pPr>
                        <w:r w:rsidRPr="00C227C4">
                          <w:rPr>
                            <w:sz w:val="16"/>
                            <w:szCs w:val="16"/>
                          </w:rPr>
                          <w:t>Directionality on-margin</w:t>
                        </w:r>
                      </w:p>
                    </w:txbxContent>
                  </v:textbox>
                </v:shape>
                <v:group id="Group 745129652" o:spid="_x0000_s1642" style="position:absolute;left:381;top:1258;width:29445;height:32814" coordorigin="381,2903" coordsize="29266,236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">
                  <v:shape id="Picture 544391046" o:spid="_x0000_s1643" type="#_x0000_t75" style="position:absolute;left:2563;top:11087;width:27085;height:5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">
                    <v:imagedata r:id="rId110" o:title="" croptop="25130f" cropbottom="26254f" cropleft="6400f" cropright="4229f"/>
                  </v:shape>
                  <v:shape id="Picture 1213135640" o:spid="_x0000_s1644" type="#_x0000_t75" style="position:absolute;left:2477;top:19944;width:27016;height:5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">
                    <v:imagedata r:id="rId110" o:title="" croptop="44875f" cropbottom="5602f" cropleft="6400f" cropright="4397f"/>
                  </v:shape>
                  <v:shape id="_x0000_s1645" type="#_x0000_t202" style="position:absolute;left:-4635;top:12905;width:12872;height:2839;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" filled="f" stroked="f" strokeweight=".5pt">
                    <v:textbox>
                      <w:txbxContent>
                        <w:p w14:paraId="283ECB02" w14:textId="77777777" w:rsidR="00F865AC" w:rsidRPr="00C227C4" w:rsidRDefault="00F865AC" w:rsidP="00F865AC">
                          <w:pPr>
                            <w:rPr>
                              <w:sz w:val="16"/>
                              <w:szCs w:val="16"/>
                            </w:rPr>
                          </w:pPr>
                          <w:r w:rsidRPr="00C227C4">
                            <w:rPr>
                              <w:sz w:val="16"/>
                              <w:szCs w:val="16"/>
                            </w:rPr>
                            <w:t>Directionality criteria</w:t>
                          </w:r>
                        </w:p>
                      </w:txbxContent>
                    </v:textbox>
                  </v:shape>
                  <v:shape id="_x0000_s1646" type="#_x0000_t202" style="position:absolute;left:11706;top:7838;width:10521;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" filled="f" stroked="f" strokeweight=".5pt">
                    <v:textbox>
                      <w:txbxContent>
                        <w:p w14:paraId="0BFEC649" w14:textId="77777777" w:rsidR="00F865AC" w:rsidRDefault="00F865AC" w:rsidP="00F865AC">
                          <w:pPr>
                            <w:rPr>
                              <w:sz w:val="16"/>
                              <w:szCs w:val="16"/>
                            </w:rPr>
                          </w:pPr>
                          <w:r>
                            <w:rPr>
                              <w:sz w:val="16"/>
                              <w:szCs w:val="16"/>
                            </w:rPr>
                            <w:t>Sample number</w:t>
                          </w:r>
                        </w:p>
                      </w:txbxContent>
                    </v:textbox>
                  </v:shape>
                  <v:shape id="_x0000_s1647" type="#_x0000_t202" style="position:absolute;left:11706;top:16362;width:10521;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" filled="f" stroked="f" strokeweight=".5pt">
                    <v:textbox>
                      <w:txbxContent>
                        <w:p w14:paraId="4809A357" w14:textId="77777777" w:rsidR="00F865AC" w:rsidRDefault="00F865AC" w:rsidP="00F865AC">
                          <w:pPr>
                            <w:rPr>
                              <w:sz w:val="16"/>
                              <w:szCs w:val="16"/>
                            </w:rPr>
                          </w:pPr>
                          <w:r>
                            <w:rPr>
                              <w:sz w:val="16"/>
                              <w:szCs w:val="16"/>
                            </w:rPr>
                            <w:t>Sample number</w:t>
                          </w:r>
                        </w:p>
                      </w:txbxContent>
                    </v:textbox>
                  </v:shape>
                  <v:shape id="_x0000_s1648" type="#_x0000_t202" style="position:absolute;left:11597;top:24473;width:10522;height:2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" filled="f" stroked="f" strokeweight=".5pt">
                    <v:textbox>
                      <w:txbxContent>
                        <w:p w14:paraId="34CC275F" w14:textId="77777777" w:rsidR="00F865AC" w:rsidRDefault="00F865AC" w:rsidP="00F865AC">
                          <w:pPr>
                            <w:rPr>
                              <w:sz w:val="16"/>
                              <w:szCs w:val="16"/>
                            </w:rPr>
                          </w:pPr>
                          <w:r>
                            <w:rPr>
                              <w:sz w:val="16"/>
                              <w:szCs w:val="16"/>
                            </w:rPr>
                            <w:t>Sample number</w:t>
                          </w:r>
                        </w:p>
                      </w:txbxContent>
                    </v:textbox>
                  </v:shape>
                  <v:shape id="_x0000_s1649" type="#_x0000_t202" style="position:absolute;left:14162;top:8650;width:4013;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" filled="f" stroked="f" strokeweight=".5pt">
                    <v:textbox>
                      <w:txbxContent>
                        <w:p w14:paraId="170F32BE" w14:textId="77777777" w:rsidR="00F865AC" w:rsidRPr="00013774" w:rsidRDefault="00F865AC" w:rsidP="00F865AC">
                          <w:pPr>
                            <w:rPr>
                              <w:sz w:val="16"/>
                              <w:szCs w:val="16"/>
                            </w:rPr>
                          </w:pPr>
                          <w:r w:rsidRPr="00013774">
                            <w:rPr>
                              <w:sz w:val="16"/>
                              <w:szCs w:val="16"/>
                            </w:rPr>
                            <w:t>(a)</w:t>
                          </w:r>
                        </w:p>
                        <w:p w14:paraId="3D1A6496" w14:textId="77777777" w:rsidR="00F865AC" w:rsidRDefault="00F865AC" w:rsidP="00F865AC"/>
                      </w:txbxContent>
                    </v:textbox>
                  </v:shape>
                  <v:shape id="_x0000_s1650" type="#_x0000_t202" style="position:absolute;left:14270;top:17317;width:4013;height:1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" filled="f" stroked="f" strokeweight=".5pt">
                    <v:textbox>
                      <w:txbxContent>
                        <w:p w14:paraId="3891A5DC" w14:textId="77777777" w:rsidR="00F865AC" w:rsidRPr="00013774" w:rsidRDefault="00F865AC" w:rsidP="00F865AC">
                          <w:pPr>
                            <w:rPr>
                              <w:sz w:val="16"/>
                              <w:szCs w:val="16"/>
                            </w:rPr>
                          </w:pPr>
                          <w:r w:rsidRPr="00013774">
                            <w:rPr>
                              <w:sz w:val="16"/>
                              <w:szCs w:val="16"/>
                            </w:rPr>
                            <w:t>(b)</w:t>
                          </w:r>
                        </w:p>
                      </w:txbxContent>
                    </v:textbox>
                  </v:shape>
                  <v:line id="Straight Connector 2105558741" o:spid="_x0000_s1651" style="position:absolute;flip:x;visibility:visible;mso-wrap-style:square" from="11705,2903" to="11974,265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" strokecolor="black [3213]" strokeweight="1.5pt">
                    <v:stroke dashstyle="dash" joinstyle="miter"/>
                  </v:line>
                  <v:shape id="Straight Arrow Connector 627995762" o:spid="_x0000_s1652" type="#_x0000_t32" style="position:absolute;left:12359;top:11039;width:6789;height:27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" strokecolor="black [3213]" strokeweight="2.25pt">
                    <v:stroke endarrow="block" joinstyle="miter"/>
                  </v:shape>
                  <v:shape id="Straight Arrow Connector 916839248" o:spid="_x0000_s1653" type="#_x0000_t32" style="position:absolute;left:25075;top:19944;width:1802;height:249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" strokecolor="black [3213]" strokeweight="2.25pt">
                    <v:stroke endarrow="block" joinstyle="miter"/>
                  </v:shape>
                </v:group>
                <v:shape id="Text Box 1" o:spid="_x0000_s1654" type="#_x0000_t202" style="position:absolute;left:17858;top:22114;width:12749;height:3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" filled="f" stroked="f" strokeweight=".5pt">
                  <v:textbox>
                    <w:txbxContent>
                      <w:p w14:paraId="4694BAD2" w14:textId="77777777" w:rsidR="00F865AC" w:rsidRPr="00C227C4" w:rsidRDefault="00F865AC" w:rsidP="00F865AC">
                        <w:pPr>
                          <w:rPr>
                            <w:sz w:val="16"/>
                            <w:szCs w:val="16"/>
                          </w:rPr>
                        </w:pPr>
                        <w:r w:rsidRPr="00C227C4">
                          <w:rPr>
                            <w:sz w:val="16"/>
                            <w:szCs w:val="16"/>
                          </w:rPr>
                          <w:t>Directionality detected after fault clearance</w:t>
                        </w:r>
                      </w:p>
                    </w:txbxContent>
                  </v:textbox>
                </v:shape>
                <v:shape id="_x0000_s1655" type="#_x0000_t202" style="position:absolute;left:4468;top:32460;width:8363;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" filled="f" stroked="f" strokeweight=".5pt">
                  <v:textbox>
                    <w:txbxContent>
                      <w:p w14:paraId="52CFD238" w14:textId="77777777" w:rsidR="00F865AC" w:rsidRPr="00C227C4" w:rsidRDefault="00F865AC" w:rsidP="00F865AC">
                        <w:pPr>
                          <w:rPr>
                            <w:sz w:val="16"/>
                            <w:szCs w:val="16"/>
                          </w:rPr>
                        </w:pPr>
                        <w:r w:rsidRPr="00C227C4">
                          <w:rPr>
                            <w:sz w:val="16"/>
                            <w:szCs w:val="16"/>
                          </w:rPr>
                          <w:t>Fault instance</w:t>
                        </w:r>
                      </w:p>
                    </w:txbxContent>
                  </v:textbox>
                </v:shape>
                <v:shape id="Text Box 633485731" o:spid="_x0000_s1656" type="#_x0000_t202" style="position:absolute;top:34671;width:30607;height:4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" filled="f" stroked="f" strokeweight=".5pt">
                  <v:textbox>
                    <w:txbxContent>
                      <w:p w14:paraId="09C09693" w14:textId="0E64F3E1" w:rsidR="00F865AC" w:rsidRDefault="00147500" w:rsidP="00F865AC">
                        <w:pPr>
                          <w:pStyle w:val="FigureCaption"/>
                        </w:pPr>
                        <w:r>
                          <w:rPr>
                            <w:b/>
                          </w:rPr>
                          <w:t>Fig.36.</w:t>
                        </w:r>
                        <w:r w:rsidR="00F865AC" w:rsidRPr="009A6EF5">
                          <w:t xml:space="preserve"> </w:t>
                        </w:r>
                        <w:r w:rsidR="00F865AC">
                          <w:t>Solar</w:t>
                        </w:r>
                        <w:r w:rsidR="00F865AC" w:rsidRPr="009A6EF5">
                          <w:t xml:space="preserve">: </w:t>
                        </w:r>
                        <w:r w:rsidR="00F865AC">
                          <w:t>Sequence component directionality check at DER end (a) Positive (b) Negative (c) Zero</w:t>
                        </w:r>
                      </w:p>
                      <w:p w14:paraId="3C5D2BEB" w14:textId="77777777" w:rsidR="00F865AC" w:rsidRDefault="00F865AC" w:rsidP="00F865AC"/>
                    </w:txbxContent>
                  </v:textbox>
                </v:shape>
                <w10:anchorlock/>
              </v:group>
            </w:pict>
          </mc:Fallback>
        </mc:AlternateContent>
      </w:r>
    </w:p>
    <w:p w14:paraId="3706BD45" w14:textId="77777777" w:rsidR="00CB2703" w:rsidRDefault="00CB2703" w:rsidP="00CB2703">
      <w:pPr>
        <w:jc w:val="both"/>
        <w:rPr>
          <w:sz w:val="20"/>
          <w:szCs w:val="20"/>
        </w:rPr>
      </w:pPr>
    </w:p>
    <w:p w14:paraId="49FCA64E" w14:textId="203D995F" w:rsidR="001D43FD" w:rsidRDefault="00CB2703" w:rsidP="00CB2703">
      <w:pPr>
        <w:jc w:val="both"/>
        <w:rPr>
          <w:sz w:val="20"/>
          <w:szCs w:val="20"/>
        </w:rPr>
      </w:pPr>
      <w:r>
        <w:rPr>
          <w:sz w:val="20"/>
          <w:szCs w:val="20"/>
        </w:rPr>
        <w:t xml:space="preserve">    </w:t>
      </w:r>
      <w:r w:rsidR="00684B10">
        <w:rPr>
          <w:sz w:val="20"/>
          <w:szCs w:val="20"/>
        </w:rPr>
        <w:t>At DER end,</w:t>
      </w:r>
      <w:r w:rsidR="001D43FD" w:rsidRPr="00590188">
        <w:rPr>
          <w:sz w:val="20"/>
          <w:szCs w:val="20"/>
        </w:rPr>
        <w:t xml:space="preserve"> with positive sequence method results were same as at Grid end</w:t>
      </w:r>
      <w:r w:rsidR="001D43FD" w:rsidRPr="003F360A">
        <w:rPr>
          <w:sz w:val="20"/>
          <w:szCs w:val="20"/>
        </w:rPr>
        <w:t xml:space="preserve">. </w:t>
      </w:r>
      <w:r w:rsidR="001D43FD" w:rsidRPr="00590188">
        <w:rPr>
          <w:sz w:val="20"/>
          <w:szCs w:val="20"/>
        </w:rPr>
        <w:t xml:space="preserve">However, both negative sequence and zero sequence methods fail to conclude on the directionality criteria as indicated </w:t>
      </w:r>
      <w:r w:rsidR="00D53A57">
        <w:rPr>
          <w:sz w:val="20"/>
          <w:szCs w:val="20"/>
        </w:rPr>
        <w:t>in Fig.36.</w:t>
      </w:r>
    </w:p>
    <w:p w14:paraId="19E8D99A" w14:textId="6D8A2103" w:rsidR="007A46E7" w:rsidRPr="00CB2703" w:rsidRDefault="001D43FD" w:rsidP="00CB2703">
      <w:pPr>
        <w:pStyle w:val="BodyText"/>
        <w:ind w:firstLine="567"/>
        <w:jc w:val="both"/>
        <w:rPr>
          <w:sz w:val="20"/>
          <w:szCs w:val="20"/>
          <w:lang w:val="en-US"/>
        </w:rPr>
      </w:pPr>
      <w:r w:rsidRPr="00590188">
        <w:rPr>
          <w:sz w:val="20"/>
          <w:szCs w:val="20"/>
        </w:rPr>
        <w:t xml:space="preserve">The same was evaluated also for Type–3 wind case and similar </w:t>
      </w:r>
      <w:r w:rsidR="00016EB6" w:rsidRPr="00590188">
        <w:rPr>
          <w:sz w:val="20"/>
          <w:szCs w:val="20"/>
        </w:rPr>
        <w:t>behaviour</w:t>
      </w:r>
      <w:r w:rsidRPr="00590188">
        <w:rPr>
          <w:sz w:val="20"/>
          <w:szCs w:val="20"/>
        </w:rPr>
        <w:t xml:space="preserve"> was observed where positive sequence computation works, but negative sequence and zero sequence methods fail to conclude as seen in </w:t>
      </w:r>
      <w:r w:rsidR="00D53A57">
        <w:rPr>
          <w:sz w:val="20"/>
          <w:szCs w:val="20"/>
        </w:rPr>
        <w:t>Fig.37 and Fig.38.</w:t>
      </w:r>
      <w:r w:rsidR="00DD5025" w:rsidRPr="00160F86">
        <w:rPr>
          <w:sz w:val="20"/>
          <w:szCs w:val="20"/>
        </w:rPr>
        <w:t xml:space="preserve">Additional two computations of directionality check were performed with in feed from the DER end being 10% and 20% of the full load current. </w:t>
      </w:r>
      <w:r w:rsidR="00DD5025">
        <w:rPr>
          <w:sz w:val="20"/>
          <w:szCs w:val="20"/>
        </w:rPr>
        <w:t>T</w:t>
      </w:r>
      <w:r w:rsidR="00DD5025" w:rsidRPr="00160F86">
        <w:rPr>
          <w:sz w:val="20"/>
          <w:szCs w:val="20"/>
        </w:rPr>
        <w:t>here is no impact with this as shown in example for Type-3 wind resource</w:t>
      </w:r>
      <w:r w:rsidR="00CB2703">
        <w:rPr>
          <w:sz w:val="20"/>
          <w:szCs w:val="20"/>
          <w:lang w:val="en-IN"/>
        </w:rPr>
        <w:t xml:space="preserve"> </w:t>
      </w:r>
      <w:r w:rsidR="00CB2703" w:rsidRPr="00CB2703">
        <w:rPr>
          <w:sz w:val="20"/>
          <w:szCs w:val="20"/>
          <w:lang w:val="en-US"/>
        </w:rPr>
        <w:t>as could be</w:t>
      </w:r>
      <w:r w:rsidR="00CB2703">
        <w:rPr>
          <w:sz w:val="20"/>
          <w:szCs w:val="20"/>
          <w:lang w:val="en-US"/>
        </w:rPr>
        <w:t xml:space="preserve"> </w:t>
      </w:r>
      <w:r w:rsidR="00CB2703" w:rsidRPr="00CB2703">
        <w:rPr>
          <w:sz w:val="20"/>
          <w:szCs w:val="20"/>
          <w:lang w:val="en-US"/>
        </w:rPr>
        <w:t xml:space="preserve">seen in </w:t>
      </w:r>
      <w:r w:rsidR="00D53A57">
        <w:rPr>
          <w:sz w:val="20"/>
          <w:szCs w:val="20"/>
          <w:lang w:val="en-US"/>
        </w:rPr>
        <w:t>Fig.39, Fig.40, and Fig.41.</w:t>
      </w:r>
      <w:r w:rsidR="00CB2703" w:rsidRPr="00CB2703">
        <w:rPr>
          <w:sz w:val="20"/>
          <w:szCs w:val="20"/>
          <w:lang w:val="en-US"/>
        </w:rPr>
        <w:t xml:space="preserve"> The study is based on</w:t>
      </w:r>
      <w:r w:rsidR="00CB2703">
        <w:rPr>
          <w:sz w:val="20"/>
          <w:szCs w:val="20"/>
          <w:lang w:val="en-US"/>
        </w:rPr>
        <w:t xml:space="preserve"> </w:t>
      </w:r>
      <w:r w:rsidR="00CB2703" w:rsidRPr="00CB2703">
        <w:rPr>
          <w:sz w:val="20"/>
          <w:szCs w:val="20"/>
          <w:lang w:val="en-US"/>
        </w:rPr>
        <w:t xml:space="preserve">the availability of field data. More cases </w:t>
      </w:r>
      <w:r w:rsidR="0067305F" w:rsidRPr="00CB2703">
        <w:rPr>
          <w:sz w:val="20"/>
          <w:szCs w:val="20"/>
          <w:lang w:val="en-US"/>
        </w:rPr>
        <w:t>of</w:t>
      </w:r>
      <w:r w:rsidR="00CB2703" w:rsidRPr="00CB2703">
        <w:rPr>
          <w:sz w:val="20"/>
          <w:szCs w:val="20"/>
          <w:lang w:val="en-US"/>
        </w:rPr>
        <w:t xml:space="preserve"> different types of</w:t>
      </w:r>
      <w:r w:rsidR="00CB2703">
        <w:rPr>
          <w:sz w:val="20"/>
          <w:szCs w:val="20"/>
          <w:lang w:val="en-US"/>
        </w:rPr>
        <w:t xml:space="preserve"> </w:t>
      </w:r>
      <w:r w:rsidR="00CB2703" w:rsidRPr="00CB2703">
        <w:rPr>
          <w:sz w:val="20"/>
          <w:szCs w:val="20"/>
          <w:lang w:val="en-US"/>
        </w:rPr>
        <w:t>faults need to be further taken up. Further dedicated study on</w:t>
      </w:r>
      <w:r w:rsidR="00CB2703">
        <w:rPr>
          <w:sz w:val="20"/>
          <w:szCs w:val="20"/>
          <w:lang w:val="en-US"/>
        </w:rPr>
        <w:t xml:space="preserve"> </w:t>
      </w:r>
      <w:r w:rsidR="00CB2703" w:rsidRPr="00CB2703">
        <w:rPr>
          <w:sz w:val="20"/>
          <w:szCs w:val="20"/>
          <w:lang w:val="en-US"/>
        </w:rPr>
        <w:t>mechanisms of inverter control and its impact on each type</w:t>
      </w:r>
      <w:r w:rsidR="00CB2703">
        <w:rPr>
          <w:sz w:val="20"/>
          <w:szCs w:val="20"/>
          <w:lang w:val="en-US"/>
        </w:rPr>
        <w:t xml:space="preserve"> </w:t>
      </w:r>
      <w:r w:rsidR="00CB2703" w:rsidRPr="00CB2703">
        <w:rPr>
          <w:sz w:val="20"/>
          <w:szCs w:val="20"/>
          <w:lang w:val="en-US"/>
        </w:rPr>
        <w:t>of fault on directionality check could provide more insight</w:t>
      </w:r>
      <w:r w:rsidR="00CB2703">
        <w:rPr>
          <w:sz w:val="20"/>
          <w:szCs w:val="20"/>
          <w:lang w:val="en-US"/>
        </w:rPr>
        <w:t xml:space="preserve"> </w:t>
      </w:r>
      <w:r w:rsidR="00CB2703" w:rsidRPr="00CB2703">
        <w:rPr>
          <w:sz w:val="20"/>
          <w:szCs w:val="20"/>
          <w:lang w:val="en-US"/>
        </w:rPr>
        <w:t>into possible ways how the mal operations could be</w:t>
      </w:r>
      <w:r w:rsidR="00CB2703">
        <w:rPr>
          <w:sz w:val="20"/>
          <w:szCs w:val="20"/>
          <w:lang w:val="en-US"/>
        </w:rPr>
        <w:t xml:space="preserve"> </w:t>
      </w:r>
      <w:r w:rsidR="00CB2703" w:rsidRPr="00CB2703">
        <w:rPr>
          <w:sz w:val="20"/>
          <w:szCs w:val="20"/>
          <w:lang w:val="en-US"/>
        </w:rPr>
        <w:t>contained. During fault, Type</w:t>
      </w:r>
      <w:r w:rsidR="0067305F">
        <w:rPr>
          <w:sz w:val="20"/>
          <w:szCs w:val="20"/>
          <w:lang w:val="en-US"/>
        </w:rPr>
        <w:t xml:space="preserve"> </w:t>
      </w:r>
      <w:r w:rsidR="00CB2703" w:rsidRPr="00CB2703">
        <w:rPr>
          <w:sz w:val="20"/>
          <w:szCs w:val="20"/>
          <w:lang w:val="en-US"/>
        </w:rPr>
        <w:t>4 wind and solar systems have</w:t>
      </w:r>
      <w:r w:rsidR="00CB2703">
        <w:rPr>
          <w:sz w:val="20"/>
          <w:szCs w:val="20"/>
          <w:lang w:val="en-US"/>
        </w:rPr>
        <w:t xml:space="preserve"> </w:t>
      </w:r>
      <w:r w:rsidR="00CB2703" w:rsidRPr="00CB2703">
        <w:rPr>
          <w:sz w:val="20"/>
          <w:szCs w:val="20"/>
          <w:lang w:val="en-US"/>
        </w:rPr>
        <w:t>similar response characteristics</w:t>
      </w:r>
      <w:r w:rsidR="00CB2703">
        <w:rPr>
          <w:sz w:val="20"/>
          <w:szCs w:val="20"/>
          <w:lang w:val="en-US"/>
        </w:rPr>
        <w:t>.</w:t>
      </w:r>
      <w:r w:rsidR="00DD5025">
        <w:rPr>
          <w:sz w:val="20"/>
          <w:szCs w:val="20"/>
          <w:lang w:val="en-IN"/>
        </w:rPr>
        <w:t xml:space="preserve"> </w:t>
      </w:r>
    </w:p>
    <w:p w14:paraId="108ED0D7" w14:textId="53957CC0" w:rsidR="001D43FD" w:rsidRDefault="0066526A" w:rsidP="007B39BD">
      <w:r>
        <w:rPr>
          <w:noProof/>
          <w:lang w:val="en-IN" w:eastAsia="en-IN"/>
        </w:rPr>
        <mc:AlternateContent>
          <mc:Choice Requires="wpc">
            <w:drawing>
              <wp:inline distT="0" distB="0" distL="0" distR="0" wp14:anchorId="52A2549F" wp14:editId="0EBB242D">
                <wp:extent cx="3151505" cy="3013132"/>
                <wp:effectExtent l="0" t="0" r="0" b="0"/>
                <wp:docPr id="108140183" name="Canvas 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822996323" name="Picture 822996323">
                            <a:extLst>
                              <a:ext uri="{FF2B5EF4-FFF2-40B4-BE49-F238E27FC236}">
                                <a16:creationId xmlns:a16="http://schemas.microsoft.com/office/drawing/2014/main" id="{9F79378A-B936-0A9B-B79F-2BCEB85B2F64}"/>
                              </a:ext>
                            </a:extLst>
                          </pic:cNvPr>
                          <pic:cNvPicPr>
                            <a:picLocks noChangeAspect="1"/>
                          </pic:cNvPicPr>
                        </pic:nvPicPr>
                        <pic:blipFill rotWithShape="1">
                          <a:blip r:embed="rId111" cstate="print">
                            <a:extLst>
                              <a:ext uri="{28A0092B-C50C-407E-A947-70E740481C1C}">
                                <a14:useLocalDpi xmlns:a14="http://schemas.microsoft.com/office/drawing/2010/main" val="0"/>
                              </a:ext>
                            </a:extLst>
                          </a:blip>
                          <a:srcRect l="8866" t="38780" r="6564" b="38772"/>
                          <a:stretch/>
                        </pic:blipFill>
                        <pic:spPr bwMode="auto">
                          <a:xfrm>
                            <a:off x="145069" y="964741"/>
                            <a:ext cx="2985655" cy="578640"/>
                          </a:xfrm>
                          <a:prstGeom prst="rect">
                            <a:avLst/>
                          </a:prstGeom>
                          <a:noFill/>
                          <a:ln>
                            <a:noFill/>
                          </a:ln>
                        </pic:spPr>
                      </pic:pic>
                      <pic:pic xmlns:pic="http://schemas.openxmlformats.org/drawingml/2006/picture">
                        <pic:nvPicPr>
                          <pic:cNvPr id="960299256" name="Picture 960299256">
                            <a:extLst>
                              <a:ext uri="{FF2B5EF4-FFF2-40B4-BE49-F238E27FC236}">
                                <a16:creationId xmlns:a16="http://schemas.microsoft.com/office/drawing/2014/main" id="{9F79378A-B936-0A9B-B79F-2BCEB85B2F64}"/>
                              </a:ext>
                            </a:extLst>
                          </pic:cNvPr>
                          <pic:cNvPicPr>
                            <a:picLocks noChangeAspect="1"/>
                          </pic:cNvPicPr>
                        </pic:nvPicPr>
                        <pic:blipFill rotWithShape="1">
                          <a:blip r:embed="rId111" cstate="print">
                            <a:extLst>
                              <a:ext uri="{28A0092B-C50C-407E-A947-70E740481C1C}">
                                <a14:useLocalDpi xmlns:a14="http://schemas.microsoft.com/office/drawing/2010/main" val="0"/>
                              </a:ext>
                            </a:extLst>
                          </a:blip>
                          <a:srcRect l="8866" t="68459" r="5884" b="8460"/>
                          <a:stretch/>
                        </pic:blipFill>
                        <pic:spPr bwMode="auto">
                          <a:xfrm>
                            <a:off x="124287" y="1788687"/>
                            <a:ext cx="2992582" cy="527452"/>
                          </a:xfrm>
                          <a:prstGeom prst="rect">
                            <a:avLst/>
                          </a:prstGeom>
                          <a:noFill/>
                          <a:ln>
                            <a:noFill/>
                          </a:ln>
                        </pic:spPr>
                      </pic:pic>
                      <wps:wsp>
                        <wps:cNvPr id="2075248924" name="Text Box 8"/>
                        <wps:cNvSpPr txBox="1"/>
                        <wps:spPr>
                          <a:xfrm>
                            <a:off x="1503680" y="2354847"/>
                            <a:ext cx="401320" cy="203359"/>
                          </a:xfrm>
                          <a:prstGeom prst="rect">
                            <a:avLst/>
                          </a:prstGeom>
                          <a:noFill/>
                          <a:ln w="6350">
                            <a:noFill/>
                          </a:ln>
                        </wps:spPr>
                        <wps:txbx>
                          <w:txbxContent>
                            <w:p w14:paraId="57353DDB" w14:textId="4680DDDE" w:rsidR="00053D4A" w:rsidRPr="00F73C5F" w:rsidRDefault="00053D4A" w:rsidP="0040584F">
                              <w:pPr>
                                <w:rPr>
                                  <w:sz w:val="16"/>
                                  <w:szCs w:val="16"/>
                                </w:rPr>
                              </w:pPr>
                              <w:r w:rsidRPr="00F73C5F">
                                <w:rPr>
                                  <w:sz w:val="16"/>
                                  <w:szCs w:val="16"/>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3974242" name="Text Box 10"/>
                        <wps:cNvSpPr txBox="1"/>
                        <wps:spPr>
                          <a:xfrm>
                            <a:off x="1905000" y="15"/>
                            <a:ext cx="1246505" cy="213360"/>
                          </a:xfrm>
                          <a:prstGeom prst="rect">
                            <a:avLst/>
                          </a:prstGeom>
                          <a:noFill/>
                          <a:ln w="6350">
                            <a:noFill/>
                          </a:ln>
                        </wps:spPr>
                        <wps:txbx>
                          <w:txbxContent>
                            <w:p w14:paraId="4CD82713" w14:textId="77777777" w:rsidR="00053D4A" w:rsidRPr="00622222" w:rsidRDefault="00053D4A" w:rsidP="0040584F">
                              <w:pPr>
                                <w:rPr>
                                  <w:sz w:val="16"/>
                                  <w:szCs w:val="16"/>
                                </w:rPr>
                              </w:pPr>
                              <w:r w:rsidRPr="00622222">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848547747" name="Group 848547747"/>
                        <wpg:cNvGrpSpPr/>
                        <wpg:grpSpPr>
                          <a:xfrm>
                            <a:off x="812" y="66289"/>
                            <a:ext cx="3116057" cy="2431966"/>
                            <a:chOff x="812" y="83127"/>
                            <a:chExt cx="3116057" cy="2285875"/>
                          </a:xfrm>
                        </wpg:grpSpPr>
                        <pic:pic xmlns:pic="http://schemas.openxmlformats.org/drawingml/2006/picture">
                          <pic:nvPicPr>
                            <pic:cNvPr id="588180339" name="Picture 588180339">
                              <a:extLst>
                                <a:ext uri="{FF2B5EF4-FFF2-40B4-BE49-F238E27FC236}">
                                  <a16:creationId xmlns:a16="http://schemas.microsoft.com/office/drawing/2014/main" id="{9F79378A-B936-0A9B-B79F-2BCEB85B2F64}"/>
                                </a:ext>
                              </a:extLst>
                            </pic:cNvPr>
                            <pic:cNvPicPr>
                              <a:picLocks noChangeAspect="1"/>
                            </pic:cNvPicPr>
                          </pic:nvPicPr>
                          <pic:blipFill rotWithShape="1">
                            <a:blip r:embed="rId111" cstate="print">
                              <a:extLst>
                                <a:ext uri="{28A0092B-C50C-407E-A947-70E740481C1C}">
                                  <a14:useLocalDpi xmlns:a14="http://schemas.microsoft.com/office/drawing/2010/main" val="0"/>
                                </a:ext>
                              </a:extLst>
                            </a:blip>
                            <a:srcRect l="9318" t="7963" r="7086" b="69741"/>
                            <a:stretch/>
                          </pic:blipFill>
                          <pic:spPr bwMode="auto">
                            <a:xfrm>
                              <a:off x="173183" y="159299"/>
                              <a:ext cx="2943686" cy="526495"/>
                            </a:xfrm>
                            <a:prstGeom prst="rect">
                              <a:avLst/>
                            </a:prstGeom>
                            <a:noFill/>
                            <a:ln>
                              <a:noFill/>
                            </a:ln>
                          </pic:spPr>
                        </pic:pic>
                        <wps:wsp>
                          <wps:cNvPr id="493011463" name="Text Box 8"/>
                          <wps:cNvSpPr txBox="1"/>
                          <wps:spPr>
                            <a:xfrm rot="16200000">
                              <a:off x="-501156" y="1205634"/>
                              <a:ext cx="1287145" cy="283210"/>
                            </a:xfrm>
                            <a:prstGeom prst="rect">
                              <a:avLst/>
                            </a:prstGeom>
                            <a:noFill/>
                            <a:ln w="6350">
                              <a:noFill/>
                            </a:ln>
                          </wps:spPr>
                          <wps:txbx>
                            <w:txbxContent>
                              <w:p w14:paraId="658D479F" w14:textId="77777777" w:rsidR="00053D4A" w:rsidRPr="00622222" w:rsidRDefault="00053D4A" w:rsidP="0040584F">
                                <w:pPr>
                                  <w:rPr>
                                    <w:sz w:val="16"/>
                                    <w:szCs w:val="16"/>
                                  </w:rPr>
                                </w:pPr>
                                <w:r w:rsidRPr="00622222">
                                  <w:rPr>
                                    <w:sz w:val="16"/>
                                    <w:szCs w:val="16"/>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6029303" name="Text Box 8"/>
                          <wps:cNvSpPr txBox="1"/>
                          <wps:spPr>
                            <a:xfrm>
                              <a:off x="1129036" y="685815"/>
                              <a:ext cx="1052195" cy="212725"/>
                            </a:xfrm>
                            <a:prstGeom prst="rect">
                              <a:avLst/>
                            </a:prstGeom>
                            <a:noFill/>
                            <a:ln w="6350">
                              <a:noFill/>
                            </a:ln>
                          </wps:spPr>
                          <wps:txbx>
                            <w:txbxContent>
                              <w:p w14:paraId="7DBD475F" w14:textId="77777777" w:rsidR="00053D4A" w:rsidRDefault="00053D4A" w:rsidP="0040584F">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4587336" name="Text Box 8"/>
                          <wps:cNvSpPr txBox="1"/>
                          <wps:spPr>
                            <a:xfrm>
                              <a:off x="1181820" y="1443438"/>
                              <a:ext cx="1052195" cy="212725"/>
                            </a:xfrm>
                            <a:prstGeom prst="rect">
                              <a:avLst/>
                            </a:prstGeom>
                            <a:noFill/>
                            <a:ln w="6350">
                              <a:noFill/>
                            </a:ln>
                          </wps:spPr>
                          <wps:txbx>
                            <w:txbxContent>
                              <w:p w14:paraId="5F86A2C4" w14:textId="77777777" w:rsidR="00053D4A" w:rsidRDefault="00053D4A" w:rsidP="0040584F">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766038" name="Text Box 8"/>
                          <wps:cNvSpPr txBox="1"/>
                          <wps:spPr>
                            <a:xfrm>
                              <a:off x="1181820" y="2131204"/>
                              <a:ext cx="1052195" cy="182828"/>
                            </a:xfrm>
                            <a:prstGeom prst="rect">
                              <a:avLst/>
                            </a:prstGeom>
                            <a:noFill/>
                            <a:ln w="6350">
                              <a:noFill/>
                            </a:ln>
                          </wps:spPr>
                          <wps:txbx>
                            <w:txbxContent>
                              <w:p w14:paraId="45EE160B" w14:textId="77777777" w:rsidR="00053D4A" w:rsidRDefault="00053D4A" w:rsidP="0040584F">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01528259" name="Text Box 8"/>
                          <wps:cNvSpPr txBox="1"/>
                          <wps:spPr>
                            <a:xfrm>
                              <a:off x="1388629" y="773619"/>
                              <a:ext cx="401320" cy="191131"/>
                            </a:xfrm>
                            <a:prstGeom prst="rect">
                              <a:avLst/>
                            </a:prstGeom>
                            <a:noFill/>
                            <a:ln w="6350">
                              <a:noFill/>
                            </a:ln>
                          </wps:spPr>
                          <wps:txbx>
                            <w:txbxContent>
                              <w:p w14:paraId="28690B25" w14:textId="77777777" w:rsidR="00053D4A" w:rsidRPr="00F73C5F" w:rsidRDefault="00053D4A" w:rsidP="0040584F">
                                <w:pPr>
                                  <w:rPr>
                                    <w:sz w:val="16"/>
                                    <w:szCs w:val="16"/>
                                  </w:rPr>
                                </w:pPr>
                                <w:r w:rsidRPr="00F73C5F">
                                  <w:rPr>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75447613" name="Text Box 8"/>
                          <wps:cNvSpPr txBox="1"/>
                          <wps:spPr>
                            <a:xfrm>
                              <a:off x="1427071" y="1543373"/>
                              <a:ext cx="401320" cy="196390"/>
                            </a:xfrm>
                            <a:prstGeom prst="rect">
                              <a:avLst/>
                            </a:prstGeom>
                            <a:noFill/>
                            <a:ln w="6350">
                              <a:noFill/>
                            </a:ln>
                          </wps:spPr>
                          <wps:txbx>
                            <w:txbxContent>
                              <w:p w14:paraId="5236C85D" w14:textId="73DF39FB" w:rsidR="00053D4A" w:rsidRPr="00F73C5F" w:rsidRDefault="00053D4A" w:rsidP="0040584F">
                                <w:pPr>
                                  <w:rPr>
                                    <w:sz w:val="16"/>
                                    <w:szCs w:val="16"/>
                                  </w:rPr>
                                </w:pPr>
                                <w:r w:rsidRPr="00F73C5F">
                                  <w:rPr>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82333995" name="Text Box 10"/>
                          <wps:cNvSpPr txBox="1"/>
                          <wps:spPr>
                            <a:xfrm>
                              <a:off x="1094400" y="1045490"/>
                              <a:ext cx="1350645" cy="241300"/>
                            </a:xfrm>
                            <a:prstGeom prst="rect">
                              <a:avLst/>
                            </a:prstGeom>
                            <a:noFill/>
                            <a:ln w="6350">
                              <a:noFill/>
                            </a:ln>
                          </wps:spPr>
                          <wps:txbx>
                            <w:txbxContent>
                              <w:p w14:paraId="6B622C57" w14:textId="77777777" w:rsidR="00053D4A" w:rsidRPr="00622222" w:rsidRDefault="00053D4A" w:rsidP="0040584F">
                                <w:pPr>
                                  <w:rPr>
                                    <w:sz w:val="16"/>
                                    <w:szCs w:val="16"/>
                                  </w:rPr>
                                </w:pPr>
                                <w:r w:rsidRPr="00622222">
                                  <w:rPr>
                                    <w:sz w:val="16"/>
                                    <w:szCs w:val="16"/>
                                  </w:rPr>
                                  <w:t>Directionality on-margin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52991567" name="Text Box 10"/>
                          <wps:cNvSpPr txBox="1"/>
                          <wps:spPr>
                            <a:xfrm>
                              <a:off x="1115182" y="1819141"/>
                              <a:ext cx="1711145" cy="241300"/>
                            </a:xfrm>
                            <a:prstGeom prst="rect">
                              <a:avLst/>
                            </a:prstGeom>
                            <a:noFill/>
                            <a:ln w="6350">
                              <a:noFill/>
                            </a:ln>
                          </wps:spPr>
                          <wps:txbx>
                            <w:txbxContent>
                              <w:p w14:paraId="0DF4418E" w14:textId="5F7DDB40" w:rsidR="00053D4A" w:rsidRPr="00622222" w:rsidRDefault="00053D4A" w:rsidP="0040584F">
                                <w:pPr>
                                  <w:rPr>
                                    <w:sz w:val="16"/>
                                    <w:szCs w:val="16"/>
                                  </w:rPr>
                                </w:pPr>
                                <w:r w:rsidRPr="00622222">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88416528" name="Straight Connector 1788416528"/>
                          <wps:cNvCnPr/>
                          <wps:spPr>
                            <a:xfrm flipH="1">
                              <a:off x="824237" y="83127"/>
                              <a:ext cx="34744" cy="228587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g:wgp>
                      <wps:wsp>
                        <wps:cNvPr id="875614653" name="Text Box 11"/>
                        <wps:cNvSpPr txBox="1"/>
                        <wps:spPr>
                          <a:xfrm>
                            <a:off x="273495" y="2439992"/>
                            <a:ext cx="831215" cy="247650"/>
                          </a:xfrm>
                          <a:prstGeom prst="rect">
                            <a:avLst/>
                          </a:prstGeom>
                          <a:noFill/>
                          <a:ln w="6350">
                            <a:noFill/>
                          </a:ln>
                        </wps:spPr>
                        <wps:txbx>
                          <w:txbxContent>
                            <w:p w14:paraId="0E370C66" w14:textId="77777777" w:rsidR="00053D4A" w:rsidRPr="00622222" w:rsidRDefault="00053D4A" w:rsidP="0040584F">
                              <w:pPr>
                                <w:rPr>
                                  <w:sz w:val="16"/>
                                  <w:szCs w:val="16"/>
                                </w:rPr>
                              </w:pPr>
                              <w:r w:rsidRPr="00622222">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27761726" name="Text Box 1927761726"/>
                        <wps:cNvSpPr txBox="1"/>
                        <wps:spPr>
                          <a:xfrm>
                            <a:off x="0" y="2580268"/>
                            <a:ext cx="3151505" cy="396975"/>
                          </a:xfrm>
                          <a:prstGeom prst="rect">
                            <a:avLst/>
                          </a:prstGeom>
                          <a:noFill/>
                          <a:ln w="6350">
                            <a:noFill/>
                          </a:ln>
                        </wps:spPr>
                        <wps:txbx>
                          <w:txbxContent>
                            <w:p w14:paraId="53256BAA" w14:textId="1221618B" w:rsidR="00053D4A" w:rsidRDefault="00147500" w:rsidP="00B74EBB">
                              <w:pPr>
                                <w:pStyle w:val="FigureCaption"/>
                              </w:pPr>
                              <w:r>
                                <w:rPr>
                                  <w:b/>
                                </w:rPr>
                                <w:t>Fig.37</w:t>
                              </w:r>
                              <w:r w:rsidR="00053D4A">
                                <w:rPr>
                                  <w:b/>
                                </w:rPr>
                                <w:t>.</w:t>
                              </w:r>
                              <w:r w:rsidR="00053D4A" w:rsidRPr="009A6EF5">
                                <w:t xml:space="preserve"> </w:t>
                              </w:r>
                              <w:r w:rsidR="00053D4A">
                                <w:t>Type-3 wind</w:t>
                              </w:r>
                              <w:r w:rsidR="00053D4A" w:rsidRPr="009A6EF5">
                                <w:t xml:space="preserve">: </w:t>
                              </w:r>
                              <w:r w:rsidR="00053D4A">
                                <w:t>Sequence component directionality check at Grid end (a) Positive (b) Negative (c) Zero</w:t>
                              </w:r>
                            </w:p>
                            <w:p w14:paraId="38ADF4F6" w14:textId="77777777" w:rsidR="00053D4A" w:rsidRDefault="00053D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2A2549F" id="Canvas 46" o:spid="_x0000_s1657" editas="canvas" style="width:248.15pt;height:237.25pt;mso-position-horizontal-relative:char;mso-position-vertical-relative:line" coordsize="31515,301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">
                <v:shape id="_x0000_s1658" type="#_x0000_t75" style="position:absolute;width:31515;height:30130;visibility:visible;mso-wrap-style:square" filled="t">
                  <v:fill o:detectmouseclick="t"/>
                  <v:path o:connecttype="none"/>
                </v:shape>
                <v:shape id="Picture 822996323" o:spid="_x0000_s1659" type="#_x0000_t75" style="position:absolute;left:1450;top:9647;width:29857;height:5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">
                  <v:imagedata r:id="rId112" o:title="" croptop="25415f" cropbottom="25410f" cropleft="5810f" cropright="4302f"/>
                </v:shape>
                <v:shape id="Picture 960299256" o:spid="_x0000_s1660" type="#_x0000_t75" style="position:absolute;left:1242;top:17886;width:29926;height:52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">
                  <v:imagedata r:id="rId112" o:title="" croptop="44865f" cropbottom="5544f" cropleft="5810f" cropright="3856f"/>
                </v:shape>
                <v:shape id="_x0000_s1661" type="#_x0000_t202" style="position:absolute;left:15036;top:23548;width:4014;height:2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" filled="f" stroked="f" strokeweight=".5pt">
                  <v:textbox>
                    <w:txbxContent>
                      <w:p w14:paraId="57353DDB" w14:textId="4680DDDE" w:rsidR="00053D4A" w:rsidRPr="00F73C5F" w:rsidRDefault="00053D4A" w:rsidP="0040584F">
                        <w:pPr>
                          <w:rPr>
                            <w:sz w:val="16"/>
                            <w:szCs w:val="16"/>
                          </w:rPr>
                        </w:pPr>
                        <w:r w:rsidRPr="00F73C5F">
                          <w:rPr>
                            <w:sz w:val="16"/>
                            <w:szCs w:val="16"/>
                          </w:rPr>
                          <w:t>(c)</w:t>
                        </w:r>
                      </w:p>
                    </w:txbxContent>
                  </v:textbox>
                </v:shape>
                <v:shape id="Text Box 10" o:spid="_x0000_s1662" type="#_x0000_t202" style="position:absolute;left:19050;width:12465;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" filled="f" stroked="f" strokeweight=".5pt">
                  <v:textbox>
                    <w:txbxContent>
                      <w:p w14:paraId="4CD82713" w14:textId="77777777" w:rsidR="00053D4A" w:rsidRPr="00622222" w:rsidRDefault="00053D4A" w:rsidP="0040584F">
                        <w:pPr>
                          <w:rPr>
                            <w:sz w:val="16"/>
                            <w:szCs w:val="16"/>
                          </w:rPr>
                        </w:pPr>
                        <w:r w:rsidRPr="00622222">
                          <w:rPr>
                            <w:sz w:val="16"/>
                            <w:szCs w:val="16"/>
                          </w:rPr>
                          <w:t>Directionality detected</w:t>
                        </w:r>
                      </w:p>
                    </w:txbxContent>
                  </v:textbox>
                </v:shape>
                <v:group id="Group 848547747" o:spid="_x0000_s1663" style="position:absolute;left:8;top:662;width:31160;height:24320" coordorigin="8,831" coordsize="31160,228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">
                  <v:shape id="Picture 588180339" o:spid="_x0000_s1664" type="#_x0000_t75" style="position:absolute;left:1731;top:1592;width:29437;height:5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">
                    <v:imagedata r:id="rId112" o:title="" croptop="5219f" cropbottom="45705f" cropleft="6107f" cropright="4644f"/>
                  </v:shape>
                  <v:shape id="_x0000_s1665" type="#_x0000_t202" style="position:absolute;left:-5012;top:12056;width:12872;height:28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" filled="f" stroked="f" strokeweight=".5pt">
                    <v:textbox>
                      <w:txbxContent>
                        <w:p w14:paraId="658D479F" w14:textId="77777777" w:rsidR="00053D4A" w:rsidRPr="00622222" w:rsidRDefault="00053D4A" w:rsidP="0040584F">
                          <w:pPr>
                            <w:rPr>
                              <w:sz w:val="16"/>
                              <w:szCs w:val="16"/>
                            </w:rPr>
                          </w:pPr>
                          <w:r w:rsidRPr="00622222">
                            <w:rPr>
                              <w:sz w:val="16"/>
                              <w:szCs w:val="16"/>
                            </w:rPr>
                            <w:t>Directionality criteria</w:t>
                          </w:r>
                        </w:p>
                      </w:txbxContent>
                    </v:textbox>
                  </v:shape>
                  <v:shape id="_x0000_s1666" type="#_x0000_t202" style="position:absolute;left:11290;top:6858;width:1052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" filled="f" stroked="f" strokeweight=".5pt">
                    <v:textbox>
                      <w:txbxContent>
                        <w:p w14:paraId="7DBD475F" w14:textId="77777777" w:rsidR="00053D4A" w:rsidRDefault="00053D4A" w:rsidP="0040584F">
                          <w:pPr>
                            <w:rPr>
                              <w:sz w:val="16"/>
                              <w:szCs w:val="16"/>
                            </w:rPr>
                          </w:pPr>
                          <w:r>
                            <w:rPr>
                              <w:sz w:val="16"/>
                              <w:szCs w:val="16"/>
                            </w:rPr>
                            <w:t>Sample number</w:t>
                          </w:r>
                        </w:p>
                      </w:txbxContent>
                    </v:textbox>
                  </v:shape>
                  <v:shape id="_x0000_s1667" type="#_x0000_t202" style="position:absolute;left:11818;top:14434;width:1052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" filled="f" stroked="f" strokeweight=".5pt">
                    <v:textbox>
                      <w:txbxContent>
                        <w:p w14:paraId="5F86A2C4" w14:textId="77777777" w:rsidR="00053D4A" w:rsidRDefault="00053D4A" w:rsidP="0040584F">
                          <w:pPr>
                            <w:rPr>
                              <w:sz w:val="16"/>
                              <w:szCs w:val="16"/>
                            </w:rPr>
                          </w:pPr>
                          <w:r>
                            <w:rPr>
                              <w:sz w:val="16"/>
                              <w:szCs w:val="16"/>
                            </w:rPr>
                            <w:t>Sample number</w:t>
                          </w:r>
                        </w:p>
                      </w:txbxContent>
                    </v:textbox>
                  </v:shape>
                  <v:shape id="_x0000_s1668" type="#_x0000_t202" style="position:absolute;left:11818;top:21312;width:10522;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" filled="f" stroked="f" strokeweight=".5pt">
                    <v:textbox>
                      <w:txbxContent>
                        <w:p w14:paraId="45EE160B" w14:textId="77777777" w:rsidR="00053D4A" w:rsidRDefault="00053D4A" w:rsidP="0040584F">
                          <w:pPr>
                            <w:rPr>
                              <w:sz w:val="16"/>
                              <w:szCs w:val="16"/>
                            </w:rPr>
                          </w:pPr>
                          <w:r>
                            <w:rPr>
                              <w:sz w:val="16"/>
                              <w:szCs w:val="16"/>
                            </w:rPr>
                            <w:t>Sample number</w:t>
                          </w:r>
                        </w:p>
                      </w:txbxContent>
                    </v:textbox>
                  </v:shape>
                  <v:shape id="_x0000_s1669" type="#_x0000_t202" style="position:absolute;left:13886;top:7736;width:4013;height:19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" filled="f" stroked="f" strokeweight=".5pt">
                    <v:textbox>
                      <w:txbxContent>
                        <w:p w14:paraId="28690B25" w14:textId="77777777" w:rsidR="00053D4A" w:rsidRPr="00F73C5F" w:rsidRDefault="00053D4A" w:rsidP="0040584F">
                          <w:pPr>
                            <w:rPr>
                              <w:sz w:val="16"/>
                              <w:szCs w:val="16"/>
                            </w:rPr>
                          </w:pPr>
                          <w:r w:rsidRPr="00F73C5F">
                            <w:rPr>
                              <w:sz w:val="16"/>
                              <w:szCs w:val="16"/>
                            </w:rPr>
                            <w:t>(a)</w:t>
                          </w:r>
                        </w:p>
                      </w:txbxContent>
                    </v:textbox>
                  </v:shape>
                  <v:shape id="_x0000_s1670" type="#_x0000_t202" style="position:absolute;left:14270;top:15433;width:4013;height:19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" filled="f" stroked="f" strokeweight=".5pt">
                    <v:textbox>
                      <w:txbxContent>
                        <w:p w14:paraId="5236C85D" w14:textId="73DF39FB" w:rsidR="00053D4A" w:rsidRPr="00F73C5F" w:rsidRDefault="00053D4A" w:rsidP="0040584F">
                          <w:pPr>
                            <w:rPr>
                              <w:sz w:val="16"/>
                              <w:szCs w:val="16"/>
                            </w:rPr>
                          </w:pPr>
                          <w:r w:rsidRPr="00F73C5F">
                            <w:rPr>
                              <w:sz w:val="16"/>
                              <w:szCs w:val="16"/>
                            </w:rPr>
                            <w:t>(b)</w:t>
                          </w:r>
                        </w:p>
                      </w:txbxContent>
                    </v:textbox>
                  </v:shape>
                  <v:shape id="Text Box 10" o:spid="_x0000_s1671" type="#_x0000_t202" style="position:absolute;left:10944;top:10454;width:13506;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" filled="f" stroked="f" strokeweight=".5pt">
                    <v:textbox>
                      <w:txbxContent>
                        <w:p w14:paraId="6B622C57" w14:textId="77777777" w:rsidR="00053D4A" w:rsidRPr="00622222" w:rsidRDefault="00053D4A" w:rsidP="0040584F">
                          <w:pPr>
                            <w:rPr>
                              <w:sz w:val="16"/>
                              <w:szCs w:val="16"/>
                            </w:rPr>
                          </w:pPr>
                          <w:r w:rsidRPr="00622222">
                            <w:rPr>
                              <w:sz w:val="16"/>
                              <w:szCs w:val="16"/>
                            </w:rPr>
                            <w:t>Directionality on-margin</w:t>
                          </w:r>
                        </w:p>
                      </w:txbxContent>
                    </v:textbox>
                  </v:shape>
                  <v:shape id="Text Box 10" o:spid="_x0000_s1672" type="#_x0000_t202" style="position:absolute;left:11151;top:18191;width:17112;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" filled="f" stroked="f" strokeweight=".5pt">
                    <v:textbox>
                      <w:txbxContent>
                        <w:p w14:paraId="0DF4418E" w14:textId="5F7DDB40" w:rsidR="00053D4A" w:rsidRPr="00622222" w:rsidRDefault="00053D4A" w:rsidP="0040584F">
                          <w:pPr>
                            <w:rPr>
                              <w:sz w:val="16"/>
                              <w:szCs w:val="16"/>
                            </w:rPr>
                          </w:pPr>
                          <w:r w:rsidRPr="00622222">
                            <w:rPr>
                              <w:sz w:val="16"/>
                              <w:szCs w:val="16"/>
                            </w:rPr>
                            <w:t>Directionality not detected</w:t>
                          </w:r>
                        </w:p>
                      </w:txbxContent>
                    </v:textbox>
                  </v:shape>
                  <v:line id="Straight Connector 1788416528" o:spid="_x0000_s1673" style="position:absolute;flip:x;visibility:visible;mso-wrap-style:square" from="8242,831" to="8589,236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" strokecolor="black [3213]" strokeweight="1.5pt">
                    <v:stroke dashstyle="dash" joinstyle="miter"/>
                  </v:line>
                </v:group>
                <v:shape id="_x0000_s1674" type="#_x0000_t202" style="position:absolute;left:2734;top:24399;width:8313;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" filled="f" stroked="f" strokeweight=".5pt">
                  <v:textbox>
                    <w:txbxContent>
                      <w:p w14:paraId="0E370C66" w14:textId="77777777" w:rsidR="00053D4A" w:rsidRPr="00622222" w:rsidRDefault="00053D4A" w:rsidP="0040584F">
                        <w:pPr>
                          <w:rPr>
                            <w:sz w:val="16"/>
                            <w:szCs w:val="16"/>
                          </w:rPr>
                        </w:pPr>
                        <w:r w:rsidRPr="00622222">
                          <w:rPr>
                            <w:sz w:val="16"/>
                            <w:szCs w:val="16"/>
                          </w:rPr>
                          <w:t>Fault instance</w:t>
                        </w:r>
                      </w:p>
                    </w:txbxContent>
                  </v:textbox>
                </v:shape>
                <v:shape id="Text Box 1927761726" o:spid="_x0000_s1675" type="#_x0000_t202" style="position:absolute;top:25802;width:31515;height:39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" filled="f" stroked="f" strokeweight=".5pt">
                  <v:textbox>
                    <w:txbxContent>
                      <w:p w14:paraId="53256BAA" w14:textId="1221618B" w:rsidR="00053D4A" w:rsidRDefault="00147500" w:rsidP="00B74EBB">
                        <w:pPr>
                          <w:pStyle w:val="FigureCaption"/>
                        </w:pPr>
                        <w:r>
                          <w:rPr>
                            <w:b/>
                          </w:rPr>
                          <w:t>Fig.37</w:t>
                        </w:r>
                        <w:r w:rsidR="00053D4A">
                          <w:rPr>
                            <w:b/>
                          </w:rPr>
                          <w:t>.</w:t>
                        </w:r>
                        <w:r w:rsidR="00053D4A" w:rsidRPr="009A6EF5">
                          <w:t xml:space="preserve"> </w:t>
                        </w:r>
                        <w:r w:rsidR="00053D4A">
                          <w:t>Type-3 wind</w:t>
                        </w:r>
                        <w:r w:rsidR="00053D4A" w:rsidRPr="009A6EF5">
                          <w:t xml:space="preserve">: </w:t>
                        </w:r>
                        <w:r w:rsidR="00053D4A">
                          <w:t>Sequence component directionality check at Grid end (a) Positive (b) Negative (c) Zero</w:t>
                        </w:r>
                      </w:p>
                      <w:p w14:paraId="38ADF4F6" w14:textId="77777777" w:rsidR="00053D4A" w:rsidRDefault="00053D4A"/>
                    </w:txbxContent>
                  </v:textbox>
                </v:shape>
                <w10:anchorlock/>
              </v:group>
            </w:pict>
          </mc:Fallback>
        </mc:AlternateContent>
      </w:r>
    </w:p>
    <w:p w14:paraId="17C351F0" w14:textId="77777777" w:rsidR="0067305F" w:rsidRDefault="0067305F" w:rsidP="007B39BD"/>
    <w:p w14:paraId="2013743D" w14:textId="3B2B19E9" w:rsidR="00CB2703" w:rsidRDefault="0066526A" w:rsidP="007B39BD">
      <w:r>
        <w:rPr>
          <w:noProof/>
          <w:lang w:val="en-IN" w:eastAsia="en-IN"/>
        </w:rPr>
        <mc:AlternateContent>
          <mc:Choice Requires="wpc">
            <w:drawing>
              <wp:inline distT="0" distB="0" distL="0" distR="0" wp14:anchorId="41BCBC5D" wp14:editId="5C3E7AFC">
                <wp:extent cx="3167380" cy="2691368"/>
                <wp:effectExtent l="0" t="0" r="0" b="0"/>
                <wp:docPr id="695500142" name="Canvas 4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741908582" name="Text Box 1741908582"/>
                        <wps:cNvSpPr txBox="1"/>
                        <wps:spPr>
                          <a:xfrm>
                            <a:off x="1146888" y="484175"/>
                            <a:ext cx="933560" cy="222693"/>
                          </a:xfrm>
                          <a:prstGeom prst="rect">
                            <a:avLst/>
                          </a:prstGeom>
                          <a:noFill/>
                          <a:ln w="6350">
                            <a:noFill/>
                          </a:ln>
                        </wps:spPr>
                        <wps:txbx>
                          <w:txbxContent>
                            <w:p w14:paraId="0FF71BF4" w14:textId="294EF38D" w:rsidR="00053D4A" w:rsidRPr="004E65AC" w:rsidRDefault="00053D4A">
                              <w:pPr>
                                <w:rPr>
                                  <w:sz w:val="16"/>
                                  <w:szCs w:val="16"/>
                                </w:rPr>
                              </w:pPr>
                              <w:r w:rsidRPr="004E65AC">
                                <w:rPr>
                                  <w:sz w:val="16"/>
                                  <w:szCs w:val="16"/>
                                </w:rPr>
                                <w:t>Sample number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8205879" name="Text Box 1"/>
                        <wps:cNvSpPr txBox="1"/>
                        <wps:spPr>
                          <a:xfrm>
                            <a:off x="1127024" y="1263992"/>
                            <a:ext cx="933450" cy="222250"/>
                          </a:xfrm>
                          <a:prstGeom prst="rect">
                            <a:avLst/>
                          </a:prstGeom>
                          <a:noFill/>
                          <a:ln w="6350">
                            <a:noFill/>
                          </a:ln>
                        </wps:spPr>
                        <wps:txbx>
                          <w:txbxContent>
                            <w:p w14:paraId="6DCA323D" w14:textId="77777777" w:rsidR="00053D4A" w:rsidRDefault="00053D4A" w:rsidP="00C961C0">
                              <w:pPr>
                                <w:rPr>
                                  <w:sz w:val="16"/>
                                  <w:szCs w:val="16"/>
                                </w:rPr>
                              </w:pPr>
                              <w:r>
                                <w:rPr>
                                  <w:sz w:val="16"/>
                                  <w:szCs w:val="16"/>
                                </w:rPr>
                                <w:t>Sample number</w:t>
                              </w:r>
                            </w:p>
                            <w:p w14:paraId="5B688A98" w14:textId="77777777" w:rsidR="00053D4A" w:rsidRDefault="00053D4A"/>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10820831" name="Text Box 1"/>
                        <wps:cNvSpPr txBox="1"/>
                        <wps:spPr>
                          <a:xfrm>
                            <a:off x="1127024" y="2048793"/>
                            <a:ext cx="933450" cy="221615"/>
                          </a:xfrm>
                          <a:prstGeom prst="rect">
                            <a:avLst/>
                          </a:prstGeom>
                          <a:noFill/>
                          <a:ln w="6350">
                            <a:noFill/>
                          </a:ln>
                        </wps:spPr>
                        <wps:txbx>
                          <w:txbxContent>
                            <w:p w14:paraId="75C63889" w14:textId="77777777" w:rsidR="00053D4A" w:rsidRDefault="00053D4A" w:rsidP="00C961C0">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8264749" name="Text Box 1"/>
                        <wps:cNvSpPr txBox="1"/>
                        <wps:spPr>
                          <a:xfrm>
                            <a:off x="1373263" y="595667"/>
                            <a:ext cx="308950" cy="207736"/>
                          </a:xfrm>
                          <a:prstGeom prst="rect">
                            <a:avLst/>
                          </a:prstGeom>
                          <a:noFill/>
                          <a:ln w="6350">
                            <a:noFill/>
                          </a:ln>
                        </wps:spPr>
                        <wps:txbx>
                          <w:txbxContent>
                            <w:p w14:paraId="38918AF8" w14:textId="6DBB86DD" w:rsidR="00053D4A" w:rsidRDefault="00053D4A" w:rsidP="00C961C0">
                              <w:pPr>
                                <w:rPr>
                                  <w:sz w:val="16"/>
                                  <w:szCs w:val="16"/>
                                </w:rPr>
                              </w:pPr>
                              <w:r>
                                <w:rPr>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7152675" name="Text Box 1"/>
                        <wps:cNvSpPr txBox="1"/>
                        <wps:spPr>
                          <a:xfrm>
                            <a:off x="1375830" y="1373252"/>
                            <a:ext cx="308610" cy="221185"/>
                          </a:xfrm>
                          <a:prstGeom prst="rect">
                            <a:avLst/>
                          </a:prstGeom>
                          <a:noFill/>
                          <a:ln w="6350">
                            <a:noFill/>
                          </a:ln>
                        </wps:spPr>
                        <wps:txbx>
                          <w:txbxContent>
                            <w:p w14:paraId="78C6A4C7" w14:textId="2DCA5085" w:rsidR="00053D4A" w:rsidRDefault="00053D4A" w:rsidP="00C961C0">
                              <w:pPr>
                                <w:rPr>
                                  <w:sz w:val="16"/>
                                  <w:szCs w:val="16"/>
                                </w:rPr>
                              </w:pPr>
                              <w:r>
                                <w:rPr>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62086577" name="Text Box 1"/>
                        <wps:cNvSpPr txBox="1"/>
                        <wps:spPr>
                          <a:xfrm>
                            <a:off x="1373263" y="2172335"/>
                            <a:ext cx="308610" cy="220980"/>
                          </a:xfrm>
                          <a:prstGeom prst="rect">
                            <a:avLst/>
                          </a:prstGeom>
                          <a:noFill/>
                          <a:ln w="6350">
                            <a:noFill/>
                          </a:ln>
                        </wps:spPr>
                        <wps:txbx>
                          <w:txbxContent>
                            <w:p w14:paraId="40D53E48" w14:textId="17F8B07F" w:rsidR="00053D4A" w:rsidRDefault="00053D4A" w:rsidP="00781B25">
                              <w:pPr>
                                <w:rPr>
                                  <w:sz w:val="16"/>
                                  <w:szCs w:val="16"/>
                                </w:rPr>
                              </w:pPr>
                              <w:r>
                                <w:rPr>
                                  <w:sz w:val="16"/>
                                  <w:szCs w:val="16"/>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786560693" name="Picture 1786560693"/>
                          <pic:cNvPicPr>
                            <a:picLocks noChangeAspect="1"/>
                          </pic:cNvPicPr>
                        </pic:nvPicPr>
                        <pic:blipFill>
                          <a:blip r:embed="rId113"/>
                          <a:stretch>
                            <a:fillRect/>
                          </a:stretch>
                        </pic:blipFill>
                        <pic:spPr>
                          <a:xfrm>
                            <a:off x="245070" y="1526304"/>
                            <a:ext cx="2736505" cy="572059"/>
                          </a:xfrm>
                          <a:prstGeom prst="rect">
                            <a:avLst/>
                          </a:prstGeom>
                        </pic:spPr>
                      </pic:pic>
                      <pic:pic xmlns:pic="http://schemas.openxmlformats.org/drawingml/2006/picture">
                        <pic:nvPicPr>
                          <pic:cNvPr id="323134350" name="Picture 323134350"/>
                          <pic:cNvPicPr>
                            <a:picLocks noChangeAspect="1"/>
                          </pic:cNvPicPr>
                        </pic:nvPicPr>
                        <pic:blipFill>
                          <a:blip r:embed="rId113"/>
                          <a:stretch>
                            <a:fillRect/>
                          </a:stretch>
                        </pic:blipFill>
                        <pic:spPr>
                          <a:xfrm>
                            <a:off x="246739" y="749154"/>
                            <a:ext cx="2736505" cy="560847"/>
                          </a:xfrm>
                          <a:prstGeom prst="rect">
                            <a:avLst/>
                          </a:prstGeom>
                        </pic:spPr>
                      </pic:pic>
                      <pic:pic xmlns:pic="http://schemas.openxmlformats.org/drawingml/2006/picture">
                        <pic:nvPicPr>
                          <pic:cNvPr id="808508659" name="Picture 808508659"/>
                          <pic:cNvPicPr>
                            <a:picLocks noChangeAspect="1"/>
                          </pic:cNvPicPr>
                        </pic:nvPicPr>
                        <pic:blipFill>
                          <a:blip r:embed="rId113"/>
                          <a:stretch>
                            <a:fillRect/>
                          </a:stretch>
                        </pic:blipFill>
                        <pic:spPr>
                          <a:xfrm>
                            <a:off x="257221" y="10"/>
                            <a:ext cx="2710764" cy="544401"/>
                          </a:xfrm>
                          <a:prstGeom prst="rect">
                            <a:avLst/>
                          </a:prstGeom>
                        </pic:spPr>
                      </pic:pic>
                      <wps:wsp>
                        <wps:cNvPr id="95539280" name="Text Box 1"/>
                        <wps:cNvSpPr txBox="1"/>
                        <wps:spPr>
                          <a:xfrm>
                            <a:off x="36018" y="222796"/>
                            <a:ext cx="487251" cy="1246680"/>
                          </a:xfrm>
                          <a:prstGeom prst="rect">
                            <a:avLst/>
                          </a:prstGeom>
                          <a:noFill/>
                          <a:ln w="6350">
                            <a:noFill/>
                          </a:ln>
                        </wps:spPr>
                        <wps:txbx>
                          <w:txbxContent>
                            <w:p w14:paraId="52436FDB" w14:textId="7CE9CC42" w:rsidR="00053D4A" w:rsidRDefault="00053D4A" w:rsidP="00622EDE">
                              <w:pPr>
                                <w:rPr>
                                  <w:sz w:val="16"/>
                                  <w:szCs w:val="16"/>
                                </w:rPr>
                              </w:pPr>
                              <w:r>
                                <w:rPr>
                                  <w:sz w:val="16"/>
                                  <w:szCs w:val="16"/>
                                </w:rPr>
                                <w:t>Directionality criteria</w:t>
                              </w:r>
                            </w:p>
                          </w:txbxContent>
                        </wps:txbx>
                        <wps:bodyPr rot="0" spcFirstLastPara="0" vert="vert270" wrap="square" lIns="91440" tIns="45720" rIns="91440" bIns="45720" numCol="1" spcCol="0" rtlCol="0" fromWordArt="0" anchor="t" anchorCtr="0" forceAA="0" compatLnSpc="1">
                          <a:prstTxWarp prst="textNoShape">
                            <a:avLst/>
                          </a:prstTxWarp>
                          <a:noAutofit/>
                        </wps:bodyPr>
                      </wps:wsp>
                      <wps:wsp>
                        <wps:cNvPr id="513597823" name="Straight Connector 513597823"/>
                        <wps:cNvCnPr/>
                        <wps:spPr>
                          <a:xfrm flipH="1">
                            <a:off x="872115" y="2"/>
                            <a:ext cx="14803" cy="2161787"/>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266205775" name="Text Box 1"/>
                        <wps:cNvSpPr txBox="1"/>
                        <wps:spPr>
                          <a:xfrm>
                            <a:off x="398444" y="2092477"/>
                            <a:ext cx="933450" cy="221615"/>
                          </a:xfrm>
                          <a:prstGeom prst="rect">
                            <a:avLst/>
                          </a:prstGeom>
                          <a:noFill/>
                          <a:ln w="6350">
                            <a:noFill/>
                          </a:ln>
                        </wps:spPr>
                        <wps:txbx>
                          <w:txbxContent>
                            <w:p w14:paraId="31802AD4" w14:textId="236E1493" w:rsidR="00053D4A" w:rsidRDefault="00053D4A" w:rsidP="003705DC">
                              <w:pPr>
                                <w:rPr>
                                  <w:sz w:val="16"/>
                                  <w:szCs w:val="16"/>
                                </w:rPr>
                              </w:pPr>
                              <w:r>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76718842" name="Text Box 1"/>
                        <wps:cNvSpPr txBox="1"/>
                        <wps:spPr>
                          <a:xfrm>
                            <a:off x="1158468" y="110129"/>
                            <a:ext cx="1417935" cy="220980"/>
                          </a:xfrm>
                          <a:prstGeom prst="rect">
                            <a:avLst/>
                          </a:prstGeom>
                          <a:noFill/>
                          <a:ln w="6350">
                            <a:noFill/>
                          </a:ln>
                        </wps:spPr>
                        <wps:txbx>
                          <w:txbxContent>
                            <w:p w14:paraId="7A34FE79" w14:textId="17B2F07B" w:rsidR="00053D4A" w:rsidRDefault="00053D4A" w:rsidP="005042E4">
                              <w:pPr>
                                <w:rPr>
                                  <w:sz w:val="16"/>
                                  <w:szCs w:val="16"/>
                                </w:rPr>
                              </w:pPr>
                              <w:r>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7206506" name="Text Box 1"/>
                        <wps:cNvSpPr txBox="1"/>
                        <wps:spPr>
                          <a:xfrm>
                            <a:off x="1116492" y="856880"/>
                            <a:ext cx="1417320" cy="220345"/>
                          </a:xfrm>
                          <a:prstGeom prst="rect">
                            <a:avLst/>
                          </a:prstGeom>
                          <a:noFill/>
                          <a:ln w="6350">
                            <a:noFill/>
                          </a:ln>
                        </wps:spPr>
                        <wps:txbx>
                          <w:txbxContent>
                            <w:p w14:paraId="6569DD19" w14:textId="77777777" w:rsidR="00053D4A" w:rsidRDefault="00053D4A" w:rsidP="005042E4">
                              <w:pPr>
                                <w:rPr>
                                  <w:sz w:val="16"/>
                                  <w:szCs w:val="16"/>
                                </w:rPr>
                              </w:pPr>
                              <w:r>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72437140" name="Text Box 1"/>
                        <wps:cNvSpPr txBox="1"/>
                        <wps:spPr>
                          <a:xfrm>
                            <a:off x="1119490" y="1656769"/>
                            <a:ext cx="1417320" cy="219710"/>
                          </a:xfrm>
                          <a:prstGeom prst="rect">
                            <a:avLst/>
                          </a:prstGeom>
                          <a:noFill/>
                          <a:ln w="6350">
                            <a:noFill/>
                          </a:ln>
                        </wps:spPr>
                        <wps:txbx>
                          <w:txbxContent>
                            <w:p w14:paraId="39CA64C6" w14:textId="77777777" w:rsidR="00053D4A" w:rsidRDefault="00053D4A" w:rsidP="005042E4">
                              <w:pPr>
                                <w:rPr>
                                  <w:sz w:val="16"/>
                                  <w:szCs w:val="16"/>
                                </w:rPr>
                              </w:pPr>
                              <w:r>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386596" name="Text Box 1"/>
                        <wps:cNvSpPr txBox="1"/>
                        <wps:spPr>
                          <a:xfrm>
                            <a:off x="0" y="2253343"/>
                            <a:ext cx="3167380" cy="402028"/>
                          </a:xfrm>
                          <a:prstGeom prst="rect">
                            <a:avLst/>
                          </a:prstGeom>
                          <a:noFill/>
                          <a:ln w="6350">
                            <a:noFill/>
                          </a:ln>
                        </wps:spPr>
                        <wps:txbx>
                          <w:txbxContent>
                            <w:p w14:paraId="62ED73F9" w14:textId="48EC7FE9" w:rsidR="00053D4A" w:rsidRDefault="00147500" w:rsidP="00B74EBB">
                              <w:pPr>
                                <w:pStyle w:val="FigureCaption"/>
                                <w:rPr>
                                  <w:sz w:val="16"/>
                                  <w:szCs w:val="16"/>
                                </w:rPr>
                              </w:pPr>
                              <w:bookmarkStart w:id="17" w:name="_Ref158210417"/>
                              <w:r>
                                <w:rPr>
                                  <w:b/>
                                </w:rPr>
                                <w:t>Fig.38.</w:t>
                              </w:r>
                              <w:r w:rsidR="00053D4A" w:rsidRPr="009A6EF5">
                                <w:t xml:space="preserve"> </w:t>
                              </w:r>
                              <w:r w:rsidR="00053D4A">
                                <w:t>Type-3 wind</w:t>
                              </w:r>
                              <w:r w:rsidR="00053D4A" w:rsidRPr="009A6EF5">
                                <w:t xml:space="preserve">: </w:t>
                              </w:r>
                              <w:r w:rsidR="00053D4A">
                                <w:t>Sequence component directionality check at DER end (a) Positive (b) Negative (c) Zero</w:t>
                              </w:r>
                              <w:bookmarkEnd w:id="17"/>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1BCBC5D" id="Canvas 47" o:spid="_x0000_s1676" editas="canvas" style="width:249.4pt;height:211.9pt;mso-position-horizontal-relative:char;mso-position-vertical-relative:line" coordsize="31673,269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">
                <v:shape id="_x0000_s1677" type="#_x0000_t75" style="position:absolute;width:31673;height:26911;visibility:visible;mso-wrap-style:square" filled="t">
                  <v:fill o:detectmouseclick="t"/>
                  <v:path o:connecttype="none"/>
                </v:shape>
                <v:shape id="Text Box 1741908582" o:spid="_x0000_s1678" type="#_x0000_t202" style="position:absolute;left:11468;top:4841;width:9336;height:2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" filled="f" stroked="f" strokeweight=".5pt">
                  <v:textbox>
                    <w:txbxContent>
                      <w:p w14:paraId="0FF71BF4" w14:textId="294EF38D" w:rsidR="00053D4A" w:rsidRPr="004E65AC" w:rsidRDefault="00053D4A">
                        <w:pPr>
                          <w:rPr>
                            <w:sz w:val="16"/>
                            <w:szCs w:val="16"/>
                          </w:rPr>
                        </w:pPr>
                        <w:r w:rsidRPr="004E65AC">
                          <w:rPr>
                            <w:sz w:val="16"/>
                            <w:szCs w:val="16"/>
                          </w:rPr>
                          <w:t>Sample number</w:t>
                        </w:r>
                      </w:p>
                    </w:txbxContent>
                  </v:textbox>
                </v:shape>
                <v:shape id="Text Box 1" o:spid="_x0000_s1679" type="#_x0000_t202" style="position:absolute;left:11270;top:12639;width:9334;height:22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" filled="f" stroked="f" strokeweight=".5pt">
                  <v:textbox>
                    <w:txbxContent>
                      <w:p w14:paraId="6DCA323D" w14:textId="77777777" w:rsidR="00053D4A" w:rsidRDefault="00053D4A" w:rsidP="00C961C0">
                        <w:pPr>
                          <w:rPr>
                            <w:sz w:val="16"/>
                            <w:szCs w:val="16"/>
                          </w:rPr>
                        </w:pPr>
                        <w:r>
                          <w:rPr>
                            <w:sz w:val="16"/>
                            <w:szCs w:val="16"/>
                          </w:rPr>
                          <w:t>Sample number</w:t>
                        </w:r>
                      </w:p>
                      <w:p w14:paraId="5B688A98" w14:textId="77777777" w:rsidR="00053D4A" w:rsidRDefault="00053D4A"/>
                    </w:txbxContent>
                  </v:textbox>
                </v:shape>
                <v:shape id="Text Box 1" o:spid="_x0000_s1680" type="#_x0000_t202" style="position:absolute;left:11270;top:20487;width:9334;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" filled="f" stroked="f" strokeweight=".5pt">
                  <v:textbox>
                    <w:txbxContent>
                      <w:p w14:paraId="75C63889" w14:textId="77777777" w:rsidR="00053D4A" w:rsidRDefault="00053D4A" w:rsidP="00C961C0">
                        <w:pPr>
                          <w:rPr>
                            <w:sz w:val="16"/>
                            <w:szCs w:val="16"/>
                          </w:rPr>
                        </w:pPr>
                        <w:r>
                          <w:rPr>
                            <w:sz w:val="16"/>
                            <w:szCs w:val="16"/>
                          </w:rPr>
                          <w:t>Sample number</w:t>
                        </w:r>
                      </w:p>
                    </w:txbxContent>
                  </v:textbox>
                </v:shape>
                <v:shape id="Text Box 1" o:spid="_x0000_s1681" type="#_x0000_t202" style="position:absolute;left:13732;top:5956;width:3090;height:2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" filled="f" stroked="f" strokeweight=".5pt">
                  <v:textbox>
                    <w:txbxContent>
                      <w:p w14:paraId="38918AF8" w14:textId="6DBB86DD" w:rsidR="00053D4A" w:rsidRDefault="00053D4A" w:rsidP="00C961C0">
                        <w:pPr>
                          <w:rPr>
                            <w:sz w:val="16"/>
                            <w:szCs w:val="16"/>
                          </w:rPr>
                        </w:pPr>
                        <w:r>
                          <w:rPr>
                            <w:sz w:val="16"/>
                            <w:szCs w:val="16"/>
                          </w:rPr>
                          <w:t>(a)</w:t>
                        </w:r>
                      </w:p>
                    </w:txbxContent>
                  </v:textbox>
                </v:shape>
                <v:shape id="Text Box 1" o:spid="_x0000_s1682" type="#_x0000_t202" style="position:absolute;left:13758;top:13732;width:3086;height:2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" filled="f" stroked="f" strokeweight=".5pt">
                  <v:textbox>
                    <w:txbxContent>
                      <w:p w14:paraId="78C6A4C7" w14:textId="2DCA5085" w:rsidR="00053D4A" w:rsidRDefault="00053D4A" w:rsidP="00C961C0">
                        <w:pPr>
                          <w:rPr>
                            <w:sz w:val="16"/>
                            <w:szCs w:val="16"/>
                          </w:rPr>
                        </w:pPr>
                        <w:r>
                          <w:rPr>
                            <w:sz w:val="16"/>
                            <w:szCs w:val="16"/>
                          </w:rPr>
                          <w:t>(b)</w:t>
                        </w:r>
                      </w:p>
                    </w:txbxContent>
                  </v:textbox>
                </v:shape>
                <v:shape id="Text Box 1" o:spid="_x0000_s1683" type="#_x0000_t202" style="position:absolute;left:13732;top:21723;width:3086;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" filled="f" stroked="f" strokeweight=".5pt">
                  <v:textbox>
                    <w:txbxContent>
                      <w:p w14:paraId="40D53E48" w14:textId="17F8B07F" w:rsidR="00053D4A" w:rsidRDefault="00053D4A" w:rsidP="00781B25">
                        <w:pPr>
                          <w:rPr>
                            <w:sz w:val="16"/>
                            <w:szCs w:val="16"/>
                          </w:rPr>
                        </w:pPr>
                        <w:r>
                          <w:rPr>
                            <w:sz w:val="16"/>
                            <w:szCs w:val="16"/>
                          </w:rPr>
                          <w:t>(c)</w:t>
                        </w:r>
                      </w:p>
                    </w:txbxContent>
                  </v:textbox>
                </v:shape>
                <v:shape id="Picture 1786560693" o:spid="_x0000_s1684" type="#_x0000_t75" style="position:absolute;left:2450;top:15263;width:27365;height:5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">
                  <v:imagedata r:id="rId114" o:title=""/>
                </v:shape>
                <v:shape id="Picture 323134350" o:spid="_x0000_s1685" type="#_x0000_t75" style="position:absolute;left:2467;top:7491;width:27365;height:5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">
                  <v:imagedata r:id="rId114" o:title=""/>
                </v:shape>
                <v:shape id="Picture 808508659" o:spid="_x0000_s1686" type="#_x0000_t75" style="position:absolute;left:2572;width:27107;height:54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">
                  <v:imagedata r:id="rId114" o:title=""/>
                </v:shape>
                <v:shape id="Text Box 1" o:spid="_x0000_s1687" type="#_x0000_t202" style="position:absolute;left:360;top:2227;width:4872;height:12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" filled="f" stroked="f" strokeweight=".5pt">
                  <v:textbox style="layout-flow:vertical;mso-layout-flow-alt:bottom-to-top">
                    <w:txbxContent>
                      <w:p w14:paraId="52436FDB" w14:textId="7CE9CC42" w:rsidR="00053D4A" w:rsidRDefault="00053D4A" w:rsidP="00622EDE">
                        <w:pPr>
                          <w:rPr>
                            <w:sz w:val="16"/>
                            <w:szCs w:val="16"/>
                          </w:rPr>
                        </w:pPr>
                        <w:r>
                          <w:rPr>
                            <w:sz w:val="16"/>
                            <w:szCs w:val="16"/>
                          </w:rPr>
                          <w:t>Directionality criteria</w:t>
                        </w:r>
                      </w:p>
                    </w:txbxContent>
                  </v:textbox>
                </v:shape>
                <v:line id="Straight Connector 513597823" o:spid="_x0000_s1688" style="position:absolute;flip:x;visibility:visible;mso-wrap-style:square" from="8721,0" to="8869,216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" strokecolor="black [3213]" strokeweight="1.5pt">
                  <v:stroke dashstyle="dash" joinstyle="miter"/>
                </v:line>
                <v:shape id="Text Box 1" o:spid="_x0000_s1689" type="#_x0000_t202" style="position:absolute;left:3984;top:20924;width:9334;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" filled="f" stroked="f" strokeweight=".5pt">
                  <v:textbox>
                    <w:txbxContent>
                      <w:p w14:paraId="31802AD4" w14:textId="236E1493" w:rsidR="00053D4A" w:rsidRDefault="00053D4A" w:rsidP="003705DC">
                        <w:pPr>
                          <w:rPr>
                            <w:sz w:val="16"/>
                            <w:szCs w:val="16"/>
                          </w:rPr>
                        </w:pPr>
                        <w:r>
                          <w:rPr>
                            <w:sz w:val="16"/>
                            <w:szCs w:val="16"/>
                          </w:rPr>
                          <w:t>Fault instance</w:t>
                        </w:r>
                      </w:p>
                    </w:txbxContent>
                  </v:textbox>
                </v:shape>
                <v:shape id="Text Box 1" o:spid="_x0000_s1690" type="#_x0000_t202" style="position:absolute;left:11584;top:1101;width:14180;height:2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" filled="f" stroked="f" strokeweight=".5pt">
                  <v:textbox>
                    <w:txbxContent>
                      <w:p w14:paraId="7A34FE79" w14:textId="17B2F07B" w:rsidR="00053D4A" w:rsidRDefault="00053D4A" w:rsidP="005042E4">
                        <w:pPr>
                          <w:rPr>
                            <w:sz w:val="16"/>
                            <w:szCs w:val="16"/>
                          </w:rPr>
                        </w:pPr>
                        <w:r>
                          <w:rPr>
                            <w:sz w:val="16"/>
                            <w:szCs w:val="16"/>
                          </w:rPr>
                          <w:t>Directionality not detected</w:t>
                        </w:r>
                      </w:p>
                    </w:txbxContent>
                  </v:textbox>
                </v:shape>
                <v:shape id="Text Box 1" o:spid="_x0000_s1691" type="#_x0000_t202" style="position:absolute;left:11164;top:8568;width:14174;height:22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" filled="f" stroked="f" strokeweight=".5pt">
                  <v:textbox>
                    <w:txbxContent>
                      <w:p w14:paraId="6569DD19" w14:textId="77777777" w:rsidR="00053D4A" w:rsidRDefault="00053D4A" w:rsidP="005042E4">
                        <w:pPr>
                          <w:rPr>
                            <w:sz w:val="16"/>
                            <w:szCs w:val="16"/>
                          </w:rPr>
                        </w:pPr>
                        <w:r>
                          <w:rPr>
                            <w:sz w:val="16"/>
                            <w:szCs w:val="16"/>
                          </w:rPr>
                          <w:t>Directionality not detected</w:t>
                        </w:r>
                      </w:p>
                    </w:txbxContent>
                  </v:textbox>
                </v:shape>
                <v:shape id="Text Box 1" o:spid="_x0000_s1692" type="#_x0000_t202" style="position:absolute;left:11194;top:16567;width:14174;height:21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" filled="f" stroked="f" strokeweight=".5pt">
                  <v:textbox>
                    <w:txbxContent>
                      <w:p w14:paraId="39CA64C6" w14:textId="77777777" w:rsidR="00053D4A" w:rsidRDefault="00053D4A" w:rsidP="005042E4">
                        <w:pPr>
                          <w:rPr>
                            <w:sz w:val="16"/>
                            <w:szCs w:val="16"/>
                          </w:rPr>
                        </w:pPr>
                        <w:r>
                          <w:rPr>
                            <w:sz w:val="16"/>
                            <w:szCs w:val="16"/>
                          </w:rPr>
                          <w:t>Directionality not detected</w:t>
                        </w:r>
                      </w:p>
                    </w:txbxContent>
                  </v:textbox>
                </v:shape>
                <v:shape id="Text Box 1" o:spid="_x0000_s1693" type="#_x0000_t202" style="position:absolute;top:22533;width:31673;height:4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" filled="f" stroked="f" strokeweight=".5pt">
                  <v:textbox>
                    <w:txbxContent>
                      <w:p w14:paraId="62ED73F9" w14:textId="48EC7FE9" w:rsidR="00053D4A" w:rsidRDefault="00147500" w:rsidP="00B74EBB">
                        <w:pPr>
                          <w:pStyle w:val="FigureCaption"/>
                          <w:rPr>
                            <w:sz w:val="16"/>
                            <w:szCs w:val="16"/>
                          </w:rPr>
                        </w:pPr>
                        <w:bookmarkStart w:id="18" w:name="_Ref158210417"/>
                        <w:r>
                          <w:rPr>
                            <w:b/>
                          </w:rPr>
                          <w:t>Fig.38.</w:t>
                        </w:r>
                        <w:r w:rsidR="00053D4A" w:rsidRPr="009A6EF5">
                          <w:t xml:space="preserve"> </w:t>
                        </w:r>
                        <w:r w:rsidR="00053D4A">
                          <w:t>Type-3 wind</w:t>
                        </w:r>
                        <w:r w:rsidR="00053D4A" w:rsidRPr="009A6EF5">
                          <w:t xml:space="preserve">: </w:t>
                        </w:r>
                        <w:r w:rsidR="00053D4A">
                          <w:t>Sequence component directionality check at DER end (a) Positive (b) Negative (c) Zero</w:t>
                        </w:r>
                        <w:bookmarkEnd w:id="18"/>
                      </w:p>
                    </w:txbxContent>
                  </v:textbox>
                </v:shape>
                <w10:anchorlock/>
              </v:group>
            </w:pict>
          </mc:Fallback>
        </mc:AlternateContent>
      </w:r>
    </w:p>
    <w:p w14:paraId="1E06C69F" w14:textId="3F1A19D4" w:rsidR="0066526A" w:rsidRDefault="00821241" w:rsidP="007B39BD">
      <w:r>
        <w:rPr>
          <w:noProof/>
          <w:lang w:val="en-IN" w:eastAsia="en-IN"/>
        </w:rPr>
        <w:lastRenderedPageBreak/>
        <mc:AlternateContent>
          <mc:Choice Requires="wpc">
            <w:drawing>
              <wp:inline distT="0" distB="0" distL="0" distR="0" wp14:anchorId="05D62697" wp14:editId="4FF42299">
                <wp:extent cx="3103245" cy="3769868"/>
                <wp:effectExtent l="0" t="0" r="1905" b="2540"/>
                <wp:docPr id="681753735"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97874976" name="Text Box 8"/>
                        <wps:cNvSpPr txBox="1"/>
                        <wps:spPr>
                          <a:xfrm rot="16200000">
                            <a:off x="-501968" y="1543118"/>
                            <a:ext cx="1287145" cy="283210"/>
                          </a:xfrm>
                          <a:prstGeom prst="rect">
                            <a:avLst/>
                          </a:prstGeom>
                          <a:noFill/>
                          <a:ln w="6350">
                            <a:noFill/>
                          </a:ln>
                        </wps:spPr>
                        <wps:txbx>
                          <w:txbxContent>
                            <w:p w14:paraId="7D226353" w14:textId="77777777" w:rsidR="00053D4A" w:rsidRPr="00622222" w:rsidRDefault="00053D4A" w:rsidP="00A36D29">
                              <w:pPr>
                                <w:rPr>
                                  <w:sz w:val="16"/>
                                  <w:szCs w:val="16"/>
                                </w:rPr>
                              </w:pPr>
                              <w:r w:rsidRPr="00622222">
                                <w:rPr>
                                  <w:sz w:val="16"/>
                                  <w:szCs w:val="16"/>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55611696" name="Text Box 10"/>
                        <wps:cNvSpPr txBox="1"/>
                        <wps:spPr>
                          <a:xfrm>
                            <a:off x="1856740" y="11229"/>
                            <a:ext cx="1246505" cy="213360"/>
                          </a:xfrm>
                          <a:prstGeom prst="rect">
                            <a:avLst/>
                          </a:prstGeom>
                          <a:noFill/>
                          <a:ln w="6350">
                            <a:noFill/>
                          </a:ln>
                        </wps:spPr>
                        <wps:txbx>
                          <w:txbxContent>
                            <w:p w14:paraId="58D19376" w14:textId="77777777" w:rsidR="00053D4A" w:rsidRPr="00E86007" w:rsidRDefault="00053D4A" w:rsidP="001E178D">
                              <w:pPr>
                                <w:rPr>
                                  <w:sz w:val="16"/>
                                  <w:szCs w:val="16"/>
                                </w:rPr>
                              </w:pPr>
                              <w:r w:rsidRPr="00E86007">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893143398" name="Group 1893143398"/>
                        <wpg:cNvGrpSpPr/>
                        <wpg:grpSpPr>
                          <a:xfrm>
                            <a:off x="209783" y="169064"/>
                            <a:ext cx="2886888" cy="3039264"/>
                            <a:chOff x="333371" y="169084"/>
                            <a:chExt cx="2763582" cy="2701096"/>
                          </a:xfrm>
                        </wpg:grpSpPr>
                        <pic:pic xmlns:pic="http://schemas.openxmlformats.org/drawingml/2006/picture">
                          <pic:nvPicPr>
                            <pic:cNvPr id="1632275784" name="Picture 1632275784" descr="A diagram of a positive sequence&#10;&#10;Description automatically generated">
                              <a:extLst>
                                <a:ext uri="{FF2B5EF4-FFF2-40B4-BE49-F238E27FC236}">
                                  <a16:creationId xmlns:a16="http://schemas.microsoft.com/office/drawing/2014/main" id="{A9E37170-9AC8-B2DC-845A-23C660206385}"/>
                                </a:ext>
                              </a:extLst>
                            </pic:cNvPr>
                            <pic:cNvPicPr>
                              <a:picLocks noChangeAspect="1"/>
                            </pic:cNvPicPr>
                          </pic:nvPicPr>
                          <pic:blipFill rotWithShape="1">
                            <a:blip r:embed="rId115"/>
                            <a:srcRect l="9313" t="8990" r="5915" b="76026"/>
                            <a:stretch/>
                          </pic:blipFill>
                          <pic:spPr>
                            <a:xfrm>
                              <a:off x="340847" y="211275"/>
                              <a:ext cx="2728945" cy="387870"/>
                            </a:xfrm>
                            <a:prstGeom prst="rect">
                              <a:avLst/>
                            </a:prstGeom>
                          </pic:spPr>
                        </pic:pic>
                        <pic:pic xmlns:pic="http://schemas.openxmlformats.org/drawingml/2006/picture">
                          <pic:nvPicPr>
                            <pic:cNvPr id="1682836183" name="Picture 1682836183" descr="A diagram of a positive sequence&#10;&#10;Description automatically generated">
                              <a:extLst>
                                <a:ext uri="{FF2B5EF4-FFF2-40B4-BE49-F238E27FC236}">
                                  <a16:creationId xmlns:a16="http://schemas.microsoft.com/office/drawing/2014/main" id="{A9E37170-9AC8-B2DC-845A-23C660206385}"/>
                                </a:ext>
                              </a:extLst>
                            </pic:cNvPr>
                            <pic:cNvPicPr>
                              <a:picLocks noChangeAspect="1"/>
                            </pic:cNvPicPr>
                          </pic:nvPicPr>
                          <pic:blipFill rotWithShape="1">
                            <a:blip r:embed="rId115"/>
                            <a:srcRect l="9796" t="30914" r="6169" b="54631"/>
                            <a:stretch/>
                          </pic:blipFill>
                          <pic:spPr>
                            <a:xfrm>
                              <a:off x="361626" y="764217"/>
                              <a:ext cx="2708565" cy="423208"/>
                            </a:xfrm>
                            <a:prstGeom prst="rect">
                              <a:avLst/>
                            </a:prstGeom>
                          </pic:spPr>
                        </pic:pic>
                        <pic:pic xmlns:pic="http://schemas.openxmlformats.org/drawingml/2006/picture">
                          <pic:nvPicPr>
                            <pic:cNvPr id="1549121532" name="Picture 1549121532" descr="A diagram of a positive sequence&#10;&#10;Description automatically generated">
                              <a:extLst>
                                <a:ext uri="{FF2B5EF4-FFF2-40B4-BE49-F238E27FC236}">
                                  <a16:creationId xmlns:a16="http://schemas.microsoft.com/office/drawing/2014/main" id="{A9E37170-9AC8-B2DC-845A-23C660206385}"/>
                                </a:ext>
                              </a:extLst>
                            </pic:cNvPr>
                            <pic:cNvPicPr>
                              <a:picLocks noChangeAspect="1"/>
                            </pic:cNvPicPr>
                          </pic:nvPicPr>
                          <pic:blipFill rotWithShape="1">
                            <a:blip r:embed="rId115"/>
                            <a:srcRect l="9289" t="52621" r="7336" b="31566"/>
                            <a:stretch/>
                          </pic:blipFill>
                          <pic:spPr>
                            <a:xfrm>
                              <a:off x="367609" y="1442983"/>
                              <a:ext cx="2729344" cy="458082"/>
                            </a:xfrm>
                            <a:prstGeom prst="rect">
                              <a:avLst/>
                            </a:prstGeom>
                          </pic:spPr>
                        </pic:pic>
                        <pic:pic xmlns:pic="http://schemas.openxmlformats.org/drawingml/2006/picture">
                          <pic:nvPicPr>
                            <pic:cNvPr id="994473340" name="Picture 994473340" descr="A diagram of a positive sequence&#10;&#10;Description automatically generated">
                              <a:extLst>
                                <a:ext uri="{FF2B5EF4-FFF2-40B4-BE49-F238E27FC236}">
                                  <a16:creationId xmlns:a16="http://schemas.microsoft.com/office/drawing/2014/main" id="{A9E37170-9AC8-B2DC-845A-23C660206385}"/>
                                </a:ext>
                              </a:extLst>
                            </pic:cNvPr>
                            <pic:cNvPicPr>
                              <a:picLocks noChangeAspect="1"/>
                            </pic:cNvPicPr>
                          </pic:nvPicPr>
                          <pic:blipFill rotWithShape="1">
                            <a:blip r:embed="rId115"/>
                            <a:srcRect l="9522" t="74588" r="6871" b="10819"/>
                            <a:stretch/>
                          </pic:blipFill>
                          <pic:spPr>
                            <a:xfrm>
                              <a:off x="333371" y="2088101"/>
                              <a:ext cx="2763582" cy="477259"/>
                            </a:xfrm>
                            <a:prstGeom prst="rect">
                              <a:avLst/>
                            </a:prstGeom>
                          </pic:spPr>
                        </pic:pic>
                        <wps:wsp>
                          <wps:cNvPr id="1328418264" name="Straight Connector 1328418264"/>
                          <wps:cNvCnPr/>
                          <wps:spPr>
                            <a:xfrm>
                              <a:off x="954477" y="169180"/>
                              <a:ext cx="0" cy="2424612"/>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470125011" name="Text Box 8"/>
                          <wps:cNvSpPr txBox="1"/>
                          <wps:spPr>
                            <a:xfrm>
                              <a:off x="1424506" y="541609"/>
                              <a:ext cx="1052195" cy="212725"/>
                            </a:xfrm>
                            <a:prstGeom prst="rect">
                              <a:avLst/>
                            </a:prstGeom>
                            <a:noFill/>
                            <a:ln w="6350">
                              <a:noFill/>
                            </a:ln>
                          </wps:spPr>
                          <wps:txbx>
                            <w:txbxContent>
                              <w:p w14:paraId="4876D863" w14:textId="77777777" w:rsidR="00053D4A" w:rsidRDefault="00053D4A" w:rsidP="00793DE0">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186608" name="Text Box 8"/>
                          <wps:cNvSpPr txBox="1"/>
                          <wps:spPr>
                            <a:xfrm>
                              <a:off x="1364564" y="1125101"/>
                              <a:ext cx="1052195" cy="212725"/>
                            </a:xfrm>
                            <a:prstGeom prst="rect">
                              <a:avLst/>
                            </a:prstGeom>
                            <a:noFill/>
                            <a:ln w="6350">
                              <a:noFill/>
                            </a:ln>
                          </wps:spPr>
                          <wps:txbx>
                            <w:txbxContent>
                              <w:p w14:paraId="1DF3E3EB" w14:textId="77777777" w:rsidR="00053D4A" w:rsidRDefault="00053D4A" w:rsidP="00793DE0">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81094674" name="Text Box 8"/>
                          <wps:cNvSpPr txBox="1"/>
                          <wps:spPr>
                            <a:xfrm>
                              <a:off x="1346039" y="1813454"/>
                              <a:ext cx="1052195" cy="212725"/>
                            </a:xfrm>
                            <a:prstGeom prst="rect">
                              <a:avLst/>
                            </a:prstGeom>
                            <a:noFill/>
                            <a:ln w="6350">
                              <a:noFill/>
                            </a:ln>
                          </wps:spPr>
                          <wps:txbx>
                            <w:txbxContent>
                              <w:p w14:paraId="394365C4" w14:textId="77777777" w:rsidR="00053D4A" w:rsidRDefault="00053D4A" w:rsidP="00793DE0">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2979819" name="Text Box 8"/>
                          <wps:cNvSpPr txBox="1"/>
                          <wps:spPr>
                            <a:xfrm>
                              <a:off x="1346039" y="2565358"/>
                              <a:ext cx="1052195" cy="212090"/>
                            </a:xfrm>
                            <a:prstGeom prst="rect">
                              <a:avLst/>
                            </a:prstGeom>
                            <a:noFill/>
                            <a:ln w="6350">
                              <a:noFill/>
                            </a:ln>
                          </wps:spPr>
                          <wps:txbx>
                            <w:txbxContent>
                              <w:p w14:paraId="35B0739C" w14:textId="77777777" w:rsidR="00053D4A" w:rsidRDefault="00053D4A" w:rsidP="00A302ED">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971438888" name="Text Box 8"/>
                          <wps:cNvSpPr txBox="1"/>
                          <wps:spPr>
                            <a:xfrm>
                              <a:off x="1643370" y="614688"/>
                              <a:ext cx="401320" cy="283210"/>
                            </a:xfrm>
                            <a:prstGeom prst="rect">
                              <a:avLst/>
                            </a:prstGeom>
                            <a:noFill/>
                            <a:ln w="6350">
                              <a:noFill/>
                            </a:ln>
                          </wps:spPr>
                          <wps:txbx>
                            <w:txbxContent>
                              <w:p w14:paraId="16ED856F" w14:textId="77777777" w:rsidR="00053D4A" w:rsidRPr="0028746F" w:rsidRDefault="00053D4A" w:rsidP="00D738F4">
                                <w:pPr>
                                  <w:rPr>
                                    <w:sz w:val="16"/>
                                    <w:szCs w:val="16"/>
                                  </w:rPr>
                                </w:pPr>
                                <w:r w:rsidRPr="0028746F">
                                  <w:rPr>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7795967" name="Text Box 8"/>
                          <wps:cNvSpPr txBox="1"/>
                          <wps:spPr>
                            <a:xfrm>
                              <a:off x="1673335" y="1247890"/>
                              <a:ext cx="401320" cy="283210"/>
                            </a:xfrm>
                            <a:prstGeom prst="rect">
                              <a:avLst/>
                            </a:prstGeom>
                            <a:noFill/>
                            <a:ln w="6350">
                              <a:noFill/>
                            </a:ln>
                          </wps:spPr>
                          <wps:txbx>
                            <w:txbxContent>
                              <w:p w14:paraId="53FEA413" w14:textId="0ECA25BB" w:rsidR="00053D4A" w:rsidRPr="0028746F" w:rsidRDefault="00053D4A" w:rsidP="00D738F4">
                                <w:pPr>
                                  <w:rPr>
                                    <w:sz w:val="16"/>
                                    <w:szCs w:val="16"/>
                                  </w:rPr>
                                </w:pPr>
                                <w:r w:rsidRPr="0028746F">
                                  <w:rPr>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2277763" name="Text Box 8"/>
                          <wps:cNvSpPr txBox="1"/>
                          <wps:spPr>
                            <a:xfrm>
                              <a:off x="1653413" y="1906876"/>
                              <a:ext cx="401320" cy="283210"/>
                            </a:xfrm>
                            <a:prstGeom prst="rect">
                              <a:avLst/>
                            </a:prstGeom>
                            <a:noFill/>
                            <a:ln w="6350">
                              <a:noFill/>
                            </a:ln>
                          </wps:spPr>
                          <wps:txbx>
                            <w:txbxContent>
                              <w:p w14:paraId="14727974" w14:textId="7B728DA4" w:rsidR="00053D4A" w:rsidRPr="0028746F" w:rsidRDefault="00053D4A" w:rsidP="00D738F4">
                                <w:pPr>
                                  <w:rPr>
                                    <w:sz w:val="16"/>
                                    <w:szCs w:val="16"/>
                                  </w:rPr>
                                </w:pPr>
                                <w:r w:rsidRPr="0028746F">
                                  <w:rPr>
                                    <w:sz w:val="16"/>
                                    <w:szCs w:val="16"/>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0630006" name="Text Box 8"/>
                          <wps:cNvSpPr txBox="1"/>
                          <wps:spPr>
                            <a:xfrm>
                              <a:off x="1615661" y="2671884"/>
                              <a:ext cx="401320" cy="198296"/>
                            </a:xfrm>
                            <a:prstGeom prst="rect">
                              <a:avLst/>
                            </a:prstGeom>
                            <a:noFill/>
                            <a:ln w="6350">
                              <a:noFill/>
                            </a:ln>
                          </wps:spPr>
                          <wps:txbx>
                            <w:txbxContent>
                              <w:p w14:paraId="095934D6" w14:textId="31ABC03B" w:rsidR="00053D4A" w:rsidRPr="0028746F" w:rsidRDefault="00053D4A" w:rsidP="00466E61">
                                <w:pPr>
                                  <w:rPr>
                                    <w:sz w:val="16"/>
                                    <w:szCs w:val="16"/>
                                  </w:rPr>
                                </w:pPr>
                                <w:r w:rsidRPr="0028746F">
                                  <w:rPr>
                                    <w:sz w:val="16"/>
                                    <w:szCs w:val="16"/>
                                  </w:rPr>
                                  <w:t>(d)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2961999" name="Text Box 10"/>
                          <wps:cNvSpPr txBox="1"/>
                          <wps:spPr>
                            <a:xfrm>
                              <a:off x="1066690" y="806446"/>
                              <a:ext cx="1710690" cy="241300"/>
                            </a:xfrm>
                            <a:prstGeom prst="rect">
                              <a:avLst/>
                            </a:prstGeom>
                            <a:noFill/>
                            <a:ln w="6350">
                              <a:noFill/>
                            </a:ln>
                          </wps:spPr>
                          <wps:txbx>
                            <w:txbxContent>
                              <w:p w14:paraId="371AE12A" w14:textId="77777777" w:rsidR="00053D4A" w:rsidRPr="00622222" w:rsidRDefault="00053D4A" w:rsidP="00AC7675">
                                <w:pPr>
                                  <w:rPr>
                                    <w:sz w:val="16"/>
                                    <w:szCs w:val="16"/>
                                  </w:rPr>
                                </w:pPr>
                                <w:r w:rsidRPr="00622222">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38226598" name="Text Box 10"/>
                          <wps:cNvSpPr txBox="1"/>
                          <wps:spPr>
                            <a:xfrm>
                              <a:off x="1094400" y="2156324"/>
                              <a:ext cx="1710690" cy="240665"/>
                            </a:xfrm>
                            <a:prstGeom prst="rect">
                              <a:avLst/>
                            </a:prstGeom>
                            <a:noFill/>
                            <a:ln w="6350">
                              <a:noFill/>
                            </a:ln>
                          </wps:spPr>
                          <wps:txbx>
                            <w:txbxContent>
                              <w:p w14:paraId="714220E2" w14:textId="77777777" w:rsidR="00053D4A" w:rsidRPr="00622222" w:rsidRDefault="00053D4A" w:rsidP="001E178D">
                                <w:pPr>
                                  <w:rPr>
                                    <w:sz w:val="16"/>
                                    <w:szCs w:val="16"/>
                                  </w:rPr>
                                </w:pPr>
                                <w:r w:rsidRPr="00622222">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1644139" name="Text Box 11"/>
                          <wps:cNvSpPr txBox="1"/>
                          <wps:spPr>
                            <a:xfrm>
                              <a:off x="547145" y="2547134"/>
                              <a:ext cx="831215" cy="247650"/>
                            </a:xfrm>
                            <a:prstGeom prst="rect">
                              <a:avLst/>
                            </a:prstGeom>
                            <a:noFill/>
                            <a:ln w="6350">
                              <a:noFill/>
                            </a:ln>
                          </wps:spPr>
                          <wps:txbx>
                            <w:txbxContent>
                              <w:p w14:paraId="0967FF1E" w14:textId="77777777" w:rsidR="00053D4A" w:rsidRPr="00622222" w:rsidRDefault="00053D4A" w:rsidP="001E178D">
                                <w:pPr>
                                  <w:rPr>
                                    <w:sz w:val="16"/>
                                    <w:szCs w:val="16"/>
                                  </w:rPr>
                                </w:pPr>
                                <w:r w:rsidRPr="00622222">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2364217" name="Straight Arrow Connector 62364217"/>
                          <wps:cNvCnPr/>
                          <wps:spPr>
                            <a:xfrm flipH="1">
                              <a:off x="1219200" y="169084"/>
                              <a:ext cx="727364" cy="194126"/>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9361254" name="Straight Arrow Connector 1889361254"/>
                          <wps:cNvCnPr/>
                          <wps:spPr>
                            <a:xfrm flipH="1">
                              <a:off x="1364564" y="1360738"/>
                              <a:ext cx="866018" cy="23480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87040739" name="Text Box 10"/>
                          <wps:cNvSpPr txBox="1"/>
                          <wps:spPr>
                            <a:xfrm>
                              <a:off x="2248409" y="1187425"/>
                              <a:ext cx="801135" cy="394703"/>
                            </a:xfrm>
                            <a:prstGeom prst="rect">
                              <a:avLst/>
                            </a:prstGeom>
                            <a:noFill/>
                            <a:ln w="6350">
                              <a:noFill/>
                            </a:ln>
                          </wps:spPr>
                          <wps:txbx>
                            <w:txbxContent>
                              <w:p w14:paraId="08AFD562" w14:textId="77777777" w:rsidR="00053D4A" w:rsidRPr="00622222" w:rsidRDefault="00053D4A" w:rsidP="0036320F">
                                <w:pPr>
                                  <w:rPr>
                                    <w:sz w:val="16"/>
                                    <w:szCs w:val="16"/>
                                  </w:rPr>
                                </w:pPr>
                                <w:r w:rsidRPr="00622222">
                                  <w:rPr>
                                    <w:sz w:val="16"/>
                                    <w:szCs w:val="16"/>
                                  </w:rPr>
                                  <w:t>Directionality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1985825533" name="Text Box 1985825533"/>
                        <wps:cNvSpPr txBox="1"/>
                        <wps:spPr>
                          <a:xfrm>
                            <a:off x="0" y="3075215"/>
                            <a:ext cx="3103245" cy="670024"/>
                          </a:xfrm>
                          <a:prstGeom prst="rect">
                            <a:avLst/>
                          </a:prstGeom>
                          <a:noFill/>
                          <a:ln w="6350">
                            <a:noFill/>
                          </a:ln>
                        </wps:spPr>
                        <wps:txbx>
                          <w:txbxContent>
                            <w:p w14:paraId="651AD607" w14:textId="26278730" w:rsidR="00053D4A" w:rsidRDefault="00147500" w:rsidP="00B74EBB">
                              <w:pPr>
                                <w:pStyle w:val="FigureCaption"/>
                              </w:pPr>
                              <w:bookmarkStart w:id="19" w:name="_Ref156334007"/>
                              <w:r>
                                <w:rPr>
                                  <w:b/>
                                </w:rPr>
                                <w:t>Fig.39.</w:t>
                              </w:r>
                              <w:r w:rsidR="00053D4A" w:rsidRPr="009A6EF5">
                                <w:t xml:space="preserve"> </w:t>
                              </w:r>
                              <w:r w:rsidR="00053D4A">
                                <w:t>Type-3 wind</w:t>
                              </w:r>
                              <w:r w:rsidR="00053D4A" w:rsidRPr="009A6EF5">
                                <w:t xml:space="preserve">: </w:t>
                              </w:r>
                              <w:r w:rsidR="00053D4A">
                                <w:t xml:space="preserve">impact of DER infeed on positive sequence method (a) Grid side with 10% DER infeed (b) DER side with 10% DER infeed (c) Grid side with 20% DER infeed (d) DER side with 20% DER infeed </w:t>
                              </w:r>
                              <w:bookmarkEnd w:id="1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5D62697" id="Canvas 48" o:spid="_x0000_s1694" editas="canvas" style="width:244.35pt;height:296.85pt;mso-position-horizontal-relative:char;mso-position-vertical-relative:line" coordsize="31032,376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">
                <v:shape id="_x0000_s1695" type="#_x0000_t75" style="position:absolute;width:31032;height:37693;visibility:visible;mso-wrap-style:square" filled="t">
                  <v:fill o:detectmouseclick="t"/>
                  <v:path o:connecttype="none"/>
                </v:shape>
                <v:shape id="_x0000_s1696" type="#_x0000_t202" style="position:absolute;left:-5020;top:15431;width:12871;height:28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" filled="f" stroked="f" strokeweight=".5pt">
                  <v:textbox>
                    <w:txbxContent>
                      <w:p w14:paraId="7D226353" w14:textId="77777777" w:rsidR="00053D4A" w:rsidRPr="00622222" w:rsidRDefault="00053D4A" w:rsidP="00A36D29">
                        <w:pPr>
                          <w:rPr>
                            <w:sz w:val="16"/>
                            <w:szCs w:val="16"/>
                          </w:rPr>
                        </w:pPr>
                        <w:r w:rsidRPr="00622222">
                          <w:rPr>
                            <w:sz w:val="16"/>
                            <w:szCs w:val="16"/>
                          </w:rPr>
                          <w:t>Directionality criteria</w:t>
                        </w:r>
                      </w:p>
                    </w:txbxContent>
                  </v:textbox>
                </v:shape>
                <v:shape id="Text Box 10" o:spid="_x0000_s1697" type="#_x0000_t202" style="position:absolute;left:18567;top:112;width:12465;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" filled="f" stroked="f" strokeweight=".5pt">
                  <v:textbox>
                    <w:txbxContent>
                      <w:p w14:paraId="58D19376" w14:textId="77777777" w:rsidR="00053D4A" w:rsidRPr="00E86007" w:rsidRDefault="00053D4A" w:rsidP="001E178D">
                        <w:pPr>
                          <w:rPr>
                            <w:sz w:val="16"/>
                            <w:szCs w:val="16"/>
                          </w:rPr>
                        </w:pPr>
                        <w:r w:rsidRPr="00E86007">
                          <w:rPr>
                            <w:sz w:val="16"/>
                            <w:szCs w:val="16"/>
                          </w:rPr>
                          <w:t>Directionality detected</w:t>
                        </w:r>
                      </w:p>
                    </w:txbxContent>
                  </v:textbox>
                </v:shape>
                <v:group id="Group 1893143398" o:spid="_x0000_s1698" style="position:absolute;left:2097;top:1690;width:28869;height:30393" coordorigin="3333,1690" coordsize="27635,27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">
                  <v:shape id="Picture 1632275784" o:spid="_x0000_s1699" type="#_x0000_t75" alt="A diagram of a positive sequence&#10;&#10;Description automatically generated" style="position:absolute;left:3408;top:2112;width:27289;height:3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">
                    <v:imagedata r:id="rId116" o:title="A diagram of a positive sequence&#10;&#10;Description automatically generated" croptop="5892f" cropbottom="49824f" cropleft="6103f" cropright="3876f"/>
                  </v:shape>
                  <v:shape id="Picture 1682836183" o:spid="_x0000_s1700" type="#_x0000_t75" alt="A diagram of a positive sequence&#10;&#10;Description automatically generated" style="position:absolute;left:3616;top:7642;width:27085;height:4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">
                    <v:imagedata r:id="rId116" o:title="A diagram of a positive sequence&#10;&#10;Description automatically generated" croptop="20260f" cropbottom="35803f" cropleft="6420f" cropright="4043f"/>
                  </v:shape>
                  <v:shape id="Picture 1549121532" o:spid="_x0000_s1701" type="#_x0000_t75" alt="A diagram of a positive sequence&#10;&#10;Description automatically generated" style="position:absolute;left:3676;top:14429;width:27293;height:4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">
                    <v:imagedata r:id="rId116" o:title="A diagram of a positive sequence&#10;&#10;Description automatically generated" croptop="34486f" cropbottom="20687f" cropleft="6088f" cropright="4808f"/>
                  </v:shape>
                  <v:shape id="Picture 994473340" o:spid="_x0000_s1702" type="#_x0000_t75" alt="A diagram of a positive sequence&#10;&#10;Description automatically generated" style="position:absolute;left:3333;top:20881;width:27636;height:4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">
                    <v:imagedata r:id="rId116" o:title="A diagram of a positive sequence&#10;&#10;Description automatically generated" croptop="48882f" cropbottom="7090f" cropleft="6240f" cropright="4503f"/>
                  </v:shape>
                  <v:line id="Straight Connector 1328418264" o:spid="_x0000_s1703" style="position:absolute;visibility:visible;mso-wrap-style:square" from="9544,1691" to="9544,25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" strokecolor="black [3213]" strokeweight="1.5pt">
                    <v:stroke dashstyle="dash" joinstyle="miter"/>
                  </v:line>
                  <v:shape id="_x0000_s1704" type="#_x0000_t202" style="position:absolute;left:14245;top:5416;width:1052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" filled="f" stroked="f" strokeweight=".5pt">
                    <v:textbox>
                      <w:txbxContent>
                        <w:p w14:paraId="4876D863" w14:textId="77777777" w:rsidR="00053D4A" w:rsidRDefault="00053D4A" w:rsidP="00793DE0">
                          <w:pPr>
                            <w:rPr>
                              <w:sz w:val="16"/>
                              <w:szCs w:val="16"/>
                            </w:rPr>
                          </w:pPr>
                          <w:r>
                            <w:rPr>
                              <w:sz w:val="16"/>
                              <w:szCs w:val="16"/>
                            </w:rPr>
                            <w:t>Sample number</w:t>
                          </w:r>
                        </w:p>
                      </w:txbxContent>
                    </v:textbox>
                  </v:shape>
                  <v:shape id="_x0000_s1705" type="#_x0000_t202" style="position:absolute;left:13645;top:11251;width:1052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" filled="f" stroked="f" strokeweight=".5pt">
                    <v:textbox>
                      <w:txbxContent>
                        <w:p w14:paraId="1DF3E3EB" w14:textId="77777777" w:rsidR="00053D4A" w:rsidRDefault="00053D4A" w:rsidP="00793DE0">
                          <w:pPr>
                            <w:rPr>
                              <w:sz w:val="16"/>
                              <w:szCs w:val="16"/>
                            </w:rPr>
                          </w:pPr>
                          <w:r>
                            <w:rPr>
                              <w:sz w:val="16"/>
                              <w:szCs w:val="16"/>
                            </w:rPr>
                            <w:t>Sample number</w:t>
                          </w:r>
                        </w:p>
                      </w:txbxContent>
                    </v:textbox>
                  </v:shape>
                  <v:shape id="_x0000_s1706" type="#_x0000_t202" style="position:absolute;left:13460;top:18134;width:1052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" filled="f" stroked="f" strokeweight=".5pt">
                    <v:textbox>
                      <w:txbxContent>
                        <w:p w14:paraId="394365C4" w14:textId="77777777" w:rsidR="00053D4A" w:rsidRDefault="00053D4A" w:rsidP="00793DE0">
                          <w:pPr>
                            <w:rPr>
                              <w:sz w:val="16"/>
                              <w:szCs w:val="16"/>
                            </w:rPr>
                          </w:pPr>
                          <w:r>
                            <w:rPr>
                              <w:sz w:val="16"/>
                              <w:szCs w:val="16"/>
                            </w:rPr>
                            <w:t>Sample number</w:t>
                          </w:r>
                        </w:p>
                      </w:txbxContent>
                    </v:textbox>
                  </v:shape>
                  <v:shape id="_x0000_s1707" type="#_x0000_t202" style="position:absolute;left:13460;top:25653;width:10522;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" filled="f" stroked="f" strokeweight=".5pt">
                    <v:textbox>
                      <w:txbxContent>
                        <w:p w14:paraId="35B0739C" w14:textId="77777777" w:rsidR="00053D4A" w:rsidRDefault="00053D4A" w:rsidP="00A302ED">
                          <w:pPr>
                            <w:rPr>
                              <w:sz w:val="16"/>
                              <w:szCs w:val="16"/>
                            </w:rPr>
                          </w:pPr>
                          <w:r>
                            <w:rPr>
                              <w:sz w:val="16"/>
                              <w:szCs w:val="16"/>
                            </w:rPr>
                            <w:t>Sample number</w:t>
                          </w:r>
                        </w:p>
                      </w:txbxContent>
                    </v:textbox>
                  </v:shape>
                  <v:shape id="_x0000_s1708" type="#_x0000_t202" style="position:absolute;left:16433;top:6146;width:4013;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" filled="f" stroked="f" strokeweight=".5pt">
                    <v:textbox>
                      <w:txbxContent>
                        <w:p w14:paraId="16ED856F" w14:textId="77777777" w:rsidR="00053D4A" w:rsidRPr="0028746F" w:rsidRDefault="00053D4A" w:rsidP="00D738F4">
                          <w:pPr>
                            <w:rPr>
                              <w:sz w:val="16"/>
                              <w:szCs w:val="16"/>
                            </w:rPr>
                          </w:pPr>
                          <w:r w:rsidRPr="0028746F">
                            <w:rPr>
                              <w:sz w:val="16"/>
                              <w:szCs w:val="16"/>
                            </w:rPr>
                            <w:t>(a)</w:t>
                          </w:r>
                        </w:p>
                      </w:txbxContent>
                    </v:textbox>
                  </v:shape>
                  <v:shape id="_x0000_s1709" type="#_x0000_t202" style="position:absolute;left:16733;top:12478;width:4013;height:2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" filled="f" stroked="f" strokeweight=".5pt">
                    <v:textbox>
                      <w:txbxContent>
                        <w:p w14:paraId="53FEA413" w14:textId="0ECA25BB" w:rsidR="00053D4A" w:rsidRPr="0028746F" w:rsidRDefault="00053D4A" w:rsidP="00D738F4">
                          <w:pPr>
                            <w:rPr>
                              <w:sz w:val="16"/>
                              <w:szCs w:val="16"/>
                            </w:rPr>
                          </w:pPr>
                          <w:r w:rsidRPr="0028746F">
                            <w:rPr>
                              <w:sz w:val="16"/>
                              <w:szCs w:val="16"/>
                            </w:rPr>
                            <w:t>(b)</w:t>
                          </w:r>
                        </w:p>
                      </w:txbxContent>
                    </v:textbox>
                  </v:shape>
                  <v:shape id="_x0000_s1710" type="#_x0000_t202" style="position:absolute;left:16534;top:19068;width:4013;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" filled="f" stroked="f" strokeweight=".5pt">
                    <v:textbox>
                      <w:txbxContent>
                        <w:p w14:paraId="14727974" w14:textId="7B728DA4" w:rsidR="00053D4A" w:rsidRPr="0028746F" w:rsidRDefault="00053D4A" w:rsidP="00D738F4">
                          <w:pPr>
                            <w:rPr>
                              <w:sz w:val="16"/>
                              <w:szCs w:val="16"/>
                            </w:rPr>
                          </w:pPr>
                          <w:r w:rsidRPr="0028746F">
                            <w:rPr>
                              <w:sz w:val="16"/>
                              <w:szCs w:val="16"/>
                            </w:rPr>
                            <w:t>(c)</w:t>
                          </w:r>
                        </w:p>
                      </w:txbxContent>
                    </v:textbox>
                  </v:shape>
                  <v:shape id="_x0000_s1711" type="#_x0000_t202" style="position:absolute;left:16156;top:26718;width:4013;height:19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" filled="f" stroked="f" strokeweight=".5pt">
                    <v:textbox>
                      <w:txbxContent>
                        <w:p w14:paraId="095934D6" w14:textId="31ABC03B" w:rsidR="00053D4A" w:rsidRPr="0028746F" w:rsidRDefault="00053D4A" w:rsidP="00466E61">
                          <w:pPr>
                            <w:rPr>
                              <w:sz w:val="16"/>
                              <w:szCs w:val="16"/>
                            </w:rPr>
                          </w:pPr>
                          <w:r w:rsidRPr="0028746F">
                            <w:rPr>
                              <w:sz w:val="16"/>
                              <w:szCs w:val="16"/>
                            </w:rPr>
                            <w:t>(d)</w:t>
                          </w:r>
                        </w:p>
                      </w:txbxContent>
                    </v:textbox>
                  </v:shape>
                  <v:shape id="Text Box 10" o:spid="_x0000_s1712" type="#_x0000_t202" style="position:absolute;left:10666;top:8064;width:1710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" filled="f" stroked="f" strokeweight=".5pt">
                    <v:textbox>
                      <w:txbxContent>
                        <w:p w14:paraId="371AE12A" w14:textId="77777777" w:rsidR="00053D4A" w:rsidRPr="00622222" w:rsidRDefault="00053D4A" w:rsidP="00AC7675">
                          <w:pPr>
                            <w:rPr>
                              <w:sz w:val="16"/>
                              <w:szCs w:val="16"/>
                            </w:rPr>
                          </w:pPr>
                          <w:r w:rsidRPr="00622222">
                            <w:rPr>
                              <w:sz w:val="16"/>
                              <w:szCs w:val="16"/>
                            </w:rPr>
                            <w:t>Directionality not detected</w:t>
                          </w:r>
                        </w:p>
                      </w:txbxContent>
                    </v:textbox>
                  </v:shape>
                  <v:shape id="Text Box 10" o:spid="_x0000_s1713" type="#_x0000_t202" style="position:absolute;left:10944;top:21563;width:1710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" filled="f" stroked="f" strokeweight=".5pt">
                    <v:textbox>
                      <w:txbxContent>
                        <w:p w14:paraId="714220E2" w14:textId="77777777" w:rsidR="00053D4A" w:rsidRPr="00622222" w:rsidRDefault="00053D4A" w:rsidP="001E178D">
                          <w:pPr>
                            <w:rPr>
                              <w:sz w:val="16"/>
                              <w:szCs w:val="16"/>
                            </w:rPr>
                          </w:pPr>
                          <w:r w:rsidRPr="00622222">
                            <w:rPr>
                              <w:sz w:val="16"/>
                              <w:szCs w:val="16"/>
                            </w:rPr>
                            <w:t>Directionality not detected</w:t>
                          </w:r>
                        </w:p>
                      </w:txbxContent>
                    </v:textbox>
                  </v:shape>
                  <v:shape id="_x0000_s1714" type="#_x0000_t202" style="position:absolute;left:5471;top:25471;width:831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" filled="f" stroked="f" strokeweight=".5pt">
                    <v:textbox>
                      <w:txbxContent>
                        <w:p w14:paraId="0967FF1E" w14:textId="77777777" w:rsidR="00053D4A" w:rsidRPr="00622222" w:rsidRDefault="00053D4A" w:rsidP="001E178D">
                          <w:pPr>
                            <w:rPr>
                              <w:sz w:val="16"/>
                              <w:szCs w:val="16"/>
                            </w:rPr>
                          </w:pPr>
                          <w:r w:rsidRPr="00622222">
                            <w:rPr>
                              <w:sz w:val="16"/>
                              <w:szCs w:val="16"/>
                            </w:rPr>
                            <w:t>Fault instance</w:t>
                          </w:r>
                        </w:p>
                      </w:txbxContent>
                    </v:textbox>
                  </v:shape>
                  <v:shape id="Straight Arrow Connector 62364217" o:spid="_x0000_s1715" type="#_x0000_t32" style="position:absolute;left:12192;top:1690;width:7273;height:194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" strokecolor="black [3213]" strokeweight="2.25pt">
                    <v:stroke endarrow="block" joinstyle="miter"/>
                  </v:shape>
                  <v:shape id="Straight Arrow Connector 1889361254" o:spid="_x0000_s1716" type="#_x0000_t32" style="position:absolute;left:13645;top:13607;width:8660;height:234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" strokecolor="black [3213]" strokeweight="2.25pt">
                    <v:stroke endarrow="block" joinstyle="miter"/>
                  </v:shape>
                  <v:shape id="Text Box 10" o:spid="_x0000_s1717" type="#_x0000_t202" style="position:absolute;left:22484;top:11874;width:8011;height:3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" filled="f" stroked="f" strokeweight=".5pt">
                    <v:textbox>
                      <w:txbxContent>
                        <w:p w14:paraId="08AFD562" w14:textId="77777777" w:rsidR="00053D4A" w:rsidRPr="00622222" w:rsidRDefault="00053D4A" w:rsidP="0036320F">
                          <w:pPr>
                            <w:rPr>
                              <w:sz w:val="16"/>
                              <w:szCs w:val="16"/>
                            </w:rPr>
                          </w:pPr>
                          <w:r w:rsidRPr="00622222">
                            <w:rPr>
                              <w:sz w:val="16"/>
                              <w:szCs w:val="16"/>
                            </w:rPr>
                            <w:t>Directionality detected</w:t>
                          </w:r>
                        </w:p>
                      </w:txbxContent>
                    </v:textbox>
                  </v:shape>
                </v:group>
                <v:shape id="Text Box 1985825533" o:spid="_x0000_s1718" type="#_x0000_t202" style="position:absolute;top:30752;width:31032;height:6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" filled="f" stroked="f" strokeweight=".5pt">
                  <v:textbox>
                    <w:txbxContent>
                      <w:p w14:paraId="651AD607" w14:textId="26278730" w:rsidR="00053D4A" w:rsidRDefault="00147500" w:rsidP="00B74EBB">
                        <w:pPr>
                          <w:pStyle w:val="FigureCaption"/>
                        </w:pPr>
                        <w:bookmarkStart w:id="20" w:name="_Ref156334007"/>
                        <w:r>
                          <w:rPr>
                            <w:b/>
                          </w:rPr>
                          <w:t>Fig.39.</w:t>
                        </w:r>
                        <w:r w:rsidR="00053D4A" w:rsidRPr="009A6EF5">
                          <w:t xml:space="preserve"> </w:t>
                        </w:r>
                        <w:r w:rsidR="00053D4A">
                          <w:t>Type-3 wind</w:t>
                        </w:r>
                        <w:r w:rsidR="00053D4A" w:rsidRPr="009A6EF5">
                          <w:t xml:space="preserve">: </w:t>
                        </w:r>
                        <w:r w:rsidR="00053D4A">
                          <w:t xml:space="preserve">impact of DER infeed on positive sequence method (a) Grid side with 10% DER infeed (b) DER side with 10% DER infeed (c) Grid side with 20% DER infeed (d) DER side with 20% DER infeed </w:t>
                        </w:r>
                        <w:bookmarkEnd w:id="20"/>
                      </w:p>
                    </w:txbxContent>
                  </v:textbox>
                </v:shape>
                <w10:anchorlock/>
              </v:group>
            </w:pict>
          </mc:Fallback>
        </mc:AlternateContent>
      </w:r>
    </w:p>
    <w:p w14:paraId="64FF14CA" w14:textId="607574C7" w:rsidR="005A0B15" w:rsidRDefault="005A0B15" w:rsidP="007B39BD">
      <w:r>
        <w:rPr>
          <w:noProof/>
          <w:lang w:val="en-IN" w:eastAsia="en-IN"/>
        </w:rPr>
        <mc:AlternateContent>
          <mc:Choice Requires="wpc">
            <w:drawing>
              <wp:inline distT="0" distB="0" distL="0" distR="0" wp14:anchorId="6CD5541D" wp14:editId="26B91F62">
                <wp:extent cx="3248660" cy="4533900"/>
                <wp:effectExtent l="0" t="0" r="8890" b="0"/>
                <wp:docPr id="2137422883" name="Canvas 4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51258730" name="Text Box 8"/>
                        <wps:cNvSpPr txBox="1"/>
                        <wps:spPr>
                          <a:xfrm rot="16200000">
                            <a:off x="-594759" y="890586"/>
                            <a:ext cx="1487677" cy="283210"/>
                          </a:xfrm>
                          <a:prstGeom prst="rect">
                            <a:avLst/>
                          </a:prstGeom>
                          <a:noFill/>
                          <a:ln w="6350">
                            <a:noFill/>
                          </a:ln>
                        </wps:spPr>
                        <wps:txbx>
                          <w:txbxContent>
                            <w:p w14:paraId="74A1BD28" w14:textId="77777777" w:rsidR="00053D4A" w:rsidRPr="00DB7FA5" w:rsidRDefault="00053D4A" w:rsidP="00B17579">
                              <w:pPr>
                                <w:rPr>
                                  <w:sz w:val="16"/>
                                  <w:szCs w:val="16"/>
                                </w:rPr>
                              </w:pPr>
                              <w:r w:rsidRPr="00DB7FA5">
                                <w:rPr>
                                  <w:sz w:val="16"/>
                                  <w:szCs w:val="16"/>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7012658" name="Text Box 8"/>
                        <wps:cNvSpPr txBox="1"/>
                        <wps:spPr>
                          <a:xfrm>
                            <a:off x="1563662" y="3439886"/>
                            <a:ext cx="401320" cy="261256"/>
                          </a:xfrm>
                          <a:prstGeom prst="rect">
                            <a:avLst/>
                          </a:prstGeom>
                          <a:noFill/>
                          <a:ln w="6350">
                            <a:noFill/>
                          </a:ln>
                        </wps:spPr>
                        <wps:txbx>
                          <w:txbxContent>
                            <w:p w14:paraId="35CF50AB" w14:textId="031DFF22" w:rsidR="00053D4A" w:rsidRPr="00DB7FA5" w:rsidRDefault="00053D4A" w:rsidP="0080558A">
                              <w:pPr>
                                <w:rPr>
                                  <w:sz w:val="16"/>
                                  <w:szCs w:val="16"/>
                                </w:rPr>
                              </w:pPr>
                              <w:r w:rsidRPr="00DB7FA5">
                                <w:rPr>
                                  <w:sz w:val="16"/>
                                  <w:szCs w:val="16"/>
                                </w:rPr>
                                <w:t>(d)</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g:cNvPr id="1347912766" name="Group 1347912766"/>
                        <wpg:cNvGrpSpPr/>
                        <wpg:grpSpPr>
                          <a:xfrm>
                            <a:off x="211414" y="84654"/>
                            <a:ext cx="3037246" cy="3572945"/>
                            <a:chOff x="211414" y="84655"/>
                            <a:chExt cx="3037246" cy="3333022"/>
                          </a:xfrm>
                        </wpg:grpSpPr>
                        <pic:pic xmlns:pic="http://schemas.openxmlformats.org/drawingml/2006/picture">
                          <pic:nvPicPr>
                            <pic:cNvPr id="954262184" name="Picture 954262184" descr="A screenshot of a graph&#10;&#10;Description automatically generated">
                              <a:extLst>
                                <a:ext uri="{FF2B5EF4-FFF2-40B4-BE49-F238E27FC236}">
                                  <a16:creationId xmlns:a16="http://schemas.microsoft.com/office/drawing/2014/main" id="{987867D4-8675-B8BD-9081-98E58304C2EA}"/>
                                </a:ext>
                              </a:extLst>
                            </pic:cNvPr>
                            <pic:cNvPicPr>
                              <a:picLocks noChangeAspect="1"/>
                            </pic:cNvPicPr>
                          </pic:nvPicPr>
                          <pic:blipFill rotWithShape="1">
                            <a:blip r:embed="rId117"/>
                            <a:srcRect l="9305" t="9025" r="6938" b="75557"/>
                            <a:stretch/>
                          </pic:blipFill>
                          <pic:spPr>
                            <a:xfrm>
                              <a:off x="211414" y="84655"/>
                              <a:ext cx="2978314" cy="561109"/>
                            </a:xfrm>
                            <a:prstGeom prst="rect">
                              <a:avLst/>
                            </a:prstGeom>
                          </pic:spPr>
                        </pic:pic>
                        <pic:pic xmlns:pic="http://schemas.openxmlformats.org/drawingml/2006/picture">
                          <pic:nvPicPr>
                            <pic:cNvPr id="2044555115" name="Picture 2044555115" descr="A screenshot of a graph&#10;&#10;Description automatically generated">
                              <a:extLst>
                                <a:ext uri="{FF2B5EF4-FFF2-40B4-BE49-F238E27FC236}">
                                  <a16:creationId xmlns:a16="http://schemas.microsoft.com/office/drawing/2014/main" id="{987867D4-8675-B8BD-9081-98E58304C2EA}"/>
                                </a:ext>
                              </a:extLst>
                            </pic:cNvPr>
                            <pic:cNvPicPr>
                              <a:picLocks noChangeAspect="1"/>
                            </pic:cNvPicPr>
                          </pic:nvPicPr>
                          <pic:blipFill rotWithShape="1">
                            <a:blip r:embed="rId117"/>
                            <a:srcRect l="9810" t="30836" r="7259" b="53377"/>
                            <a:stretch/>
                          </pic:blipFill>
                          <pic:spPr>
                            <a:xfrm>
                              <a:off x="239147" y="891979"/>
                              <a:ext cx="2977573" cy="577595"/>
                            </a:xfrm>
                            <a:prstGeom prst="rect">
                              <a:avLst/>
                            </a:prstGeom>
                          </pic:spPr>
                        </pic:pic>
                        <pic:pic xmlns:pic="http://schemas.openxmlformats.org/drawingml/2006/picture">
                          <pic:nvPicPr>
                            <pic:cNvPr id="1886161838" name="Picture 1886161838" descr="A screenshot of a graph&#10;&#10;Description automatically generated">
                              <a:extLst>
                                <a:ext uri="{FF2B5EF4-FFF2-40B4-BE49-F238E27FC236}">
                                  <a16:creationId xmlns:a16="http://schemas.microsoft.com/office/drawing/2014/main" id="{987867D4-8675-B8BD-9081-98E58304C2EA}"/>
                                </a:ext>
                              </a:extLst>
                            </pic:cNvPr>
                            <pic:cNvPicPr>
                              <a:picLocks noChangeAspect="1"/>
                            </pic:cNvPicPr>
                          </pic:nvPicPr>
                          <pic:blipFill rotWithShape="1">
                            <a:blip r:embed="rId117"/>
                            <a:srcRect l="9937" t="52669" r="6895" b="31758"/>
                            <a:stretch/>
                          </pic:blipFill>
                          <pic:spPr>
                            <a:xfrm>
                              <a:off x="248407" y="1686325"/>
                              <a:ext cx="2978191" cy="565320"/>
                            </a:xfrm>
                            <a:prstGeom prst="rect">
                              <a:avLst/>
                            </a:prstGeom>
                          </pic:spPr>
                        </pic:pic>
                        <pic:pic xmlns:pic="http://schemas.openxmlformats.org/drawingml/2006/picture">
                          <pic:nvPicPr>
                            <pic:cNvPr id="1202293619" name="Picture 1202293619" descr="A screenshot of a graph&#10;&#10;Description automatically generated">
                              <a:extLst>
                                <a:ext uri="{FF2B5EF4-FFF2-40B4-BE49-F238E27FC236}">
                                  <a16:creationId xmlns:a16="http://schemas.microsoft.com/office/drawing/2014/main" id="{987867D4-8675-B8BD-9081-98E58304C2EA}"/>
                                </a:ext>
                              </a:extLst>
                            </pic:cNvPr>
                            <pic:cNvPicPr>
                              <a:picLocks noChangeAspect="1"/>
                            </pic:cNvPicPr>
                          </pic:nvPicPr>
                          <pic:blipFill rotWithShape="1">
                            <a:blip r:embed="rId117"/>
                            <a:srcRect l="9721" t="74593" r="6679" b="9881"/>
                            <a:stretch/>
                          </pic:blipFill>
                          <pic:spPr>
                            <a:xfrm>
                              <a:off x="225302" y="2600187"/>
                              <a:ext cx="3012787" cy="565858"/>
                            </a:xfrm>
                            <a:prstGeom prst="rect">
                              <a:avLst/>
                            </a:prstGeom>
                          </pic:spPr>
                        </pic:pic>
                        <wps:wsp>
                          <wps:cNvPr id="814552446" name="Text Box 8"/>
                          <wps:cNvSpPr txBox="1"/>
                          <wps:spPr>
                            <a:xfrm>
                              <a:off x="1229970" y="575689"/>
                              <a:ext cx="1052195" cy="212725"/>
                            </a:xfrm>
                            <a:prstGeom prst="rect">
                              <a:avLst/>
                            </a:prstGeom>
                            <a:noFill/>
                            <a:ln w="6350">
                              <a:noFill/>
                            </a:ln>
                          </wps:spPr>
                          <wps:txbx>
                            <w:txbxContent>
                              <w:p w14:paraId="45440D46" w14:textId="77777777" w:rsidR="00053D4A" w:rsidRDefault="00053D4A" w:rsidP="00B17579">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42413477" name="Text Box 8"/>
                          <wps:cNvSpPr txBox="1"/>
                          <wps:spPr>
                            <a:xfrm>
                              <a:off x="1272851" y="1399245"/>
                              <a:ext cx="1052195" cy="212725"/>
                            </a:xfrm>
                            <a:prstGeom prst="rect">
                              <a:avLst/>
                            </a:prstGeom>
                            <a:noFill/>
                            <a:ln w="6350">
                              <a:noFill/>
                            </a:ln>
                          </wps:spPr>
                          <wps:txbx>
                            <w:txbxContent>
                              <w:p w14:paraId="0CDB5E5F" w14:textId="77777777" w:rsidR="00053D4A" w:rsidRDefault="00053D4A" w:rsidP="00B17579">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33432123" name="Text Box 8"/>
                          <wps:cNvSpPr txBox="1"/>
                          <wps:spPr>
                            <a:xfrm>
                              <a:off x="1314581" y="2158891"/>
                              <a:ext cx="1052195" cy="212725"/>
                            </a:xfrm>
                            <a:prstGeom prst="rect">
                              <a:avLst/>
                            </a:prstGeom>
                            <a:noFill/>
                            <a:ln w="6350">
                              <a:noFill/>
                            </a:ln>
                          </wps:spPr>
                          <wps:txbx>
                            <w:txbxContent>
                              <w:p w14:paraId="682BFA31" w14:textId="77777777" w:rsidR="00053D4A" w:rsidRDefault="00053D4A" w:rsidP="00B17579">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02552809" name="Text Box 8"/>
                          <wps:cNvSpPr txBox="1"/>
                          <wps:spPr>
                            <a:xfrm>
                              <a:off x="1314581" y="3069593"/>
                              <a:ext cx="1052195" cy="212725"/>
                            </a:xfrm>
                            <a:prstGeom prst="rect">
                              <a:avLst/>
                            </a:prstGeom>
                            <a:noFill/>
                            <a:ln w="6350">
                              <a:noFill/>
                            </a:ln>
                          </wps:spPr>
                          <wps:txbx>
                            <w:txbxContent>
                              <w:p w14:paraId="1C2141C8" w14:textId="77777777" w:rsidR="00053D4A" w:rsidRDefault="00053D4A" w:rsidP="00B17579">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86018659" name="Text Box 8"/>
                          <wps:cNvSpPr txBox="1"/>
                          <wps:spPr>
                            <a:xfrm>
                              <a:off x="1563662" y="706757"/>
                              <a:ext cx="401320" cy="207643"/>
                            </a:xfrm>
                            <a:prstGeom prst="rect">
                              <a:avLst/>
                            </a:prstGeom>
                            <a:noFill/>
                            <a:ln w="6350">
                              <a:noFill/>
                            </a:ln>
                          </wps:spPr>
                          <wps:txbx>
                            <w:txbxContent>
                              <w:p w14:paraId="286AE1D0" w14:textId="77777777" w:rsidR="00053D4A" w:rsidRPr="00DB7FA5" w:rsidRDefault="00053D4A" w:rsidP="0080558A">
                                <w:pPr>
                                  <w:rPr>
                                    <w:sz w:val="16"/>
                                    <w:szCs w:val="16"/>
                                  </w:rPr>
                                </w:pPr>
                                <w:r w:rsidRPr="00DB7FA5">
                                  <w:rPr>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08270310" name="Text Box 8"/>
                          <wps:cNvSpPr txBox="1"/>
                          <wps:spPr>
                            <a:xfrm>
                              <a:off x="1586956" y="1516492"/>
                              <a:ext cx="401320" cy="201312"/>
                            </a:xfrm>
                            <a:prstGeom prst="rect">
                              <a:avLst/>
                            </a:prstGeom>
                            <a:noFill/>
                            <a:ln w="6350">
                              <a:noFill/>
                            </a:ln>
                          </wps:spPr>
                          <wps:txbx>
                            <w:txbxContent>
                              <w:p w14:paraId="3E73D048" w14:textId="532AC0C8" w:rsidR="00053D4A" w:rsidRPr="00DB7FA5" w:rsidRDefault="00053D4A" w:rsidP="0080558A">
                                <w:pPr>
                                  <w:rPr>
                                    <w:sz w:val="16"/>
                                    <w:szCs w:val="16"/>
                                  </w:rPr>
                                </w:pPr>
                                <w:r w:rsidRPr="00DB7FA5">
                                  <w:rPr>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4955986" name="Text Box 8"/>
                          <wps:cNvSpPr txBox="1"/>
                          <wps:spPr>
                            <a:xfrm>
                              <a:off x="1627440" y="2251645"/>
                              <a:ext cx="401320" cy="283210"/>
                            </a:xfrm>
                            <a:prstGeom prst="rect">
                              <a:avLst/>
                            </a:prstGeom>
                            <a:noFill/>
                            <a:ln w="6350">
                              <a:noFill/>
                            </a:ln>
                          </wps:spPr>
                          <wps:txbx>
                            <w:txbxContent>
                              <w:p w14:paraId="38A8BF7A" w14:textId="1797F617" w:rsidR="00053D4A" w:rsidRPr="00DB7FA5" w:rsidRDefault="00053D4A" w:rsidP="0080558A">
                                <w:pPr>
                                  <w:rPr>
                                    <w:sz w:val="16"/>
                                    <w:szCs w:val="16"/>
                                  </w:rPr>
                                </w:pPr>
                                <w:r w:rsidRPr="00DB7FA5">
                                  <w:rPr>
                                    <w:sz w:val="16"/>
                                    <w:szCs w:val="16"/>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678504" name="Text Box 11"/>
                          <wps:cNvSpPr txBox="1"/>
                          <wps:spPr>
                            <a:xfrm>
                              <a:off x="441636" y="3170027"/>
                              <a:ext cx="831215" cy="247650"/>
                            </a:xfrm>
                            <a:prstGeom prst="rect">
                              <a:avLst/>
                            </a:prstGeom>
                            <a:noFill/>
                            <a:ln w="6350">
                              <a:noFill/>
                            </a:ln>
                          </wps:spPr>
                          <wps:txbx>
                            <w:txbxContent>
                              <w:p w14:paraId="199806CD" w14:textId="77777777" w:rsidR="00053D4A" w:rsidRPr="00DB7FA5" w:rsidRDefault="00053D4A" w:rsidP="00BC4ABF">
                                <w:pPr>
                                  <w:rPr>
                                    <w:sz w:val="16"/>
                                    <w:szCs w:val="16"/>
                                  </w:rPr>
                                </w:pPr>
                                <w:r w:rsidRPr="00DB7FA5">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4171810" name="Text Box 10"/>
                          <wps:cNvSpPr txBox="1"/>
                          <wps:spPr>
                            <a:xfrm>
                              <a:off x="1081267" y="1043947"/>
                              <a:ext cx="1710690" cy="241300"/>
                            </a:xfrm>
                            <a:prstGeom prst="rect">
                              <a:avLst/>
                            </a:prstGeom>
                            <a:noFill/>
                            <a:ln w="6350">
                              <a:noFill/>
                            </a:ln>
                          </wps:spPr>
                          <wps:txbx>
                            <w:txbxContent>
                              <w:p w14:paraId="4F870FF3" w14:textId="77777777" w:rsidR="00053D4A" w:rsidRPr="00DB7FA5" w:rsidRDefault="00053D4A" w:rsidP="00BC4ABF">
                                <w:pPr>
                                  <w:rPr>
                                    <w:sz w:val="16"/>
                                    <w:szCs w:val="16"/>
                                  </w:rPr>
                                </w:pPr>
                                <w:r w:rsidRPr="00DB7FA5">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98025880" name="Text Box 10"/>
                          <wps:cNvSpPr txBox="1"/>
                          <wps:spPr>
                            <a:xfrm>
                              <a:off x="1136965" y="2688794"/>
                              <a:ext cx="1710690" cy="241300"/>
                            </a:xfrm>
                            <a:prstGeom prst="rect">
                              <a:avLst/>
                            </a:prstGeom>
                            <a:noFill/>
                            <a:ln w="6350">
                              <a:noFill/>
                            </a:ln>
                          </wps:spPr>
                          <wps:txbx>
                            <w:txbxContent>
                              <w:p w14:paraId="71D99F8E" w14:textId="77777777" w:rsidR="00053D4A" w:rsidRPr="00DB7FA5" w:rsidRDefault="00053D4A" w:rsidP="00BC4ABF">
                                <w:pPr>
                                  <w:rPr>
                                    <w:sz w:val="16"/>
                                    <w:szCs w:val="16"/>
                                  </w:rPr>
                                </w:pPr>
                                <w:r w:rsidRPr="00DB7FA5">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30588340" name="Straight Arrow Connector 1830588340"/>
                          <wps:cNvCnPr/>
                          <wps:spPr>
                            <a:xfrm flipH="1">
                              <a:off x="2638836" y="265193"/>
                              <a:ext cx="7820" cy="41359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168100520" name="Text Box 10"/>
                          <wps:cNvSpPr txBox="1"/>
                          <wps:spPr>
                            <a:xfrm>
                              <a:off x="2292069" y="622553"/>
                              <a:ext cx="956591" cy="365844"/>
                            </a:xfrm>
                            <a:prstGeom prst="rect">
                              <a:avLst/>
                            </a:prstGeom>
                            <a:noFill/>
                            <a:ln w="6350">
                              <a:noFill/>
                            </a:ln>
                          </wps:spPr>
                          <wps:txbx>
                            <w:txbxContent>
                              <w:p w14:paraId="117E26B8" w14:textId="77777777" w:rsidR="00053D4A" w:rsidRPr="002A08B6" w:rsidRDefault="00053D4A" w:rsidP="00BC4ABF">
                                <w:pPr>
                                  <w:rPr>
                                    <w:sz w:val="16"/>
                                    <w:szCs w:val="18"/>
                                  </w:rPr>
                                </w:pPr>
                                <w:r w:rsidRPr="002A08B6">
                                  <w:rPr>
                                    <w:sz w:val="16"/>
                                    <w:szCs w:val="18"/>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815968191" name="Text Box 1"/>
                          <wps:cNvSpPr txBox="1"/>
                          <wps:spPr>
                            <a:xfrm>
                              <a:off x="2048231" y="2340097"/>
                              <a:ext cx="1189858" cy="307963"/>
                            </a:xfrm>
                            <a:prstGeom prst="rect">
                              <a:avLst/>
                            </a:prstGeom>
                            <a:noFill/>
                            <a:ln w="6350">
                              <a:noFill/>
                            </a:ln>
                          </wps:spPr>
                          <wps:txbx>
                            <w:txbxContent>
                              <w:p w14:paraId="106ADF11" w14:textId="77777777" w:rsidR="00053D4A" w:rsidRPr="00DB7FA5" w:rsidRDefault="00053D4A" w:rsidP="00DB6950">
                                <w:pPr>
                                  <w:rPr>
                                    <w:sz w:val="16"/>
                                    <w:szCs w:val="16"/>
                                  </w:rPr>
                                </w:pPr>
                                <w:r w:rsidRPr="00DB7FA5">
                                  <w:rPr>
                                    <w:sz w:val="16"/>
                                    <w:szCs w:val="16"/>
                                  </w:rPr>
                                  <w:t>Directionality detected after fault clearance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29080732" name="Straight Arrow Connector 1129080732"/>
                          <wps:cNvCnPr/>
                          <wps:spPr>
                            <a:xfrm flipH="1" flipV="1">
                              <a:off x="2646656" y="2102311"/>
                              <a:ext cx="200999" cy="291165"/>
                            </a:xfrm>
                            <a:prstGeom prst="straightConnector1">
                              <a:avLst/>
                            </a:prstGeom>
                            <a:ln w="28575">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wps:wsp>
                        <wps:cNvPr id="245078802" name="Text Box 245078802"/>
                        <wps:cNvSpPr txBox="1"/>
                        <wps:spPr>
                          <a:xfrm>
                            <a:off x="1" y="3628152"/>
                            <a:ext cx="3248659" cy="649933"/>
                          </a:xfrm>
                          <a:prstGeom prst="rect">
                            <a:avLst/>
                          </a:prstGeom>
                          <a:noFill/>
                          <a:ln w="6350">
                            <a:noFill/>
                          </a:ln>
                        </wps:spPr>
                        <wps:txbx>
                          <w:txbxContent>
                            <w:p w14:paraId="3E766709" w14:textId="238595BD" w:rsidR="00053D4A" w:rsidRDefault="00147500" w:rsidP="00B74EBB">
                              <w:pPr>
                                <w:pStyle w:val="FigureCaption"/>
                              </w:pPr>
                              <w:r>
                                <w:rPr>
                                  <w:b/>
                                </w:rPr>
                                <w:t>Fig.40.</w:t>
                              </w:r>
                              <w:r w:rsidR="00053D4A" w:rsidRPr="009A6EF5">
                                <w:t xml:space="preserve"> </w:t>
                              </w:r>
                              <w:r w:rsidR="00053D4A">
                                <w:t>Type-3 wind</w:t>
                              </w:r>
                              <w:r w:rsidR="00053D4A" w:rsidRPr="009A6EF5">
                                <w:t xml:space="preserve">: </w:t>
                              </w:r>
                              <w:r w:rsidR="00053D4A">
                                <w:t xml:space="preserve">impact of DER infeed on negative sequence method (a) Grid side with 10% DER infeed (b) DER side with 10% DER infeed (c) Grid side with 20% DER infeed (d) DER side with 20% DER infeed </w:t>
                              </w:r>
                            </w:p>
                            <w:p w14:paraId="0BB7A394" w14:textId="3434280E" w:rsidR="00053D4A" w:rsidRDefault="00053D4A" w:rsidP="007E3900">
                              <w:pPr>
                                <w:spacing w:before="120" w:after="120"/>
                                <w:jc w:val="center"/>
                                <w:rPr>
                                  <w:rFonts w:ascii="Helvetica" w:hAnsi="Helvetica" w:cs="Helvetica"/>
                                  <w:b/>
                                  <w:bCs/>
                                  <w:sz w:val="14"/>
                                  <w:szCs w:val="14"/>
                                </w:rPr>
                              </w:pPr>
                            </w:p>
                            <w:p w14:paraId="5E2921A8" w14:textId="77777777" w:rsidR="00053D4A" w:rsidRDefault="00053D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56097864" name="Straight Connector 856097864"/>
                        <wps:cNvCnPr/>
                        <wps:spPr>
                          <a:xfrm flipH="1">
                            <a:off x="824546" y="25918"/>
                            <a:ext cx="6647" cy="3184045"/>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6CD5541D" id="Canvas 49" o:spid="_x0000_s1719" editas="canvas" style="width:255.8pt;height:357pt;mso-position-horizontal-relative:char;mso-position-vertical-relative:line" coordsize="32486,45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">
                <v:shape id="_x0000_s1720" type="#_x0000_t75" style="position:absolute;width:32486;height:45339;visibility:visible;mso-wrap-style:square" filled="t">
                  <v:fill o:detectmouseclick="t"/>
                  <v:path o:connecttype="none"/>
                </v:shape>
                <v:shape id="_x0000_s1721" type="#_x0000_t202" style="position:absolute;left:-5949;top:8906;width:14877;height:283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" filled="f" stroked="f" strokeweight=".5pt">
                  <v:textbox>
                    <w:txbxContent>
                      <w:p w14:paraId="74A1BD28" w14:textId="77777777" w:rsidR="00053D4A" w:rsidRPr="00DB7FA5" w:rsidRDefault="00053D4A" w:rsidP="00B17579">
                        <w:pPr>
                          <w:rPr>
                            <w:sz w:val="16"/>
                            <w:szCs w:val="16"/>
                          </w:rPr>
                        </w:pPr>
                        <w:r w:rsidRPr="00DB7FA5">
                          <w:rPr>
                            <w:sz w:val="16"/>
                            <w:szCs w:val="16"/>
                          </w:rPr>
                          <w:t>Directionality criteria</w:t>
                        </w:r>
                      </w:p>
                    </w:txbxContent>
                  </v:textbox>
                </v:shape>
                <v:shape id="_x0000_s1722" type="#_x0000_t202" style="position:absolute;left:15636;top:34398;width:4013;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" filled="f" stroked="f" strokeweight=".5pt">
                  <v:textbox>
                    <w:txbxContent>
                      <w:p w14:paraId="35CF50AB" w14:textId="031DFF22" w:rsidR="00053D4A" w:rsidRPr="00DB7FA5" w:rsidRDefault="00053D4A" w:rsidP="0080558A">
                        <w:pPr>
                          <w:rPr>
                            <w:sz w:val="16"/>
                            <w:szCs w:val="16"/>
                          </w:rPr>
                        </w:pPr>
                        <w:r w:rsidRPr="00DB7FA5">
                          <w:rPr>
                            <w:sz w:val="16"/>
                            <w:szCs w:val="16"/>
                          </w:rPr>
                          <w:t>(d)</w:t>
                        </w:r>
                      </w:p>
                    </w:txbxContent>
                  </v:textbox>
                </v:shape>
                <v:group id="Group 1347912766" o:spid="_x0000_s1723" style="position:absolute;left:2114;top:846;width:30372;height:35729" coordorigin="2114,846" coordsize="30372,333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">
                  <v:shape id="Picture 954262184" o:spid="_x0000_s1724" type="#_x0000_t75" alt="A screenshot of a graph&#10;&#10;Description automatically generated" style="position:absolute;left:2114;top:846;width:29783;height:56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">
                    <v:imagedata r:id="rId118" o:title="A screenshot of a graph&#10;&#10;Description automatically generated" croptop="5915f" cropbottom="49517f" cropleft="6098f" cropright="4547f"/>
                  </v:shape>
                  <v:shape id="Picture 2044555115" o:spid="_x0000_s1725" type="#_x0000_t75" alt="A screenshot of a graph&#10;&#10;Description automatically generated" style="position:absolute;left:2391;top:8919;width:29776;height:57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">
                    <v:imagedata r:id="rId118" o:title="A screenshot of a graph&#10;&#10;Description automatically generated" croptop="20209f" cropbottom="34981f" cropleft="6429f" cropright="4757f"/>
                  </v:shape>
                  <v:shape id="Picture 1886161838" o:spid="_x0000_s1726" type="#_x0000_t75" alt="A screenshot of a graph&#10;&#10;Description automatically generated" style="position:absolute;left:2484;top:16863;width:29781;height:5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">
                    <v:imagedata r:id="rId118" o:title="A screenshot of a graph&#10;&#10;Description automatically generated" croptop="34517f" cropbottom="20813f" cropleft="6512f" cropright="4519f"/>
                  </v:shape>
                  <v:shape id="Picture 1202293619" o:spid="_x0000_s1727" type="#_x0000_t75" alt="A screenshot of a graph&#10;&#10;Description automatically generated" style="position:absolute;left:2253;top:26001;width:30127;height:5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">
                    <v:imagedata r:id="rId118" o:title="A screenshot of a graph&#10;&#10;Description automatically generated" croptop="48885f" cropbottom="6476f" cropleft="6371f" cropright="4377f"/>
                  </v:shape>
                  <v:shape id="_x0000_s1728" type="#_x0000_t202" style="position:absolute;left:12299;top:5756;width:10522;height:2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" filled="f" stroked="f" strokeweight=".5pt">
                    <v:textbox>
                      <w:txbxContent>
                        <w:p w14:paraId="45440D46" w14:textId="77777777" w:rsidR="00053D4A" w:rsidRDefault="00053D4A" w:rsidP="00B17579">
                          <w:pPr>
                            <w:rPr>
                              <w:sz w:val="16"/>
                              <w:szCs w:val="16"/>
                            </w:rPr>
                          </w:pPr>
                          <w:r>
                            <w:rPr>
                              <w:sz w:val="16"/>
                              <w:szCs w:val="16"/>
                            </w:rPr>
                            <w:t>Sample number</w:t>
                          </w:r>
                        </w:p>
                      </w:txbxContent>
                    </v:textbox>
                  </v:shape>
                  <v:shape id="_x0000_s1729" type="#_x0000_t202" style="position:absolute;left:12728;top:13992;width:10522;height:2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" filled="f" stroked="f" strokeweight=".5pt">
                    <v:textbox>
                      <w:txbxContent>
                        <w:p w14:paraId="0CDB5E5F" w14:textId="77777777" w:rsidR="00053D4A" w:rsidRDefault="00053D4A" w:rsidP="00B17579">
                          <w:pPr>
                            <w:rPr>
                              <w:sz w:val="16"/>
                              <w:szCs w:val="16"/>
                            </w:rPr>
                          </w:pPr>
                          <w:r>
                            <w:rPr>
                              <w:sz w:val="16"/>
                              <w:szCs w:val="16"/>
                            </w:rPr>
                            <w:t>Sample number</w:t>
                          </w:r>
                        </w:p>
                      </w:txbxContent>
                    </v:textbox>
                  </v:shape>
                  <v:shape id="_x0000_s1730" type="#_x0000_t202" style="position:absolute;left:13145;top:21588;width:10522;height:2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" filled="f" stroked="f" strokeweight=".5pt">
                    <v:textbox>
                      <w:txbxContent>
                        <w:p w14:paraId="682BFA31" w14:textId="77777777" w:rsidR="00053D4A" w:rsidRDefault="00053D4A" w:rsidP="00B17579">
                          <w:pPr>
                            <w:rPr>
                              <w:sz w:val="16"/>
                              <w:szCs w:val="16"/>
                            </w:rPr>
                          </w:pPr>
                          <w:r>
                            <w:rPr>
                              <w:sz w:val="16"/>
                              <w:szCs w:val="16"/>
                            </w:rPr>
                            <w:t>Sample number</w:t>
                          </w:r>
                        </w:p>
                      </w:txbxContent>
                    </v:textbox>
                  </v:shape>
                  <v:shape id="_x0000_s1731" type="#_x0000_t202" style="position:absolute;left:13145;top:30695;width:10522;height:21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" filled="f" stroked="f" strokeweight=".5pt">
                    <v:textbox>
                      <w:txbxContent>
                        <w:p w14:paraId="1C2141C8" w14:textId="77777777" w:rsidR="00053D4A" w:rsidRDefault="00053D4A" w:rsidP="00B17579">
                          <w:pPr>
                            <w:rPr>
                              <w:sz w:val="16"/>
                              <w:szCs w:val="16"/>
                            </w:rPr>
                          </w:pPr>
                          <w:r>
                            <w:rPr>
                              <w:sz w:val="16"/>
                              <w:szCs w:val="16"/>
                            </w:rPr>
                            <w:t>Sample number</w:t>
                          </w:r>
                        </w:p>
                      </w:txbxContent>
                    </v:textbox>
                  </v:shape>
                  <v:shape id="_x0000_s1732" type="#_x0000_t202" style="position:absolute;left:15636;top:7067;width:4013;height:2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" filled="f" stroked="f" strokeweight=".5pt">
                    <v:textbox>
                      <w:txbxContent>
                        <w:p w14:paraId="286AE1D0" w14:textId="77777777" w:rsidR="00053D4A" w:rsidRPr="00DB7FA5" w:rsidRDefault="00053D4A" w:rsidP="0080558A">
                          <w:pPr>
                            <w:rPr>
                              <w:sz w:val="16"/>
                              <w:szCs w:val="16"/>
                            </w:rPr>
                          </w:pPr>
                          <w:r w:rsidRPr="00DB7FA5">
                            <w:rPr>
                              <w:sz w:val="16"/>
                              <w:szCs w:val="16"/>
                            </w:rPr>
                            <w:t>(a)</w:t>
                          </w:r>
                        </w:p>
                      </w:txbxContent>
                    </v:textbox>
                  </v:shape>
                  <v:shape id="_x0000_s1733" type="#_x0000_t202" style="position:absolute;left:15869;top:15164;width:4013;height:2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" filled="f" stroked="f" strokeweight=".5pt">
                    <v:textbox>
                      <w:txbxContent>
                        <w:p w14:paraId="3E73D048" w14:textId="532AC0C8" w:rsidR="00053D4A" w:rsidRPr="00DB7FA5" w:rsidRDefault="00053D4A" w:rsidP="0080558A">
                          <w:pPr>
                            <w:rPr>
                              <w:sz w:val="16"/>
                              <w:szCs w:val="16"/>
                            </w:rPr>
                          </w:pPr>
                          <w:r w:rsidRPr="00DB7FA5">
                            <w:rPr>
                              <w:sz w:val="16"/>
                              <w:szCs w:val="16"/>
                            </w:rPr>
                            <w:t>(b)</w:t>
                          </w:r>
                        </w:p>
                      </w:txbxContent>
                    </v:textbox>
                  </v:shape>
                  <v:shape id="_x0000_s1734" type="#_x0000_t202" style="position:absolute;left:16274;top:22516;width:4013;height:28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" filled="f" stroked="f" strokeweight=".5pt">
                    <v:textbox>
                      <w:txbxContent>
                        <w:p w14:paraId="38A8BF7A" w14:textId="1797F617" w:rsidR="00053D4A" w:rsidRPr="00DB7FA5" w:rsidRDefault="00053D4A" w:rsidP="0080558A">
                          <w:pPr>
                            <w:rPr>
                              <w:sz w:val="16"/>
                              <w:szCs w:val="16"/>
                            </w:rPr>
                          </w:pPr>
                          <w:r w:rsidRPr="00DB7FA5">
                            <w:rPr>
                              <w:sz w:val="16"/>
                              <w:szCs w:val="16"/>
                            </w:rPr>
                            <w:t>(c)</w:t>
                          </w:r>
                        </w:p>
                      </w:txbxContent>
                    </v:textbox>
                  </v:shape>
                  <v:shape id="_x0000_s1735" type="#_x0000_t202" style="position:absolute;left:4416;top:31700;width:8312;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" filled="f" stroked="f" strokeweight=".5pt">
                    <v:textbox>
                      <w:txbxContent>
                        <w:p w14:paraId="199806CD" w14:textId="77777777" w:rsidR="00053D4A" w:rsidRPr="00DB7FA5" w:rsidRDefault="00053D4A" w:rsidP="00BC4ABF">
                          <w:pPr>
                            <w:rPr>
                              <w:sz w:val="16"/>
                              <w:szCs w:val="16"/>
                            </w:rPr>
                          </w:pPr>
                          <w:r w:rsidRPr="00DB7FA5">
                            <w:rPr>
                              <w:sz w:val="16"/>
                              <w:szCs w:val="16"/>
                            </w:rPr>
                            <w:t>Fault instance</w:t>
                          </w:r>
                        </w:p>
                      </w:txbxContent>
                    </v:textbox>
                  </v:shape>
                  <v:shape id="Text Box 10" o:spid="_x0000_s1736" type="#_x0000_t202" style="position:absolute;left:10812;top:10439;width:1710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" filled="f" stroked="f" strokeweight=".5pt">
                    <v:textbox>
                      <w:txbxContent>
                        <w:p w14:paraId="4F870FF3" w14:textId="77777777" w:rsidR="00053D4A" w:rsidRPr="00DB7FA5" w:rsidRDefault="00053D4A" w:rsidP="00BC4ABF">
                          <w:pPr>
                            <w:rPr>
                              <w:sz w:val="16"/>
                              <w:szCs w:val="16"/>
                            </w:rPr>
                          </w:pPr>
                          <w:r w:rsidRPr="00DB7FA5">
                            <w:rPr>
                              <w:sz w:val="16"/>
                              <w:szCs w:val="16"/>
                            </w:rPr>
                            <w:t>Directionality not detected</w:t>
                          </w:r>
                        </w:p>
                      </w:txbxContent>
                    </v:textbox>
                  </v:shape>
                  <v:shape id="Text Box 10" o:spid="_x0000_s1737" type="#_x0000_t202" style="position:absolute;left:11369;top:26887;width:17107;height:2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" filled="f" stroked="f" strokeweight=".5pt">
                    <v:textbox>
                      <w:txbxContent>
                        <w:p w14:paraId="71D99F8E" w14:textId="77777777" w:rsidR="00053D4A" w:rsidRPr="00DB7FA5" w:rsidRDefault="00053D4A" w:rsidP="00BC4ABF">
                          <w:pPr>
                            <w:rPr>
                              <w:sz w:val="16"/>
                              <w:szCs w:val="16"/>
                            </w:rPr>
                          </w:pPr>
                          <w:r w:rsidRPr="00DB7FA5">
                            <w:rPr>
                              <w:sz w:val="16"/>
                              <w:szCs w:val="16"/>
                            </w:rPr>
                            <w:t>Directionality not detected</w:t>
                          </w:r>
                        </w:p>
                      </w:txbxContent>
                    </v:textbox>
                  </v:shape>
                  <v:shape id="Straight Arrow Connector 1830588340" o:spid="_x0000_s1738" type="#_x0000_t32" style="position:absolute;left:26388;top:2651;width:78;height:413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" strokecolor="black [3213]" strokeweight="2.25pt">
                    <v:stroke endarrow="block" joinstyle="miter"/>
                  </v:shape>
                  <v:shape id="Text Box 10" o:spid="_x0000_s1739" type="#_x0000_t202" style="position:absolute;left:22920;top:6225;width:9566;height:36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" filled="f" stroked="f" strokeweight=".5pt">
                    <v:textbox>
                      <w:txbxContent>
                        <w:p w14:paraId="117E26B8" w14:textId="77777777" w:rsidR="00053D4A" w:rsidRPr="002A08B6" w:rsidRDefault="00053D4A" w:rsidP="00BC4ABF">
                          <w:pPr>
                            <w:rPr>
                              <w:sz w:val="16"/>
                              <w:szCs w:val="18"/>
                            </w:rPr>
                          </w:pPr>
                          <w:r w:rsidRPr="002A08B6">
                            <w:rPr>
                              <w:sz w:val="16"/>
                              <w:szCs w:val="18"/>
                            </w:rPr>
                            <w:t>Directionality not detected</w:t>
                          </w:r>
                        </w:p>
                      </w:txbxContent>
                    </v:textbox>
                  </v:shape>
                  <v:shape id="Text Box 1" o:spid="_x0000_s1740" type="#_x0000_t202" style="position:absolute;left:20482;top:23400;width:11898;height:3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" filled="f" stroked="f" strokeweight=".5pt">
                    <v:textbox>
                      <w:txbxContent>
                        <w:p w14:paraId="106ADF11" w14:textId="77777777" w:rsidR="00053D4A" w:rsidRPr="00DB7FA5" w:rsidRDefault="00053D4A" w:rsidP="00DB6950">
                          <w:pPr>
                            <w:rPr>
                              <w:sz w:val="16"/>
                              <w:szCs w:val="16"/>
                            </w:rPr>
                          </w:pPr>
                          <w:r w:rsidRPr="00DB7FA5">
                            <w:rPr>
                              <w:sz w:val="16"/>
                              <w:szCs w:val="16"/>
                            </w:rPr>
                            <w:t>Directionality detected after fault clearance</w:t>
                          </w:r>
                        </w:p>
                      </w:txbxContent>
                    </v:textbox>
                  </v:shape>
                  <v:shape id="Straight Arrow Connector 1129080732" o:spid="_x0000_s1741" type="#_x0000_t32" style="position:absolute;left:26466;top:21023;width:2010;height:291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" strokecolor="black [3213]" strokeweight="2.25pt">
                    <v:stroke endarrow="block" joinstyle="miter"/>
                  </v:shape>
                </v:group>
                <v:shape id="Text Box 245078802" o:spid="_x0000_s1742" type="#_x0000_t202" style="position:absolute;top:36281;width:32486;height:6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" filled="f" stroked="f" strokeweight=".5pt">
                  <v:textbox>
                    <w:txbxContent>
                      <w:p w14:paraId="3E766709" w14:textId="238595BD" w:rsidR="00053D4A" w:rsidRDefault="00147500" w:rsidP="00B74EBB">
                        <w:pPr>
                          <w:pStyle w:val="FigureCaption"/>
                        </w:pPr>
                        <w:r>
                          <w:rPr>
                            <w:b/>
                          </w:rPr>
                          <w:t>Fig.40.</w:t>
                        </w:r>
                        <w:r w:rsidR="00053D4A" w:rsidRPr="009A6EF5">
                          <w:t xml:space="preserve"> </w:t>
                        </w:r>
                        <w:r w:rsidR="00053D4A">
                          <w:t>Type-3 wind</w:t>
                        </w:r>
                        <w:r w:rsidR="00053D4A" w:rsidRPr="009A6EF5">
                          <w:t xml:space="preserve">: </w:t>
                        </w:r>
                        <w:r w:rsidR="00053D4A">
                          <w:t xml:space="preserve">impact of DER infeed on negative sequence method (a) Grid side with 10% DER infeed (b) DER side with 10% DER infeed (c) Grid side with 20% DER infeed (d) DER side with 20% DER infeed </w:t>
                        </w:r>
                      </w:p>
                      <w:p w14:paraId="0BB7A394" w14:textId="3434280E" w:rsidR="00053D4A" w:rsidRDefault="00053D4A" w:rsidP="007E3900">
                        <w:pPr>
                          <w:spacing w:before="120" w:after="120"/>
                          <w:jc w:val="center"/>
                          <w:rPr>
                            <w:rFonts w:ascii="Helvetica" w:hAnsi="Helvetica" w:cs="Helvetica"/>
                            <w:b/>
                            <w:bCs/>
                            <w:sz w:val="14"/>
                            <w:szCs w:val="14"/>
                          </w:rPr>
                        </w:pPr>
                      </w:p>
                      <w:p w14:paraId="5E2921A8" w14:textId="77777777" w:rsidR="00053D4A" w:rsidRDefault="00053D4A"/>
                    </w:txbxContent>
                  </v:textbox>
                </v:shape>
                <v:line id="Straight Connector 856097864" o:spid="_x0000_s1743" style="position:absolute;flip:x;visibility:visible;mso-wrap-style:square" from="8245,259" to="8311,320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" strokecolor="black [3213]" strokeweight="1.5pt">
                  <v:stroke dashstyle="dash" joinstyle="miter"/>
                </v:line>
                <w10:anchorlock/>
              </v:group>
            </w:pict>
          </mc:Fallback>
        </mc:AlternateContent>
      </w:r>
    </w:p>
    <w:p w14:paraId="467BD04C" w14:textId="5B5ACB94" w:rsidR="005A0B15" w:rsidRDefault="003501D2" w:rsidP="007B39BD">
      <w:r>
        <w:rPr>
          <w:noProof/>
          <w:lang w:val="en-IN" w:eastAsia="en-IN"/>
        </w:rPr>
        <mc:AlternateContent>
          <mc:Choice Requires="wpc">
            <w:drawing>
              <wp:inline distT="0" distB="0" distL="0" distR="0" wp14:anchorId="4540C7E1" wp14:editId="6E01EE48">
                <wp:extent cx="3060700" cy="3890164"/>
                <wp:effectExtent l="0" t="0" r="6350" b="0"/>
                <wp:docPr id="1476116127" name="Canvas 50"/>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69222004" name="Picture 469222004" descr="A graph of a number&#10;&#10;Description automatically generated with medium confidence">
                            <a:extLst>
                              <a:ext uri="{FF2B5EF4-FFF2-40B4-BE49-F238E27FC236}">
                                <a16:creationId xmlns:a16="http://schemas.microsoft.com/office/drawing/2014/main" id="{034DA651-8406-434D-D994-4E23E76D7082}"/>
                              </a:ext>
                            </a:extLst>
                          </pic:cNvPr>
                          <pic:cNvPicPr>
                            <a:picLocks noChangeAspect="1"/>
                          </pic:cNvPicPr>
                        </pic:nvPicPr>
                        <pic:blipFill rotWithShape="1">
                          <a:blip r:embed="rId119"/>
                          <a:srcRect l="8809" t="8886" r="6913" b="75558"/>
                          <a:stretch/>
                        </pic:blipFill>
                        <pic:spPr>
                          <a:xfrm>
                            <a:off x="256308" y="270765"/>
                            <a:ext cx="2784707" cy="555427"/>
                          </a:xfrm>
                          <a:prstGeom prst="rect">
                            <a:avLst/>
                          </a:prstGeom>
                        </pic:spPr>
                      </pic:pic>
                      <pic:pic xmlns:pic="http://schemas.openxmlformats.org/drawingml/2006/picture">
                        <pic:nvPicPr>
                          <pic:cNvPr id="1650070168" name="Picture 1650070168" descr="A graph of a number&#10;&#10;Description automatically generated with medium confidence">
                            <a:extLst>
                              <a:ext uri="{FF2B5EF4-FFF2-40B4-BE49-F238E27FC236}">
                                <a16:creationId xmlns:a16="http://schemas.microsoft.com/office/drawing/2014/main" id="{034DA651-8406-434D-D994-4E23E76D7082}"/>
                              </a:ext>
                            </a:extLst>
                          </pic:cNvPr>
                          <pic:cNvPicPr>
                            <a:picLocks noChangeAspect="1"/>
                          </pic:cNvPicPr>
                        </pic:nvPicPr>
                        <pic:blipFill rotWithShape="1">
                          <a:blip r:embed="rId119"/>
                          <a:srcRect l="9748" t="31314" r="7401" b="53335"/>
                          <a:stretch/>
                        </pic:blipFill>
                        <pic:spPr>
                          <a:xfrm>
                            <a:off x="288937" y="1010700"/>
                            <a:ext cx="2771251" cy="512291"/>
                          </a:xfrm>
                          <a:prstGeom prst="rect">
                            <a:avLst/>
                          </a:prstGeom>
                        </pic:spPr>
                      </pic:pic>
                      <pic:pic xmlns:pic="http://schemas.openxmlformats.org/drawingml/2006/picture">
                        <pic:nvPicPr>
                          <pic:cNvPr id="470290756" name="Picture 470290756" descr="A graph of a number&#10;&#10;Description automatically generated with medium confidence">
                            <a:extLst>
                              <a:ext uri="{FF2B5EF4-FFF2-40B4-BE49-F238E27FC236}">
                                <a16:creationId xmlns:a16="http://schemas.microsoft.com/office/drawing/2014/main" id="{034DA651-8406-434D-D994-4E23E76D7082}"/>
                              </a:ext>
                            </a:extLst>
                          </pic:cNvPr>
                          <pic:cNvPicPr>
                            <a:picLocks noChangeAspect="1"/>
                          </pic:cNvPicPr>
                        </pic:nvPicPr>
                        <pic:blipFill rotWithShape="1">
                          <a:blip r:embed="rId119"/>
                          <a:srcRect l="9795" t="52549" r="7060" b="32562"/>
                          <a:stretch/>
                        </pic:blipFill>
                        <pic:spPr>
                          <a:xfrm>
                            <a:off x="256308" y="1681445"/>
                            <a:ext cx="2792608" cy="499035"/>
                          </a:xfrm>
                          <a:prstGeom prst="rect">
                            <a:avLst/>
                          </a:prstGeom>
                        </pic:spPr>
                      </pic:pic>
                      <pic:pic xmlns:pic="http://schemas.openxmlformats.org/drawingml/2006/picture">
                        <pic:nvPicPr>
                          <pic:cNvPr id="1120772952" name="Picture 1120772952" descr="A graph of a number&#10;&#10;Description automatically generated with medium confidence">
                            <a:extLst>
                              <a:ext uri="{FF2B5EF4-FFF2-40B4-BE49-F238E27FC236}">
                                <a16:creationId xmlns:a16="http://schemas.microsoft.com/office/drawing/2014/main" id="{034DA651-8406-434D-D994-4E23E76D7082}"/>
                              </a:ext>
                            </a:extLst>
                          </pic:cNvPr>
                          <pic:cNvPicPr>
                            <a:picLocks noChangeAspect="1"/>
                          </pic:cNvPicPr>
                        </pic:nvPicPr>
                        <pic:blipFill rotWithShape="1">
                          <a:blip r:embed="rId119"/>
                          <a:srcRect l="9736" t="74951" r="7284" b="10040"/>
                          <a:stretch/>
                        </pic:blipFill>
                        <pic:spPr>
                          <a:xfrm>
                            <a:off x="233861" y="2428774"/>
                            <a:ext cx="2826327" cy="515277"/>
                          </a:xfrm>
                          <a:prstGeom prst="rect">
                            <a:avLst/>
                          </a:prstGeom>
                        </pic:spPr>
                      </pic:pic>
                      <wps:wsp>
                        <wps:cNvPr id="1790378230" name="Straight Connector 1790378230"/>
                        <wps:cNvCnPr/>
                        <wps:spPr>
                          <a:xfrm>
                            <a:off x="886691" y="194606"/>
                            <a:ext cx="22424" cy="2823442"/>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1060073614" name="Text Box 8"/>
                        <wps:cNvSpPr txBox="1"/>
                        <wps:spPr>
                          <a:xfrm rot="16200000">
                            <a:off x="-594827" y="1295538"/>
                            <a:ext cx="1487170" cy="282575"/>
                          </a:xfrm>
                          <a:prstGeom prst="rect">
                            <a:avLst/>
                          </a:prstGeom>
                          <a:noFill/>
                          <a:ln w="6350">
                            <a:noFill/>
                          </a:ln>
                        </wps:spPr>
                        <wps:txbx>
                          <w:txbxContent>
                            <w:p w14:paraId="357AFCB2" w14:textId="77777777" w:rsidR="00053D4A" w:rsidRPr="000F4EE9" w:rsidRDefault="00053D4A" w:rsidP="000000ED">
                              <w:pPr>
                                <w:rPr>
                                  <w:sz w:val="16"/>
                                  <w:szCs w:val="16"/>
                                </w:rPr>
                              </w:pPr>
                              <w:r w:rsidRPr="000F4EE9">
                                <w:rPr>
                                  <w:sz w:val="16"/>
                                  <w:szCs w:val="16"/>
                                </w:rPr>
                                <w:t>Directionality criteria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59369997" name="Text Box 8"/>
                        <wps:cNvSpPr txBox="1"/>
                        <wps:spPr>
                          <a:xfrm>
                            <a:off x="1239873" y="745684"/>
                            <a:ext cx="1052195" cy="212090"/>
                          </a:xfrm>
                          <a:prstGeom prst="rect">
                            <a:avLst/>
                          </a:prstGeom>
                          <a:noFill/>
                          <a:ln w="6350">
                            <a:noFill/>
                          </a:ln>
                        </wps:spPr>
                        <wps:txbx>
                          <w:txbxContent>
                            <w:p w14:paraId="068FD3EB" w14:textId="77777777" w:rsidR="00053D4A" w:rsidRDefault="00053D4A" w:rsidP="000000ED">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7776385" name="Text Box 8"/>
                        <wps:cNvSpPr txBox="1"/>
                        <wps:spPr>
                          <a:xfrm>
                            <a:off x="1253727" y="1426797"/>
                            <a:ext cx="1052195" cy="212090"/>
                          </a:xfrm>
                          <a:prstGeom prst="rect">
                            <a:avLst/>
                          </a:prstGeom>
                          <a:noFill/>
                          <a:ln w="6350">
                            <a:noFill/>
                          </a:ln>
                        </wps:spPr>
                        <wps:txbx>
                          <w:txbxContent>
                            <w:p w14:paraId="57E01A9C" w14:textId="77777777" w:rsidR="00053D4A" w:rsidRDefault="00053D4A" w:rsidP="000000ED">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33425365" name="Text Box 8"/>
                        <wps:cNvSpPr txBox="1"/>
                        <wps:spPr>
                          <a:xfrm>
                            <a:off x="1239874" y="2141602"/>
                            <a:ext cx="1052195" cy="212090"/>
                          </a:xfrm>
                          <a:prstGeom prst="rect">
                            <a:avLst/>
                          </a:prstGeom>
                          <a:noFill/>
                          <a:ln w="6350">
                            <a:noFill/>
                          </a:ln>
                        </wps:spPr>
                        <wps:txbx>
                          <w:txbxContent>
                            <w:p w14:paraId="66D08159" w14:textId="77777777" w:rsidR="00053D4A" w:rsidRDefault="00053D4A" w:rsidP="000000ED">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19247694" name="Text Box 8"/>
                        <wps:cNvSpPr txBox="1"/>
                        <wps:spPr>
                          <a:xfrm>
                            <a:off x="1293396" y="2879986"/>
                            <a:ext cx="1052195" cy="212090"/>
                          </a:xfrm>
                          <a:prstGeom prst="rect">
                            <a:avLst/>
                          </a:prstGeom>
                          <a:noFill/>
                          <a:ln w="6350">
                            <a:noFill/>
                          </a:ln>
                        </wps:spPr>
                        <wps:txbx>
                          <w:txbxContent>
                            <w:p w14:paraId="751E3E77" w14:textId="77777777" w:rsidR="00053D4A" w:rsidRDefault="00053D4A" w:rsidP="000000ED">
                              <w:pPr>
                                <w:rPr>
                                  <w:sz w:val="16"/>
                                  <w:szCs w:val="16"/>
                                </w:rPr>
                              </w:pPr>
                              <w:r>
                                <w:rPr>
                                  <w:sz w:val="16"/>
                                  <w:szCs w:val="16"/>
                                </w:rPr>
                                <w:t>Sample number</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8872971" name="Text Box 8"/>
                        <wps:cNvSpPr txBox="1"/>
                        <wps:spPr>
                          <a:xfrm>
                            <a:off x="1539717" y="852811"/>
                            <a:ext cx="401320" cy="282575"/>
                          </a:xfrm>
                          <a:prstGeom prst="rect">
                            <a:avLst/>
                          </a:prstGeom>
                          <a:noFill/>
                          <a:ln w="6350">
                            <a:noFill/>
                          </a:ln>
                        </wps:spPr>
                        <wps:txbx>
                          <w:txbxContent>
                            <w:p w14:paraId="38F12BD1" w14:textId="77777777" w:rsidR="00053D4A" w:rsidRPr="000F4EE9" w:rsidRDefault="00053D4A" w:rsidP="000000ED">
                              <w:pPr>
                                <w:rPr>
                                  <w:sz w:val="16"/>
                                  <w:szCs w:val="16"/>
                                </w:rPr>
                              </w:pPr>
                              <w:r w:rsidRPr="000F4EE9">
                                <w:rPr>
                                  <w:sz w:val="16"/>
                                  <w:szCs w:val="16"/>
                                </w:rPr>
                                <w: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74953311" name="Text Box 8"/>
                        <wps:cNvSpPr txBox="1"/>
                        <wps:spPr>
                          <a:xfrm>
                            <a:off x="1579330" y="1524907"/>
                            <a:ext cx="401320" cy="282575"/>
                          </a:xfrm>
                          <a:prstGeom prst="rect">
                            <a:avLst/>
                          </a:prstGeom>
                          <a:noFill/>
                          <a:ln w="6350">
                            <a:noFill/>
                          </a:ln>
                        </wps:spPr>
                        <wps:txbx>
                          <w:txbxContent>
                            <w:p w14:paraId="6E6F5A92" w14:textId="376A952B" w:rsidR="00053D4A" w:rsidRPr="000F4EE9" w:rsidRDefault="00053D4A" w:rsidP="000000ED">
                              <w:pPr>
                                <w:rPr>
                                  <w:sz w:val="16"/>
                                  <w:szCs w:val="16"/>
                                </w:rPr>
                              </w:pPr>
                              <w:r w:rsidRPr="000F4EE9">
                                <w:rPr>
                                  <w:sz w:val="16"/>
                                  <w:szCs w:val="16"/>
                                </w:rPr>
                                <w:t>(b)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68861389" name="Text Box 8"/>
                        <wps:cNvSpPr txBox="1"/>
                        <wps:spPr>
                          <a:xfrm>
                            <a:off x="1629571" y="2265241"/>
                            <a:ext cx="401320" cy="197826"/>
                          </a:xfrm>
                          <a:prstGeom prst="rect">
                            <a:avLst/>
                          </a:prstGeom>
                          <a:noFill/>
                          <a:ln w="6350">
                            <a:noFill/>
                          </a:ln>
                        </wps:spPr>
                        <wps:txbx>
                          <w:txbxContent>
                            <w:p w14:paraId="0D3C34B4" w14:textId="0B08F6AC" w:rsidR="00053D4A" w:rsidRPr="000F4EE9" w:rsidRDefault="00053D4A" w:rsidP="000000ED">
                              <w:pPr>
                                <w:rPr>
                                  <w:sz w:val="16"/>
                                  <w:szCs w:val="16"/>
                                </w:rPr>
                              </w:pPr>
                              <w:r w:rsidRPr="000F4EE9">
                                <w:rPr>
                                  <w:sz w:val="16"/>
                                  <w:szCs w:val="16"/>
                                </w:rPr>
                                <w:t>(c)</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96289294" name="Text Box 8"/>
                        <wps:cNvSpPr txBox="1"/>
                        <wps:spPr>
                          <a:xfrm>
                            <a:off x="1563662" y="3012733"/>
                            <a:ext cx="401320" cy="211451"/>
                          </a:xfrm>
                          <a:prstGeom prst="rect">
                            <a:avLst/>
                          </a:prstGeom>
                          <a:noFill/>
                          <a:ln w="6350">
                            <a:noFill/>
                          </a:ln>
                        </wps:spPr>
                        <wps:txbx>
                          <w:txbxContent>
                            <w:p w14:paraId="0AF4CF31" w14:textId="690142D6" w:rsidR="00053D4A" w:rsidRPr="000F4EE9" w:rsidRDefault="00053D4A" w:rsidP="000000ED">
                              <w:pPr>
                                <w:rPr>
                                  <w:sz w:val="16"/>
                                  <w:szCs w:val="16"/>
                                </w:rPr>
                              </w:pPr>
                              <w:r w:rsidRPr="000F4EE9">
                                <w:rPr>
                                  <w:sz w:val="16"/>
                                  <w:szCs w:val="16"/>
                                </w:rPr>
                                <w:t>(d)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51964500" name="Text Box 10"/>
                        <wps:cNvSpPr txBox="1"/>
                        <wps:spPr>
                          <a:xfrm>
                            <a:off x="831164" y="374588"/>
                            <a:ext cx="1710690" cy="240665"/>
                          </a:xfrm>
                          <a:prstGeom prst="rect">
                            <a:avLst/>
                          </a:prstGeom>
                          <a:noFill/>
                          <a:ln w="6350">
                            <a:noFill/>
                          </a:ln>
                        </wps:spPr>
                        <wps:txbx>
                          <w:txbxContent>
                            <w:p w14:paraId="51A94A98" w14:textId="77777777" w:rsidR="00053D4A" w:rsidRPr="000F4EE9" w:rsidRDefault="00053D4A" w:rsidP="00AE72B5">
                              <w:pPr>
                                <w:rPr>
                                  <w:sz w:val="16"/>
                                  <w:szCs w:val="16"/>
                                </w:rPr>
                              </w:pPr>
                              <w:r w:rsidRPr="000F4EE9">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09254486" name="Text Box 10"/>
                        <wps:cNvSpPr txBox="1"/>
                        <wps:spPr>
                          <a:xfrm>
                            <a:off x="928146" y="1148945"/>
                            <a:ext cx="1710690" cy="240665"/>
                          </a:xfrm>
                          <a:prstGeom prst="rect">
                            <a:avLst/>
                          </a:prstGeom>
                          <a:noFill/>
                          <a:ln w="6350">
                            <a:noFill/>
                          </a:ln>
                        </wps:spPr>
                        <wps:txbx>
                          <w:txbxContent>
                            <w:p w14:paraId="45051885" w14:textId="77777777" w:rsidR="00053D4A" w:rsidRPr="000F4EE9" w:rsidRDefault="00053D4A" w:rsidP="00AE72B5">
                              <w:pPr>
                                <w:rPr>
                                  <w:sz w:val="16"/>
                                  <w:szCs w:val="16"/>
                                </w:rPr>
                              </w:pPr>
                              <w:r w:rsidRPr="000F4EE9">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7486263" name="Text Box 10"/>
                        <wps:cNvSpPr txBox="1"/>
                        <wps:spPr>
                          <a:xfrm>
                            <a:off x="959659" y="1750592"/>
                            <a:ext cx="1710690" cy="240665"/>
                          </a:xfrm>
                          <a:prstGeom prst="rect">
                            <a:avLst/>
                          </a:prstGeom>
                          <a:noFill/>
                          <a:ln w="6350">
                            <a:noFill/>
                          </a:ln>
                        </wps:spPr>
                        <wps:txbx>
                          <w:txbxContent>
                            <w:p w14:paraId="3294E9C1" w14:textId="77777777" w:rsidR="00053D4A" w:rsidRPr="000F4EE9" w:rsidRDefault="00053D4A" w:rsidP="00AE72B5">
                              <w:pPr>
                                <w:rPr>
                                  <w:sz w:val="16"/>
                                  <w:szCs w:val="16"/>
                                </w:rPr>
                              </w:pPr>
                              <w:r w:rsidRPr="000F4EE9">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42586811" name="Text Box 10"/>
                        <wps:cNvSpPr txBox="1"/>
                        <wps:spPr>
                          <a:xfrm>
                            <a:off x="928146" y="2528825"/>
                            <a:ext cx="1710690" cy="240665"/>
                          </a:xfrm>
                          <a:prstGeom prst="rect">
                            <a:avLst/>
                          </a:prstGeom>
                          <a:noFill/>
                          <a:ln w="6350">
                            <a:noFill/>
                          </a:ln>
                        </wps:spPr>
                        <wps:txbx>
                          <w:txbxContent>
                            <w:p w14:paraId="75B19031" w14:textId="77777777" w:rsidR="00053D4A" w:rsidRPr="000F4EE9" w:rsidRDefault="00053D4A" w:rsidP="00AE72B5">
                              <w:pPr>
                                <w:rPr>
                                  <w:sz w:val="16"/>
                                  <w:szCs w:val="16"/>
                                </w:rPr>
                              </w:pPr>
                              <w:r w:rsidRPr="000F4EE9">
                                <w:rPr>
                                  <w:sz w:val="16"/>
                                  <w:szCs w:val="16"/>
                                </w:rPr>
                                <w:t>Directionality not detected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91386518" name="Text Box 591386518"/>
                        <wps:cNvSpPr txBox="1"/>
                        <wps:spPr>
                          <a:xfrm>
                            <a:off x="104127" y="3174797"/>
                            <a:ext cx="2956061" cy="693919"/>
                          </a:xfrm>
                          <a:prstGeom prst="rect">
                            <a:avLst/>
                          </a:prstGeom>
                          <a:noFill/>
                          <a:ln w="6350">
                            <a:noFill/>
                          </a:ln>
                        </wps:spPr>
                        <wps:txbx>
                          <w:txbxContent>
                            <w:p w14:paraId="2AD32C6C" w14:textId="46ADBE3B" w:rsidR="00053D4A" w:rsidRDefault="00147500" w:rsidP="00B74EBB">
                              <w:pPr>
                                <w:pStyle w:val="FigureCaption"/>
                              </w:pPr>
                              <w:r>
                                <w:rPr>
                                  <w:b/>
                                </w:rPr>
                                <w:t>Fig.41.</w:t>
                              </w:r>
                              <w:r w:rsidR="00053D4A" w:rsidRPr="009A6EF5">
                                <w:t xml:space="preserve"> </w:t>
                              </w:r>
                              <w:r w:rsidR="00053D4A">
                                <w:t>Type-3 wind</w:t>
                              </w:r>
                              <w:r w:rsidR="00053D4A" w:rsidRPr="009A6EF5">
                                <w:t xml:space="preserve">: </w:t>
                              </w:r>
                              <w:r w:rsidR="00053D4A">
                                <w:t xml:space="preserve">impact of DER infeed on zero sequence method (a) Grid side with 10% DER infeed (b) DER side with 10% DER infeed (c) Grid side with 20% DER infeed (d) DER side with 20% DER infeed </w:t>
                              </w:r>
                            </w:p>
                            <w:p w14:paraId="268DCE66" w14:textId="77777777" w:rsidR="00053D4A" w:rsidRDefault="00053D4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190524" name="Text Box 11"/>
                        <wps:cNvSpPr txBox="1"/>
                        <wps:spPr>
                          <a:xfrm>
                            <a:off x="482676" y="2955471"/>
                            <a:ext cx="831215" cy="247650"/>
                          </a:xfrm>
                          <a:prstGeom prst="rect">
                            <a:avLst/>
                          </a:prstGeom>
                          <a:noFill/>
                          <a:ln w="6350">
                            <a:noFill/>
                          </a:ln>
                        </wps:spPr>
                        <wps:txbx>
                          <w:txbxContent>
                            <w:p w14:paraId="2F8F571F" w14:textId="77777777" w:rsidR="00053D4A" w:rsidRDefault="00053D4A" w:rsidP="00486F05">
                              <w:pPr>
                                <w:rPr>
                                  <w:sz w:val="16"/>
                                  <w:szCs w:val="16"/>
                                </w:rPr>
                              </w:pPr>
                              <w:r>
                                <w:rPr>
                                  <w:sz w:val="16"/>
                                  <w:szCs w:val="16"/>
                                </w:rPr>
                                <w:t>Fault instance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540C7E1" id="Canvas 50" o:spid="_x0000_s1744" editas="canvas" style="width:241pt;height:306.3pt;mso-position-horizontal-relative:char;mso-position-vertical-relative:line" coordsize="30607,389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">
                <v:shape id="_x0000_s1745" type="#_x0000_t75" style="position:absolute;width:30607;height:38900;visibility:visible;mso-wrap-style:square" filled="t">
                  <v:fill o:detectmouseclick="t"/>
                  <v:path o:connecttype="none"/>
                </v:shape>
                <v:shape id="Picture 469222004" o:spid="_x0000_s1746" type="#_x0000_t75" alt="A graph of a number&#10;&#10;Description automatically generated with medium confidence" style="position:absolute;left:2563;top:2707;width:27847;height:55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">
                  <v:imagedata r:id="rId120" o:title="A graph of a number&#10;&#10;Description automatically generated with medium confidence" croptop="5824f" cropbottom="49518f" cropleft="5773f" cropright="4531f"/>
                </v:shape>
                <v:shape id="Picture 1650070168" o:spid="_x0000_s1747" type="#_x0000_t75" alt="A graph of a number&#10;&#10;Description automatically generated with medium confidence" style="position:absolute;left:2889;top:10107;width:27712;height:51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">
                  <v:imagedata r:id="rId120" o:title="A graph of a number&#10;&#10;Description automatically generated with medium confidence" croptop="20522f" cropbottom="34954f" cropleft="6388f" cropright="4850f"/>
                </v:shape>
                <v:shape id="Picture 470290756" o:spid="_x0000_s1748" type="#_x0000_t75" alt="A graph of a number&#10;&#10;Description automatically generated with medium confidence" style="position:absolute;left:2563;top:16814;width:27926;height:49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">
                  <v:imagedata r:id="rId120" o:title="A graph of a number&#10;&#10;Description automatically generated with medium confidence" croptop="34439f" cropbottom="21340f" cropleft="6419f" cropright="4627f"/>
                </v:shape>
                <v:shape id="Picture 1120772952" o:spid="_x0000_s1749" type="#_x0000_t75" alt="A graph of a number&#10;&#10;Description automatically generated with medium confidence" style="position:absolute;left:2338;top:24287;width:28263;height:51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">
                  <v:imagedata r:id="rId120" o:title="A graph of a number&#10;&#10;Description automatically generated with medium confidence" croptop="49120f" cropbottom="6580f" cropleft="6381f" cropright="4774f"/>
                </v:shape>
                <v:line id="Straight Connector 1790378230" o:spid="_x0000_s1750" style="position:absolute;visibility:visible;mso-wrap-style:square" from="8866,1946" to="9091,301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" strokecolor="black [3213]" strokeweight="1.5pt">
                  <v:stroke dashstyle="dash" joinstyle="miter"/>
                </v:line>
                <v:shape id="_x0000_s1751" type="#_x0000_t202" style="position:absolute;left:-5949;top:12955;width:14872;height:282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" filled="f" stroked="f" strokeweight=".5pt">
                  <v:textbox>
                    <w:txbxContent>
                      <w:p w14:paraId="357AFCB2" w14:textId="77777777" w:rsidR="00053D4A" w:rsidRPr="000F4EE9" w:rsidRDefault="00053D4A" w:rsidP="000000ED">
                        <w:pPr>
                          <w:rPr>
                            <w:sz w:val="16"/>
                            <w:szCs w:val="16"/>
                          </w:rPr>
                        </w:pPr>
                        <w:r w:rsidRPr="000F4EE9">
                          <w:rPr>
                            <w:sz w:val="16"/>
                            <w:szCs w:val="16"/>
                          </w:rPr>
                          <w:t>Directionality criteria</w:t>
                        </w:r>
                      </w:p>
                    </w:txbxContent>
                  </v:textbox>
                </v:shape>
                <v:shape id="_x0000_s1752" type="#_x0000_t202" style="position:absolute;left:12398;top:7456;width:10522;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" filled="f" stroked="f" strokeweight=".5pt">
                  <v:textbox>
                    <w:txbxContent>
                      <w:p w14:paraId="068FD3EB" w14:textId="77777777" w:rsidR="00053D4A" w:rsidRDefault="00053D4A" w:rsidP="000000ED">
                        <w:pPr>
                          <w:rPr>
                            <w:sz w:val="16"/>
                            <w:szCs w:val="16"/>
                          </w:rPr>
                        </w:pPr>
                        <w:r>
                          <w:rPr>
                            <w:sz w:val="16"/>
                            <w:szCs w:val="16"/>
                          </w:rPr>
                          <w:t>Sample number</w:t>
                        </w:r>
                      </w:p>
                    </w:txbxContent>
                  </v:textbox>
                </v:shape>
                <v:shape id="_x0000_s1753" type="#_x0000_t202" style="position:absolute;left:12537;top:14267;width:10522;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" filled="f" stroked="f" strokeweight=".5pt">
                  <v:textbox>
                    <w:txbxContent>
                      <w:p w14:paraId="57E01A9C" w14:textId="77777777" w:rsidR="00053D4A" w:rsidRDefault="00053D4A" w:rsidP="000000ED">
                        <w:pPr>
                          <w:rPr>
                            <w:sz w:val="16"/>
                            <w:szCs w:val="16"/>
                          </w:rPr>
                        </w:pPr>
                        <w:r>
                          <w:rPr>
                            <w:sz w:val="16"/>
                            <w:szCs w:val="16"/>
                          </w:rPr>
                          <w:t>Sample number</w:t>
                        </w:r>
                      </w:p>
                    </w:txbxContent>
                  </v:textbox>
                </v:shape>
                <v:shape id="_x0000_s1754" type="#_x0000_t202" style="position:absolute;left:12398;top:21416;width:10522;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" filled="f" stroked="f" strokeweight=".5pt">
                  <v:textbox>
                    <w:txbxContent>
                      <w:p w14:paraId="66D08159" w14:textId="77777777" w:rsidR="00053D4A" w:rsidRDefault="00053D4A" w:rsidP="000000ED">
                        <w:pPr>
                          <w:rPr>
                            <w:sz w:val="16"/>
                            <w:szCs w:val="16"/>
                          </w:rPr>
                        </w:pPr>
                        <w:r>
                          <w:rPr>
                            <w:sz w:val="16"/>
                            <w:szCs w:val="16"/>
                          </w:rPr>
                          <w:t>Sample number</w:t>
                        </w:r>
                      </w:p>
                    </w:txbxContent>
                  </v:textbox>
                </v:shape>
                <v:shape id="_x0000_s1755" type="#_x0000_t202" style="position:absolute;left:12933;top:28799;width:10522;height:2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" filled="f" stroked="f" strokeweight=".5pt">
                  <v:textbox>
                    <w:txbxContent>
                      <w:p w14:paraId="751E3E77" w14:textId="77777777" w:rsidR="00053D4A" w:rsidRDefault="00053D4A" w:rsidP="000000ED">
                        <w:pPr>
                          <w:rPr>
                            <w:sz w:val="16"/>
                            <w:szCs w:val="16"/>
                          </w:rPr>
                        </w:pPr>
                        <w:r>
                          <w:rPr>
                            <w:sz w:val="16"/>
                            <w:szCs w:val="16"/>
                          </w:rPr>
                          <w:t>Sample number</w:t>
                        </w:r>
                      </w:p>
                    </w:txbxContent>
                  </v:textbox>
                </v:shape>
                <v:shape id="_x0000_s1756" type="#_x0000_t202" style="position:absolute;left:15397;top:8528;width:4013;height: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" filled="f" stroked="f" strokeweight=".5pt">
                  <v:textbox>
                    <w:txbxContent>
                      <w:p w14:paraId="38F12BD1" w14:textId="77777777" w:rsidR="00053D4A" w:rsidRPr="000F4EE9" w:rsidRDefault="00053D4A" w:rsidP="000000ED">
                        <w:pPr>
                          <w:rPr>
                            <w:sz w:val="16"/>
                            <w:szCs w:val="16"/>
                          </w:rPr>
                        </w:pPr>
                        <w:r w:rsidRPr="000F4EE9">
                          <w:rPr>
                            <w:sz w:val="16"/>
                            <w:szCs w:val="16"/>
                          </w:rPr>
                          <w:t>(a)</w:t>
                        </w:r>
                      </w:p>
                    </w:txbxContent>
                  </v:textbox>
                </v:shape>
                <v:shape id="_x0000_s1757" type="#_x0000_t202" style="position:absolute;left:15793;top:15249;width:4013;height:2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" filled="f" stroked="f" strokeweight=".5pt">
                  <v:textbox>
                    <w:txbxContent>
                      <w:p w14:paraId="6E6F5A92" w14:textId="376A952B" w:rsidR="00053D4A" w:rsidRPr="000F4EE9" w:rsidRDefault="00053D4A" w:rsidP="000000ED">
                        <w:pPr>
                          <w:rPr>
                            <w:sz w:val="16"/>
                            <w:szCs w:val="16"/>
                          </w:rPr>
                        </w:pPr>
                        <w:r w:rsidRPr="000F4EE9">
                          <w:rPr>
                            <w:sz w:val="16"/>
                            <w:szCs w:val="16"/>
                          </w:rPr>
                          <w:t>(b)</w:t>
                        </w:r>
                      </w:p>
                    </w:txbxContent>
                  </v:textbox>
                </v:shape>
                <v:shape id="_x0000_s1758" type="#_x0000_t202" style="position:absolute;left:16295;top:22652;width:4013;height:1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" filled="f" stroked="f" strokeweight=".5pt">
                  <v:textbox>
                    <w:txbxContent>
                      <w:p w14:paraId="0D3C34B4" w14:textId="0B08F6AC" w:rsidR="00053D4A" w:rsidRPr="000F4EE9" w:rsidRDefault="00053D4A" w:rsidP="000000ED">
                        <w:pPr>
                          <w:rPr>
                            <w:sz w:val="16"/>
                            <w:szCs w:val="16"/>
                          </w:rPr>
                        </w:pPr>
                        <w:r w:rsidRPr="000F4EE9">
                          <w:rPr>
                            <w:sz w:val="16"/>
                            <w:szCs w:val="16"/>
                          </w:rPr>
                          <w:t>(c)</w:t>
                        </w:r>
                      </w:p>
                    </w:txbxContent>
                  </v:textbox>
                </v:shape>
                <v:shape id="_x0000_s1759" type="#_x0000_t202" style="position:absolute;left:15636;top:30127;width:4013;height:2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" filled="f" stroked="f" strokeweight=".5pt">
                  <v:textbox>
                    <w:txbxContent>
                      <w:p w14:paraId="0AF4CF31" w14:textId="690142D6" w:rsidR="00053D4A" w:rsidRPr="000F4EE9" w:rsidRDefault="00053D4A" w:rsidP="000000ED">
                        <w:pPr>
                          <w:rPr>
                            <w:sz w:val="16"/>
                            <w:szCs w:val="16"/>
                          </w:rPr>
                        </w:pPr>
                        <w:r w:rsidRPr="000F4EE9">
                          <w:rPr>
                            <w:sz w:val="16"/>
                            <w:szCs w:val="16"/>
                          </w:rPr>
                          <w:t>(d)</w:t>
                        </w:r>
                      </w:p>
                    </w:txbxContent>
                  </v:textbox>
                </v:shape>
                <v:shape id="Text Box 10" o:spid="_x0000_s1760" type="#_x0000_t202" style="position:absolute;left:8311;top:3745;width:17107;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" filled="f" stroked="f" strokeweight=".5pt">
                  <v:textbox>
                    <w:txbxContent>
                      <w:p w14:paraId="51A94A98" w14:textId="77777777" w:rsidR="00053D4A" w:rsidRPr="000F4EE9" w:rsidRDefault="00053D4A" w:rsidP="00AE72B5">
                        <w:pPr>
                          <w:rPr>
                            <w:sz w:val="16"/>
                            <w:szCs w:val="16"/>
                          </w:rPr>
                        </w:pPr>
                        <w:r w:rsidRPr="000F4EE9">
                          <w:rPr>
                            <w:sz w:val="16"/>
                            <w:szCs w:val="16"/>
                          </w:rPr>
                          <w:t>Directionality not detected</w:t>
                        </w:r>
                      </w:p>
                    </w:txbxContent>
                  </v:textbox>
                </v:shape>
                <v:shape id="Text Box 10" o:spid="_x0000_s1761" type="#_x0000_t202" style="position:absolute;left:9281;top:11489;width:17107;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" filled="f" stroked="f" strokeweight=".5pt">
                  <v:textbox>
                    <w:txbxContent>
                      <w:p w14:paraId="45051885" w14:textId="77777777" w:rsidR="00053D4A" w:rsidRPr="000F4EE9" w:rsidRDefault="00053D4A" w:rsidP="00AE72B5">
                        <w:pPr>
                          <w:rPr>
                            <w:sz w:val="16"/>
                            <w:szCs w:val="16"/>
                          </w:rPr>
                        </w:pPr>
                        <w:r w:rsidRPr="000F4EE9">
                          <w:rPr>
                            <w:sz w:val="16"/>
                            <w:szCs w:val="16"/>
                          </w:rPr>
                          <w:t>Directionality not detected</w:t>
                        </w:r>
                      </w:p>
                    </w:txbxContent>
                  </v:textbox>
                </v:shape>
                <v:shape id="Text Box 10" o:spid="_x0000_s1762" type="#_x0000_t202" style="position:absolute;left:9596;top:17505;width:17107;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" filled="f" stroked="f" strokeweight=".5pt">
                  <v:textbox>
                    <w:txbxContent>
                      <w:p w14:paraId="3294E9C1" w14:textId="77777777" w:rsidR="00053D4A" w:rsidRPr="000F4EE9" w:rsidRDefault="00053D4A" w:rsidP="00AE72B5">
                        <w:pPr>
                          <w:rPr>
                            <w:sz w:val="16"/>
                            <w:szCs w:val="16"/>
                          </w:rPr>
                        </w:pPr>
                        <w:r w:rsidRPr="000F4EE9">
                          <w:rPr>
                            <w:sz w:val="16"/>
                            <w:szCs w:val="16"/>
                          </w:rPr>
                          <w:t>Directionality not detected</w:t>
                        </w:r>
                      </w:p>
                    </w:txbxContent>
                  </v:textbox>
                </v:shape>
                <v:shape id="Text Box 10" o:spid="_x0000_s1763" type="#_x0000_t202" style="position:absolute;left:9281;top:25288;width:17107;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" filled="f" stroked="f" strokeweight=".5pt">
                  <v:textbox>
                    <w:txbxContent>
                      <w:p w14:paraId="75B19031" w14:textId="77777777" w:rsidR="00053D4A" w:rsidRPr="000F4EE9" w:rsidRDefault="00053D4A" w:rsidP="00AE72B5">
                        <w:pPr>
                          <w:rPr>
                            <w:sz w:val="16"/>
                            <w:szCs w:val="16"/>
                          </w:rPr>
                        </w:pPr>
                        <w:r w:rsidRPr="000F4EE9">
                          <w:rPr>
                            <w:sz w:val="16"/>
                            <w:szCs w:val="16"/>
                          </w:rPr>
                          <w:t>Directionality not detected</w:t>
                        </w:r>
                      </w:p>
                    </w:txbxContent>
                  </v:textbox>
                </v:shape>
                <v:shape id="Text Box 591386518" o:spid="_x0000_s1764" type="#_x0000_t202" style="position:absolute;left:1041;top:31747;width:29560;height:6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" filled="f" stroked="f" strokeweight=".5pt">
                  <v:textbox>
                    <w:txbxContent>
                      <w:p w14:paraId="2AD32C6C" w14:textId="46ADBE3B" w:rsidR="00053D4A" w:rsidRDefault="00147500" w:rsidP="00B74EBB">
                        <w:pPr>
                          <w:pStyle w:val="FigureCaption"/>
                        </w:pPr>
                        <w:r>
                          <w:rPr>
                            <w:b/>
                          </w:rPr>
                          <w:t>Fig.41.</w:t>
                        </w:r>
                        <w:r w:rsidR="00053D4A" w:rsidRPr="009A6EF5">
                          <w:t xml:space="preserve"> </w:t>
                        </w:r>
                        <w:r w:rsidR="00053D4A">
                          <w:t>Type-3 wind</w:t>
                        </w:r>
                        <w:r w:rsidR="00053D4A" w:rsidRPr="009A6EF5">
                          <w:t xml:space="preserve">: </w:t>
                        </w:r>
                        <w:r w:rsidR="00053D4A">
                          <w:t xml:space="preserve">impact of DER infeed on zero sequence method (a) Grid side with 10% DER infeed (b) DER side with 10% DER infeed (c) Grid side with 20% DER infeed (d) DER side with 20% DER infeed </w:t>
                        </w:r>
                      </w:p>
                      <w:p w14:paraId="268DCE66" w14:textId="77777777" w:rsidR="00053D4A" w:rsidRDefault="00053D4A"/>
                    </w:txbxContent>
                  </v:textbox>
                </v:shape>
                <v:shape id="_x0000_s1765" type="#_x0000_t202" style="position:absolute;left:4826;top:29554;width:8312;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" filled="f" stroked="f" strokeweight=".5pt">
                  <v:textbox>
                    <w:txbxContent>
                      <w:p w14:paraId="2F8F571F" w14:textId="77777777" w:rsidR="00053D4A" w:rsidRDefault="00053D4A" w:rsidP="00486F05">
                        <w:pPr>
                          <w:rPr>
                            <w:sz w:val="16"/>
                            <w:szCs w:val="16"/>
                          </w:rPr>
                        </w:pPr>
                        <w:r>
                          <w:rPr>
                            <w:sz w:val="16"/>
                            <w:szCs w:val="16"/>
                          </w:rPr>
                          <w:t>Fault instance</w:t>
                        </w:r>
                      </w:p>
                    </w:txbxContent>
                  </v:textbox>
                </v:shape>
                <w10:anchorlock/>
              </v:group>
            </w:pict>
          </mc:Fallback>
        </mc:AlternateContent>
      </w:r>
    </w:p>
    <w:p w14:paraId="346621AD" w14:textId="77777777" w:rsidR="002C4DEC" w:rsidRDefault="002C4DEC" w:rsidP="007B39BD">
      <w:pPr>
        <w:rPr>
          <w:sz w:val="20"/>
          <w:szCs w:val="20"/>
        </w:rPr>
      </w:pPr>
    </w:p>
    <w:p w14:paraId="2EB2A424" w14:textId="01969692" w:rsidR="00F671D3" w:rsidRPr="001276B1" w:rsidRDefault="00F671D3" w:rsidP="00F671D3">
      <w:pPr>
        <w:pStyle w:val="IETHeading1"/>
        <w:ind w:left="567" w:hanging="567"/>
      </w:pPr>
      <w:r>
        <w:t>Conclusions:</w:t>
      </w:r>
    </w:p>
    <w:p w14:paraId="7F7C3507" w14:textId="77777777" w:rsidR="00C030C3" w:rsidRDefault="00C030C3" w:rsidP="00C030C3">
      <w:pPr>
        <w:ind w:firstLine="288"/>
        <w:jc w:val="both"/>
        <w:rPr>
          <w:sz w:val="20"/>
          <w:szCs w:val="20"/>
        </w:rPr>
      </w:pPr>
    </w:p>
    <w:p w14:paraId="04EAF2EC" w14:textId="734D81DF" w:rsidR="0005175F" w:rsidRPr="0005175F" w:rsidRDefault="0005175F" w:rsidP="00F671D3">
      <w:pPr>
        <w:ind w:firstLine="567"/>
        <w:jc w:val="both"/>
        <w:rPr>
          <w:sz w:val="20"/>
          <w:szCs w:val="20"/>
        </w:rPr>
      </w:pPr>
      <w:r w:rsidRPr="0005175F">
        <w:rPr>
          <w:sz w:val="20"/>
          <w:szCs w:val="20"/>
        </w:rPr>
        <w:t>From the field records following generalization could be arrived at:</w:t>
      </w:r>
    </w:p>
    <w:p w14:paraId="4475F84A" w14:textId="50EC354A" w:rsidR="0005175F" w:rsidRPr="00F671D3" w:rsidRDefault="0005175F" w:rsidP="00C03E5D">
      <w:pPr>
        <w:pStyle w:val="ListParagraph"/>
        <w:numPr>
          <w:ilvl w:val="0"/>
          <w:numId w:val="10"/>
        </w:numPr>
        <w:jc w:val="both"/>
        <w:rPr>
          <w:sz w:val="20"/>
        </w:rPr>
      </w:pPr>
      <w:r w:rsidRPr="00F671D3">
        <w:rPr>
          <w:sz w:val="20"/>
        </w:rPr>
        <w:t xml:space="preserve">Detection based on sequence components must be completed within a maximum time of 5 </w:t>
      </w:r>
      <w:proofErr w:type="spellStart"/>
      <w:r w:rsidRPr="00F671D3">
        <w:rPr>
          <w:sz w:val="20"/>
        </w:rPr>
        <w:t>ms</w:t>
      </w:r>
      <w:proofErr w:type="spellEnd"/>
      <w:r w:rsidRPr="00F671D3">
        <w:rPr>
          <w:sz w:val="20"/>
        </w:rPr>
        <w:t xml:space="preserve"> from the fault inception. This will ensure detection for any kind of source (Solar, Type–3, and Type–4) </w:t>
      </w:r>
    </w:p>
    <w:p w14:paraId="7CC2FD54" w14:textId="77777777" w:rsidR="0005175F" w:rsidRPr="00F671D3" w:rsidRDefault="0005175F" w:rsidP="00C03E5D">
      <w:pPr>
        <w:pStyle w:val="ListParagraph"/>
        <w:numPr>
          <w:ilvl w:val="0"/>
          <w:numId w:val="10"/>
        </w:numPr>
        <w:jc w:val="both"/>
        <w:rPr>
          <w:sz w:val="20"/>
        </w:rPr>
      </w:pPr>
      <w:r w:rsidRPr="00F671D3">
        <w:rPr>
          <w:sz w:val="20"/>
        </w:rPr>
        <w:t xml:space="preserve">The phasor information post 40 </w:t>
      </w:r>
      <w:proofErr w:type="spellStart"/>
      <w:r w:rsidRPr="00F671D3">
        <w:rPr>
          <w:sz w:val="20"/>
        </w:rPr>
        <w:t>ms</w:t>
      </w:r>
      <w:proofErr w:type="spellEnd"/>
      <w:r w:rsidRPr="00F671D3">
        <w:rPr>
          <w:sz w:val="20"/>
        </w:rPr>
        <w:t xml:space="preserve"> from the fault inception is purely inverter control driven and not system based, thus not only directionality would be affected even other functions like distance protection, overcurrent protection, earth fault will be affected as well. </w:t>
      </w:r>
    </w:p>
    <w:p w14:paraId="5F7D8689" w14:textId="77777777" w:rsidR="0005175F" w:rsidRPr="00F671D3" w:rsidRDefault="0005175F" w:rsidP="00C03E5D">
      <w:pPr>
        <w:pStyle w:val="ListParagraph"/>
        <w:numPr>
          <w:ilvl w:val="1"/>
          <w:numId w:val="10"/>
        </w:numPr>
        <w:ind w:left="993" w:hanging="284"/>
        <w:jc w:val="both"/>
        <w:rPr>
          <w:sz w:val="20"/>
        </w:rPr>
      </w:pPr>
      <w:r w:rsidRPr="00F671D3">
        <w:rPr>
          <w:sz w:val="20"/>
        </w:rPr>
        <w:t>For distance protection the impedance locus may enter the load encroachment area, thus not detecting the fault zone.</w:t>
      </w:r>
    </w:p>
    <w:p w14:paraId="6D9F1BE5" w14:textId="499A7D1B" w:rsidR="0005175F" w:rsidRPr="00F671D3" w:rsidRDefault="0005175F" w:rsidP="00C03E5D">
      <w:pPr>
        <w:pStyle w:val="ListParagraph"/>
        <w:numPr>
          <w:ilvl w:val="1"/>
          <w:numId w:val="10"/>
        </w:numPr>
        <w:ind w:left="993" w:hanging="284"/>
        <w:jc w:val="both"/>
        <w:rPr>
          <w:sz w:val="20"/>
        </w:rPr>
      </w:pPr>
      <w:r w:rsidRPr="00F671D3">
        <w:rPr>
          <w:sz w:val="20"/>
        </w:rPr>
        <w:t>For overcurrent and earth fault, relay will not operate since the angle between voltage and current will be outside the relay operate angle region (ROA</w:t>
      </w:r>
      <w:r w:rsidR="00F671D3">
        <w:rPr>
          <w:sz w:val="20"/>
          <w:u w:val="double"/>
        </w:rPr>
        <w:t>)</w:t>
      </w:r>
    </w:p>
    <w:p w14:paraId="33CAA1A5" w14:textId="73AFE5E5" w:rsidR="000B7F1E" w:rsidRPr="00F671D3" w:rsidRDefault="0005175F" w:rsidP="00C03E5D">
      <w:pPr>
        <w:pStyle w:val="ListParagraph"/>
        <w:numPr>
          <w:ilvl w:val="0"/>
          <w:numId w:val="10"/>
        </w:numPr>
        <w:jc w:val="both"/>
        <w:rPr>
          <w:sz w:val="20"/>
        </w:rPr>
      </w:pPr>
      <w:r w:rsidRPr="00F671D3">
        <w:rPr>
          <w:sz w:val="20"/>
        </w:rPr>
        <w:t xml:space="preserve">Contrary to work proposed by authors </w:t>
      </w:r>
      <w:sdt>
        <w:sdtPr>
          <w:rPr>
            <w:sz w:val="20"/>
          </w:rPr>
          <w:id w:val="-2032254152"/>
          <w:citation/>
        </w:sdtPr>
        <w:sdtContent>
          <w:r w:rsidRPr="00F671D3">
            <w:rPr>
              <w:sz w:val="20"/>
            </w:rPr>
            <w:fldChar w:fldCharType="begin"/>
          </w:r>
          <w:r w:rsidRPr="00F671D3">
            <w:rPr>
              <w:sz w:val="20"/>
            </w:rPr>
            <w:instrText xml:space="preserve"> CITATION MNa18 \l 1033 </w:instrText>
          </w:r>
          <w:r w:rsidRPr="00F671D3">
            <w:rPr>
              <w:sz w:val="20"/>
            </w:rPr>
            <w:fldChar w:fldCharType="separate"/>
          </w:r>
          <w:r w:rsidRPr="00F671D3">
            <w:rPr>
              <w:noProof/>
              <w:sz w:val="20"/>
            </w:rPr>
            <w:t>[20]</w:t>
          </w:r>
          <w:r w:rsidRPr="00F671D3">
            <w:rPr>
              <w:sz w:val="20"/>
            </w:rPr>
            <w:fldChar w:fldCharType="end"/>
          </w:r>
        </w:sdtContent>
      </w:sdt>
      <w:r w:rsidRPr="00F671D3">
        <w:rPr>
          <w:sz w:val="20"/>
        </w:rPr>
        <w:t xml:space="preserve"> to have directional relays on both ends, will not ensure detection and isolation of the fault since the operate region is not ascertained by directional relay. </w:t>
      </w:r>
    </w:p>
    <w:p w14:paraId="6F958C7F" w14:textId="29CCE06E" w:rsidR="000B7F1E" w:rsidRPr="00F671D3" w:rsidRDefault="0005175F" w:rsidP="00C03E5D">
      <w:pPr>
        <w:pStyle w:val="ListParagraph"/>
        <w:numPr>
          <w:ilvl w:val="0"/>
          <w:numId w:val="10"/>
        </w:numPr>
        <w:jc w:val="both"/>
        <w:rPr>
          <w:sz w:val="20"/>
          <w:szCs w:val="20"/>
        </w:rPr>
      </w:pPr>
      <w:r w:rsidRPr="00F671D3">
        <w:rPr>
          <w:sz w:val="20"/>
          <w:szCs w:val="20"/>
        </w:rPr>
        <w:t>Conventional time delayed back up protection such as delayed overcurrent/ earth fault, Z-2/ Z-3 protection will not operate reliably.</w:t>
      </w:r>
      <w:r w:rsidR="00873ECD" w:rsidRPr="00F671D3">
        <w:rPr>
          <w:rFonts w:cs="TimesLTStd-Roman"/>
          <w:spacing w:val="-2"/>
          <w:sz w:val="20"/>
          <w:szCs w:val="20"/>
        </w:rPr>
        <w:t xml:space="preserve"> </w:t>
      </w:r>
    </w:p>
    <w:p w14:paraId="5074C7FD" w14:textId="201C0FC4" w:rsidR="00D3500B" w:rsidRPr="00F671D3" w:rsidRDefault="00D3500B" w:rsidP="00C03E5D">
      <w:pPr>
        <w:pStyle w:val="ListParagraph"/>
        <w:numPr>
          <w:ilvl w:val="0"/>
          <w:numId w:val="10"/>
        </w:numPr>
        <w:jc w:val="both"/>
        <w:rPr>
          <w:sz w:val="20"/>
          <w:szCs w:val="20"/>
        </w:rPr>
      </w:pPr>
      <w:r w:rsidRPr="00F671D3">
        <w:rPr>
          <w:sz w:val="20"/>
          <w:szCs w:val="20"/>
        </w:rPr>
        <w:lastRenderedPageBreak/>
        <w:t>Only unit protection such as differential protection will operate reliably in the phasor-based algorithms.</w:t>
      </w:r>
    </w:p>
    <w:p w14:paraId="61AEC757" w14:textId="5DC51BA1" w:rsidR="00D3500B" w:rsidRPr="00F671D3" w:rsidRDefault="00D3500B" w:rsidP="001A104A">
      <w:pPr>
        <w:ind w:firstLine="288"/>
        <w:jc w:val="both"/>
        <w:rPr>
          <w:sz w:val="20"/>
          <w:szCs w:val="20"/>
        </w:rPr>
      </w:pPr>
      <w:r w:rsidRPr="00F671D3">
        <w:rPr>
          <w:sz w:val="20"/>
          <w:szCs w:val="20"/>
        </w:rPr>
        <w:t xml:space="preserve">Lots of studies have been done on the impact of inverter-based resource penetration to power system in various countries. The </w:t>
      </w:r>
      <w:r w:rsidR="00AB2EDE" w:rsidRPr="00F671D3">
        <w:rPr>
          <w:sz w:val="20"/>
          <w:szCs w:val="20"/>
        </w:rPr>
        <w:t>relay</w:t>
      </w:r>
      <w:r w:rsidRPr="00F671D3">
        <w:rPr>
          <w:sz w:val="20"/>
          <w:szCs w:val="20"/>
        </w:rPr>
        <w:t xml:space="preserve"> algorithm</w:t>
      </w:r>
      <w:r w:rsidR="00AB2EDE" w:rsidRPr="00F671D3">
        <w:rPr>
          <w:sz w:val="20"/>
          <w:szCs w:val="20"/>
        </w:rPr>
        <w:t>s</w:t>
      </w:r>
      <w:r w:rsidRPr="00F671D3">
        <w:rPr>
          <w:sz w:val="20"/>
          <w:szCs w:val="20"/>
        </w:rPr>
        <w:t xml:space="preserve"> </w:t>
      </w:r>
      <w:r w:rsidR="00E130E3" w:rsidRPr="00F671D3">
        <w:rPr>
          <w:sz w:val="20"/>
          <w:szCs w:val="20"/>
        </w:rPr>
        <w:t>either</w:t>
      </w:r>
      <w:r w:rsidR="00EA6778" w:rsidRPr="00F671D3">
        <w:rPr>
          <w:sz w:val="20"/>
          <w:szCs w:val="20"/>
        </w:rPr>
        <w:t xml:space="preserve"> need </w:t>
      </w:r>
      <w:r w:rsidR="00514BE0" w:rsidRPr="00F671D3">
        <w:rPr>
          <w:sz w:val="20"/>
          <w:szCs w:val="20"/>
        </w:rPr>
        <w:t>mo</w:t>
      </w:r>
      <w:r w:rsidR="00C968ED" w:rsidRPr="00F671D3">
        <w:rPr>
          <w:sz w:val="20"/>
          <w:szCs w:val="20"/>
        </w:rPr>
        <w:t>difications</w:t>
      </w:r>
      <w:r w:rsidRPr="00F671D3">
        <w:rPr>
          <w:sz w:val="20"/>
          <w:szCs w:val="20"/>
        </w:rPr>
        <w:t xml:space="preserve"> to rightly detect the direction of fault</w:t>
      </w:r>
      <w:r w:rsidR="007A20F0" w:rsidRPr="00F671D3">
        <w:rPr>
          <w:sz w:val="20"/>
          <w:szCs w:val="20"/>
        </w:rPr>
        <w:t xml:space="preserve">, </w:t>
      </w:r>
      <w:r w:rsidR="00FA151B" w:rsidRPr="00F671D3">
        <w:rPr>
          <w:sz w:val="20"/>
          <w:szCs w:val="20"/>
        </w:rPr>
        <w:t>or</w:t>
      </w:r>
      <w:r w:rsidRPr="00F671D3">
        <w:rPr>
          <w:sz w:val="20"/>
          <w:szCs w:val="20"/>
        </w:rPr>
        <w:t xml:space="preserve"> necessary corrections </w:t>
      </w:r>
      <w:r w:rsidR="004B7AD9" w:rsidRPr="00F671D3">
        <w:rPr>
          <w:sz w:val="20"/>
          <w:szCs w:val="20"/>
        </w:rPr>
        <w:t xml:space="preserve">could </w:t>
      </w:r>
      <w:r w:rsidRPr="00F671D3">
        <w:rPr>
          <w:sz w:val="20"/>
          <w:szCs w:val="20"/>
        </w:rPr>
        <w:t xml:space="preserve">be made by </w:t>
      </w:r>
      <w:r w:rsidR="00FA151B" w:rsidRPr="00F671D3">
        <w:rPr>
          <w:sz w:val="20"/>
          <w:szCs w:val="20"/>
        </w:rPr>
        <w:t>deploying</w:t>
      </w:r>
      <w:r w:rsidR="00E130E3" w:rsidRPr="00F671D3">
        <w:rPr>
          <w:sz w:val="20"/>
          <w:szCs w:val="20"/>
        </w:rPr>
        <w:t xml:space="preserve"> </w:t>
      </w:r>
      <w:r w:rsidRPr="00F671D3">
        <w:rPr>
          <w:sz w:val="20"/>
          <w:szCs w:val="20"/>
        </w:rPr>
        <w:t xml:space="preserve">adaptive </w:t>
      </w:r>
      <w:r w:rsidR="00836780" w:rsidRPr="00F671D3">
        <w:rPr>
          <w:sz w:val="20"/>
          <w:szCs w:val="20"/>
        </w:rPr>
        <w:t xml:space="preserve">dynamic </w:t>
      </w:r>
      <w:r w:rsidRPr="00F671D3">
        <w:rPr>
          <w:sz w:val="20"/>
          <w:szCs w:val="20"/>
        </w:rPr>
        <w:t>method</w:t>
      </w:r>
      <w:r w:rsidR="003C7C07" w:rsidRPr="00F671D3">
        <w:rPr>
          <w:sz w:val="20"/>
          <w:szCs w:val="20"/>
        </w:rPr>
        <w:t>s</w:t>
      </w:r>
      <w:r w:rsidRPr="00F671D3">
        <w:rPr>
          <w:sz w:val="20"/>
          <w:szCs w:val="20"/>
        </w:rPr>
        <w:t xml:space="preserve">. </w:t>
      </w:r>
    </w:p>
    <w:p w14:paraId="024E5095" w14:textId="77777777" w:rsidR="00D36275" w:rsidRDefault="00D36275" w:rsidP="0005175F">
      <w:pPr>
        <w:jc w:val="both"/>
        <w:rPr>
          <w:rFonts w:cs="TimesLTStd-Roman"/>
          <w:spacing w:val="-2"/>
          <w:sz w:val="20"/>
          <w:szCs w:val="20"/>
        </w:rPr>
      </w:pPr>
    </w:p>
    <w:p w14:paraId="50B4A8C8" w14:textId="7909FDEE" w:rsidR="00B50ADE" w:rsidRDefault="00AA3AEF" w:rsidP="002B0119">
      <w:pPr>
        <w:jc w:val="center"/>
        <w:rPr>
          <w:rFonts w:cs="TimesLTStd-Roman"/>
          <w:spacing w:val="-2"/>
          <w:sz w:val="20"/>
          <w:szCs w:val="20"/>
        </w:rPr>
      </w:pPr>
      <w:r>
        <w:rPr>
          <w:rFonts w:cs="TimesLTStd-Roman"/>
          <w:spacing w:val="-2"/>
          <w:sz w:val="20"/>
          <w:szCs w:val="20"/>
        </w:rPr>
        <w:t>Appendix</w:t>
      </w:r>
    </w:p>
    <w:p w14:paraId="6CF61212" w14:textId="77777777" w:rsidR="00B50ADE" w:rsidRDefault="00B50ADE" w:rsidP="0005175F">
      <w:pPr>
        <w:jc w:val="both"/>
        <w:rPr>
          <w:rFonts w:cs="TimesLTStd-Roman"/>
          <w:spacing w:val="-2"/>
          <w:sz w:val="20"/>
          <w:szCs w:val="20"/>
        </w:rPr>
      </w:pPr>
    </w:p>
    <w:p w14:paraId="328DD0A0" w14:textId="5B24AA0D" w:rsidR="00DE2C30" w:rsidRPr="00C72731" w:rsidRDefault="00C72731" w:rsidP="00C72731">
      <w:pPr>
        <w:jc w:val="both"/>
        <w:rPr>
          <w:sz w:val="16"/>
          <w:szCs w:val="16"/>
        </w:rPr>
      </w:pPr>
      <w:r w:rsidRPr="00FC5B92">
        <w:rPr>
          <w:sz w:val="20"/>
          <w:szCs w:val="20"/>
        </w:rPr>
        <w:t>The line parameters for various cases are as per the table below:</w:t>
      </w:r>
    </w:p>
    <w:p w14:paraId="37DF3691" w14:textId="1B66B956" w:rsidR="008D7D04" w:rsidRPr="008D7D04" w:rsidRDefault="008D7D04" w:rsidP="00831E2A">
      <w:pPr>
        <w:pStyle w:val="Caption"/>
      </w:pPr>
      <w:bookmarkStart w:id="21" w:name="_Ref170590715"/>
      <w:bookmarkStart w:id="22" w:name="_Ref170590708"/>
      <w:r w:rsidRPr="008D7D04">
        <w:t xml:space="preserve">Table </w:t>
      </w:r>
      <w:r w:rsidRPr="008D7D04">
        <w:fldChar w:fldCharType="begin"/>
      </w:r>
      <w:r w:rsidRPr="008D7D04">
        <w:instrText xml:space="preserve"> SEQ Table \* ARABIC </w:instrText>
      </w:r>
      <w:r w:rsidRPr="008D7D04">
        <w:fldChar w:fldCharType="separate"/>
      </w:r>
      <w:r w:rsidR="00ED6A51">
        <w:rPr>
          <w:noProof/>
        </w:rPr>
        <w:t>6</w:t>
      </w:r>
      <w:r w:rsidRPr="008D7D04">
        <w:fldChar w:fldCharType="end"/>
      </w:r>
      <w:bookmarkEnd w:id="21"/>
      <w:r w:rsidRPr="008D7D04">
        <w:t xml:space="preserve"> </w:t>
      </w:r>
      <w:r w:rsidRPr="0072235A">
        <w:rPr>
          <w:b w:val="0"/>
        </w:rPr>
        <w:t>Line Parameters (Type-4 Wind)</w:t>
      </w:r>
      <w:bookmarkEnd w:id="22"/>
    </w:p>
    <w:tbl>
      <w:tblPr>
        <w:tblStyle w:val="PlainTable2"/>
        <w:tblW w:w="0" w:type="auto"/>
        <w:tblBorders>
          <w:top w:val="double" w:sz="4" w:space="0" w:color="7F7F7F" w:themeColor="text1" w:themeTint="80"/>
          <w:bottom w:val="double" w:sz="4" w:space="0" w:color="7F7F7F" w:themeColor="text1" w:themeTint="80"/>
          <w:insideH w:val="single" w:sz="4" w:space="0" w:color="7F7F7F" w:themeColor="text1" w:themeTint="80"/>
        </w:tblBorders>
        <w:tblLook w:val="04A0" w:firstRow="1" w:lastRow="0" w:firstColumn="1" w:lastColumn="0" w:noHBand="0" w:noVBand="1"/>
      </w:tblPr>
      <w:tblGrid>
        <w:gridCol w:w="2127"/>
        <w:gridCol w:w="939"/>
        <w:gridCol w:w="1754"/>
      </w:tblGrid>
      <w:tr w:rsidR="00C72731" w:rsidRPr="00C72731" w14:paraId="0B85CAD5" w14:textId="77777777" w:rsidTr="006D2E9B">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2127" w:type="dxa"/>
            <w:tcBorders>
              <w:bottom w:val="none" w:sz="0" w:space="0" w:color="auto"/>
            </w:tcBorders>
            <w:hideMark/>
          </w:tcPr>
          <w:p w14:paraId="0000A293" w14:textId="77777777" w:rsidR="00C72731" w:rsidRPr="00C72731" w:rsidRDefault="00C72731" w:rsidP="001F674F">
            <w:pPr>
              <w:pStyle w:val="BodyText"/>
              <w:jc w:val="center"/>
              <w:rPr>
                <w:sz w:val="16"/>
                <w:szCs w:val="16"/>
                <w:lang w:val="en-IN"/>
              </w:rPr>
            </w:pPr>
            <w:r w:rsidRPr="00C72731">
              <w:rPr>
                <w:sz w:val="16"/>
                <w:szCs w:val="16"/>
                <w:lang w:val="en-IN"/>
              </w:rPr>
              <w:t>Parameter</w:t>
            </w:r>
          </w:p>
        </w:tc>
        <w:tc>
          <w:tcPr>
            <w:tcW w:w="939" w:type="dxa"/>
            <w:tcBorders>
              <w:bottom w:val="none" w:sz="0" w:space="0" w:color="auto"/>
            </w:tcBorders>
            <w:hideMark/>
          </w:tcPr>
          <w:p w14:paraId="3369A0DE" w14:textId="77777777" w:rsidR="00C72731" w:rsidRPr="00C72731" w:rsidRDefault="00C72731" w:rsidP="001F674F">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Details</w:t>
            </w:r>
          </w:p>
        </w:tc>
        <w:tc>
          <w:tcPr>
            <w:tcW w:w="1754" w:type="dxa"/>
            <w:tcBorders>
              <w:bottom w:val="none" w:sz="0" w:space="0" w:color="auto"/>
            </w:tcBorders>
            <w:hideMark/>
          </w:tcPr>
          <w:p w14:paraId="764D38B7" w14:textId="77777777" w:rsidR="00C72731" w:rsidRPr="00C72731" w:rsidRDefault="00C72731" w:rsidP="001F674F">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Value in Ohm/phase/km</w:t>
            </w:r>
          </w:p>
        </w:tc>
      </w:tr>
      <w:tr w:rsidR="00C72731" w:rsidRPr="00C72731" w14:paraId="52DD9707" w14:textId="77777777" w:rsidTr="006D2E9B">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one" w:sz="0" w:space="0" w:color="auto"/>
              <w:bottom w:val="none" w:sz="0" w:space="0" w:color="auto"/>
            </w:tcBorders>
            <w:vAlign w:val="center"/>
          </w:tcPr>
          <w:p w14:paraId="26C2F4B8" w14:textId="77777777" w:rsidR="00C72731" w:rsidRPr="00C72731" w:rsidRDefault="00C72731" w:rsidP="00E2513A">
            <w:pPr>
              <w:pStyle w:val="BodyText"/>
              <w:ind w:left="305" w:firstLine="12"/>
              <w:jc w:val="center"/>
              <w:rPr>
                <w:b w:val="0"/>
                <w:bCs w:val="0"/>
                <w:sz w:val="16"/>
                <w:szCs w:val="16"/>
                <w:lang w:val="en-IN"/>
              </w:rPr>
            </w:pPr>
            <w:r w:rsidRPr="00C72731">
              <w:rPr>
                <w:b w:val="0"/>
                <w:bCs w:val="0"/>
                <w:sz w:val="16"/>
                <w:szCs w:val="16"/>
                <w:lang w:val="en-IN"/>
              </w:rPr>
              <w:t>Positive sequence</w:t>
            </w:r>
          </w:p>
        </w:tc>
        <w:tc>
          <w:tcPr>
            <w:tcW w:w="939" w:type="dxa"/>
            <w:tcBorders>
              <w:top w:val="none" w:sz="0" w:space="0" w:color="auto"/>
              <w:bottom w:val="none" w:sz="0" w:space="0" w:color="auto"/>
            </w:tcBorders>
          </w:tcPr>
          <w:p w14:paraId="2032F82F" w14:textId="77777777" w:rsidR="00C72731" w:rsidRPr="00C72731" w:rsidRDefault="00C72731" w:rsidP="00E2513A">
            <w:pPr>
              <w:pStyle w:val="BodyText"/>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R1L</w:t>
            </w:r>
          </w:p>
        </w:tc>
        <w:tc>
          <w:tcPr>
            <w:tcW w:w="1754" w:type="dxa"/>
            <w:tcBorders>
              <w:top w:val="none" w:sz="0" w:space="0" w:color="auto"/>
              <w:bottom w:val="none" w:sz="0" w:space="0" w:color="auto"/>
            </w:tcBorders>
          </w:tcPr>
          <w:p w14:paraId="5E67E589" w14:textId="77777777" w:rsidR="00C72731" w:rsidRPr="00C72731" w:rsidRDefault="00C72731" w:rsidP="00E2513A">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0.0581</w:t>
            </w:r>
          </w:p>
        </w:tc>
      </w:tr>
      <w:tr w:rsidR="00C72731" w:rsidRPr="00C72731" w14:paraId="35C766D4" w14:textId="77777777" w:rsidTr="006D2E9B">
        <w:trPr>
          <w:trHeight w:val="282"/>
        </w:trPr>
        <w:tc>
          <w:tcPr>
            <w:cnfStyle w:val="001000000000" w:firstRow="0" w:lastRow="0" w:firstColumn="1" w:lastColumn="0" w:oddVBand="0" w:evenVBand="0" w:oddHBand="0" w:evenHBand="0" w:firstRowFirstColumn="0" w:firstRowLastColumn="0" w:lastRowFirstColumn="0" w:lastRowLastColumn="0"/>
            <w:tcW w:w="2127" w:type="dxa"/>
            <w:vMerge/>
          </w:tcPr>
          <w:p w14:paraId="19F7D4B7" w14:textId="77777777" w:rsidR="00C72731" w:rsidRPr="00C72731" w:rsidRDefault="00C72731" w:rsidP="00E2513A">
            <w:pPr>
              <w:pStyle w:val="BodyText"/>
              <w:rPr>
                <w:b w:val="0"/>
                <w:bCs w:val="0"/>
                <w:sz w:val="16"/>
                <w:szCs w:val="16"/>
                <w:lang w:val="en-IN"/>
              </w:rPr>
            </w:pPr>
          </w:p>
        </w:tc>
        <w:tc>
          <w:tcPr>
            <w:tcW w:w="939" w:type="dxa"/>
          </w:tcPr>
          <w:p w14:paraId="53A83CE8" w14:textId="77777777" w:rsidR="00C72731" w:rsidRPr="00C72731" w:rsidRDefault="00C72731" w:rsidP="00E2513A">
            <w:pPr>
              <w:pStyle w:val="BodyText"/>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X1L</w:t>
            </w:r>
          </w:p>
        </w:tc>
        <w:tc>
          <w:tcPr>
            <w:tcW w:w="1754" w:type="dxa"/>
          </w:tcPr>
          <w:p w14:paraId="7835749B" w14:textId="77777777" w:rsidR="00C72731" w:rsidRPr="00C72731" w:rsidRDefault="00C72731" w:rsidP="00E2513A">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0.392</w:t>
            </w:r>
          </w:p>
        </w:tc>
      </w:tr>
      <w:tr w:rsidR="00C72731" w:rsidRPr="00C72731" w14:paraId="7F552F02" w14:textId="77777777" w:rsidTr="006D2E9B">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one" w:sz="0" w:space="0" w:color="auto"/>
              <w:bottom w:val="none" w:sz="0" w:space="0" w:color="auto"/>
            </w:tcBorders>
          </w:tcPr>
          <w:p w14:paraId="3DC0AB0F" w14:textId="77777777" w:rsidR="00C72731" w:rsidRPr="00C72731" w:rsidRDefault="00C72731" w:rsidP="00E2513A">
            <w:pPr>
              <w:pStyle w:val="BodyText"/>
              <w:ind w:left="305" w:hanging="130"/>
              <w:jc w:val="center"/>
              <w:rPr>
                <w:b w:val="0"/>
                <w:bCs w:val="0"/>
                <w:sz w:val="16"/>
                <w:szCs w:val="16"/>
                <w:lang w:val="en-IN"/>
              </w:rPr>
            </w:pPr>
            <w:r w:rsidRPr="00C72731">
              <w:rPr>
                <w:b w:val="0"/>
                <w:bCs w:val="0"/>
                <w:sz w:val="16"/>
                <w:szCs w:val="16"/>
                <w:lang w:val="en-IN"/>
              </w:rPr>
              <w:t>Zero sequence</w:t>
            </w:r>
          </w:p>
        </w:tc>
        <w:tc>
          <w:tcPr>
            <w:tcW w:w="939" w:type="dxa"/>
            <w:tcBorders>
              <w:top w:val="none" w:sz="0" w:space="0" w:color="auto"/>
              <w:bottom w:val="none" w:sz="0" w:space="0" w:color="auto"/>
            </w:tcBorders>
          </w:tcPr>
          <w:p w14:paraId="236F2256" w14:textId="77777777" w:rsidR="00C72731" w:rsidRPr="00C72731" w:rsidRDefault="00C72731" w:rsidP="00E2513A">
            <w:pPr>
              <w:pStyle w:val="BodyText"/>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R0L</w:t>
            </w:r>
          </w:p>
        </w:tc>
        <w:tc>
          <w:tcPr>
            <w:tcW w:w="1754" w:type="dxa"/>
            <w:tcBorders>
              <w:top w:val="none" w:sz="0" w:space="0" w:color="auto"/>
              <w:bottom w:val="none" w:sz="0" w:space="0" w:color="auto"/>
            </w:tcBorders>
          </w:tcPr>
          <w:p w14:paraId="79850672" w14:textId="77777777" w:rsidR="00C72731" w:rsidRPr="00C72731" w:rsidRDefault="00C72731" w:rsidP="00E2513A">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0.254</w:t>
            </w:r>
          </w:p>
        </w:tc>
      </w:tr>
      <w:tr w:rsidR="00C72731" w:rsidRPr="00C72731" w14:paraId="45643B1C" w14:textId="77777777" w:rsidTr="006D2E9B">
        <w:trPr>
          <w:trHeight w:val="234"/>
        </w:trPr>
        <w:tc>
          <w:tcPr>
            <w:cnfStyle w:val="001000000000" w:firstRow="0" w:lastRow="0" w:firstColumn="1" w:lastColumn="0" w:oddVBand="0" w:evenVBand="0" w:oddHBand="0" w:evenHBand="0" w:firstRowFirstColumn="0" w:firstRowLastColumn="0" w:lastRowFirstColumn="0" w:lastRowLastColumn="0"/>
            <w:tcW w:w="2127" w:type="dxa"/>
            <w:vMerge/>
          </w:tcPr>
          <w:p w14:paraId="01F959A4" w14:textId="77777777" w:rsidR="00C72731" w:rsidRPr="00C72731" w:rsidRDefault="00C72731" w:rsidP="00E2513A">
            <w:pPr>
              <w:pStyle w:val="BodyText"/>
              <w:rPr>
                <w:b w:val="0"/>
                <w:bCs w:val="0"/>
                <w:sz w:val="16"/>
                <w:szCs w:val="16"/>
                <w:lang w:val="en-IN"/>
              </w:rPr>
            </w:pPr>
          </w:p>
        </w:tc>
        <w:tc>
          <w:tcPr>
            <w:tcW w:w="939" w:type="dxa"/>
          </w:tcPr>
          <w:p w14:paraId="55F08A12" w14:textId="77777777" w:rsidR="00C72731" w:rsidRPr="00C72731" w:rsidRDefault="00C72731" w:rsidP="00E2513A">
            <w:pPr>
              <w:pStyle w:val="BodyText"/>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X0L</w:t>
            </w:r>
          </w:p>
        </w:tc>
        <w:tc>
          <w:tcPr>
            <w:tcW w:w="1754" w:type="dxa"/>
          </w:tcPr>
          <w:p w14:paraId="07EDB5CD" w14:textId="77777777" w:rsidR="00C72731" w:rsidRPr="00C72731" w:rsidRDefault="00C72731" w:rsidP="00E2513A">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1.1044</w:t>
            </w:r>
          </w:p>
        </w:tc>
      </w:tr>
    </w:tbl>
    <w:p w14:paraId="78AC8590" w14:textId="6988499D" w:rsidR="008D7D04" w:rsidRPr="0072235A" w:rsidRDefault="008D7D04" w:rsidP="00831E2A">
      <w:pPr>
        <w:pStyle w:val="Caption"/>
        <w:rPr>
          <w:b w:val="0"/>
        </w:rPr>
      </w:pPr>
      <w:r>
        <w:t xml:space="preserve">Table </w:t>
      </w:r>
      <w:r>
        <w:fldChar w:fldCharType="begin"/>
      </w:r>
      <w:r>
        <w:instrText xml:space="preserve"> SEQ Table \* ARABIC </w:instrText>
      </w:r>
      <w:r>
        <w:fldChar w:fldCharType="separate"/>
      </w:r>
      <w:r w:rsidR="00ED6A51">
        <w:rPr>
          <w:noProof/>
        </w:rPr>
        <w:t>7</w:t>
      </w:r>
      <w:r>
        <w:fldChar w:fldCharType="end"/>
      </w:r>
      <w:r>
        <w:t xml:space="preserve"> </w:t>
      </w:r>
      <w:r w:rsidRPr="0072235A">
        <w:rPr>
          <w:b w:val="0"/>
        </w:rPr>
        <w:t>Line Parameters (Solar)</w:t>
      </w:r>
    </w:p>
    <w:tbl>
      <w:tblPr>
        <w:tblStyle w:val="PlainTable2"/>
        <w:tblW w:w="0" w:type="auto"/>
        <w:tblBorders>
          <w:top w:val="double" w:sz="4" w:space="0" w:color="7F7F7F" w:themeColor="text1" w:themeTint="80"/>
          <w:bottom w:val="double" w:sz="4" w:space="0" w:color="7F7F7F" w:themeColor="text1" w:themeTint="80"/>
          <w:insideH w:val="single" w:sz="4" w:space="0" w:color="7F7F7F" w:themeColor="text1" w:themeTint="80"/>
        </w:tblBorders>
        <w:tblLook w:val="04A0" w:firstRow="1" w:lastRow="0" w:firstColumn="1" w:lastColumn="0" w:noHBand="0" w:noVBand="1"/>
      </w:tblPr>
      <w:tblGrid>
        <w:gridCol w:w="2127"/>
        <w:gridCol w:w="992"/>
        <w:gridCol w:w="1701"/>
      </w:tblGrid>
      <w:tr w:rsidR="00C72731" w:rsidRPr="00C72731" w14:paraId="21F82310" w14:textId="77777777" w:rsidTr="00D36275">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2127" w:type="dxa"/>
            <w:tcBorders>
              <w:bottom w:val="none" w:sz="0" w:space="0" w:color="auto"/>
            </w:tcBorders>
            <w:vAlign w:val="center"/>
            <w:hideMark/>
          </w:tcPr>
          <w:p w14:paraId="53E02AAB" w14:textId="77777777" w:rsidR="00C72731" w:rsidRPr="00C72731" w:rsidRDefault="00C72731" w:rsidP="00D36275">
            <w:pPr>
              <w:pStyle w:val="BodyText"/>
              <w:jc w:val="center"/>
              <w:rPr>
                <w:sz w:val="16"/>
                <w:szCs w:val="16"/>
                <w:lang w:val="en-IN"/>
              </w:rPr>
            </w:pPr>
            <w:r w:rsidRPr="00C72731">
              <w:rPr>
                <w:sz w:val="16"/>
                <w:szCs w:val="16"/>
                <w:lang w:val="en-IN"/>
              </w:rPr>
              <w:t>Parameter</w:t>
            </w:r>
          </w:p>
        </w:tc>
        <w:tc>
          <w:tcPr>
            <w:tcW w:w="992" w:type="dxa"/>
            <w:tcBorders>
              <w:bottom w:val="none" w:sz="0" w:space="0" w:color="auto"/>
            </w:tcBorders>
            <w:vAlign w:val="center"/>
            <w:hideMark/>
          </w:tcPr>
          <w:p w14:paraId="59D1C6E6" w14:textId="77777777" w:rsidR="00C72731" w:rsidRPr="00C72731" w:rsidRDefault="00C72731" w:rsidP="00D36275">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Details</w:t>
            </w:r>
          </w:p>
        </w:tc>
        <w:tc>
          <w:tcPr>
            <w:tcW w:w="1701" w:type="dxa"/>
            <w:tcBorders>
              <w:bottom w:val="none" w:sz="0" w:space="0" w:color="auto"/>
            </w:tcBorders>
            <w:vAlign w:val="center"/>
            <w:hideMark/>
          </w:tcPr>
          <w:p w14:paraId="5FC84B28" w14:textId="77777777" w:rsidR="00C72731" w:rsidRPr="00C72731" w:rsidRDefault="00C72731" w:rsidP="00D36275">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Value in Ohm/phase/km</w:t>
            </w:r>
          </w:p>
        </w:tc>
      </w:tr>
      <w:tr w:rsidR="00C72731" w:rsidRPr="00C72731" w14:paraId="3AA9D9D2" w14:textId="77777777" w:rsidTr="00D3627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one" w:sz="0" w:space="0" w:color="auto"/>
              <w:bottom w:val="none" w:sz="0" w:space="0" w:color="auto"/>
            </w:tcBorders>
            <w:vAlign w:val="center"/>
          </w:tcPr>
          <w:p w14:paraId="4765D502" w14:textId="07EE57EF" w:rsidR="00C72731" w:rsidRPr="00C72731" w:rsidRDefault="00A162B0" w:rsidP="00D36275">
            <w:pPr>
              <w:pStyle w:val="BodyText"/>
              <w:ind w:left="305" w:firstLine="12"/>
              <w:jc w:val="center"/>
              <w:rPr>
                <w:b w:val="0"/>
                <w:bCs w:val="0"/>
                <w:sz w:val="16"/>
                <w:szCs w:val="16"/>
                <w:lang w:val="en-IN"/>
              </w:rPr>
            </w:pPr>
            <w:r>
              <w:rPr>
                <w:b w:val="0"/>
                <w:bCs w:val="0"/>
                <w:sz w:val="16"/>
                <w:szCs w:val="16"/>
                <w:lang w:val="en-IN"/>
              </w:rPr>
              <w:t>A</w:t>
            </w:r>
            <w:r w:rsidR="00C72731" w:rsidRPr="00C72731">
              <w:rPr>
                <w:b w:val="0"/>
                <w:bCs w:val="0"/>
                <w:sz w:val="16"/>
                <w:szCs w:val="16"/>
                <w:lang w:val="en-IN"/>
              </w:rPr>
              <w:t>-Phase</w:t>
            </w:r>
          </w:p>
        </w:tc>
        <w:tc>
          <w:tcPr>
            <w:tcW w:w="992" w:type="dxa"/>
            <w:tcBorders>
              <w:top w:val="none" w:sz="0" w:space="0" w:color="auto"/>
              <w:bottom w:val="none" w:sz="0" w:space="0" w:color="auto"/>
            </w:tcBorders>
            <w:vAlign w:val="center"/>
          </w:tcPr>
          <w:p w14:paraId="28A99069"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R1A</w:t>
            </w:r>
          </w:p>
        </w:tc>
        <w:tc>
          <w:tcPr>
            <w:tcW w:w="1701" w:type="dxa"/>
            <w:tcBorders>
              <w:top w:val="none" w:sz="0" w:space="0" w:color="auto"/>
              <w:bottom w:val="none" w:sz="0" w:space="0" w:color="auto"/>
            </w:tcBorders>
            <w:vAlign w:val="center"/>
          </w:tcPr>
          <w:p w14:paraId="0C15C817"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0.28</w:t>
            </w:r>
          </w:p>
        </w:tc>
      </w:tr>
      <w:tr w:rsidR="00C72731" w:rsidRPr="00C72731" w14:paraId="186CA7A2" w14:textId="77777777" w:rsidTr="00D36275">
        <w:trPr>
          <w:trHeight w:val="293"/>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2116215C" w14:textId="77777777" w:rsidR="00C72731" w:rsidRPr="00C72731" w:rsidRDefault="00C72731" w:rsidP="00D36275">
            <w:pPr>
              <w:pStyle w:val="BodyText"/>
              <w:ind w:left="305" w:firstLine="12"/>
              <w:jc w:val="center"/>
              <w:rPr>
                <w:b w:val="0"/>
                <w:bCs w:val="0"/>
                <w:sz w:val="16"/>
                <w:szCs w:val="16"/>
                <w:lang w:val="en-IN"/>
              </w:rPr>
            </w:pPr>
          </w:p>
        </w:tc>
        <w:tc>
          <w:tcPr>
            <w:tcW w:w="992" w:type="dxa"/>
            <w:vAlign w:val="center"/>
          </w:tcPr>
          <w:p w14:paraId="690A989E"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X1A</w:t>
            </w:r>
          </w:p>
        </w:tc>
        <w:tc>
          <w:tcPr>
            <w:tcW w:w="1701" w:type="dxa"/>
            <w:vAlign w:val="center"/>
          </w:tcPr>
          <w:p w14:paraId="568DC934"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3.16</w:t>
            </w:r>
          </w:p>
        </w:tc>
      </w:tr>
      <w:tr w:rsidR="00C72731" w:rsidRPr="00C72731" w14:paraId="2C9D8F09" w14:textId="77777777" w:rsidTr="00D3627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one" w:sz="0" w:space="0" w:color="auto"/>
              <w:bottom w:val="none" w:sz="0" w:space="0" w:color="auto"/>
            </w:tcBorders>
            <w:vAlign w:val="center"/>
          </w:tcPr>
          <w:p w14:paraId="1B67C03B" w14:textId="4657B98B" w:rsidR="00C72731" w:rsidRPr="00C72731" w:rsidRDefault="00A162B0" w:rsidP="00D36275">
            <w:pPr>
              <w:pStyle w:val="BodyText"/>
              <w:ind w:left="305" w:firstLine="12"/>
              <w:jc w:val="center"/>
              <w:rPr>
                <w:b w:val="0"/>
                <w:bCs w:val="0"/>
                <w:sz w:val="16"/>
                <w:szCs w:val="16"/>
                <w:lang w:val="en-IN"/>
              </w:rPr>
            </w:pPr>
            <w:r>
              <w:rPr>
                <w:b w:val="0"/>
                <w:bCs w:val="0"/>
                <w:sz w:val="16"/>
                <w:szCs w:val="16"/>
                <w:lang w:val="en-IN"/>
              </w:rPr>
              <w:t>B</w:t>
            </w:r>
            <w:r w:rsidR="00C72731" w:rsidRPr="00C72731">
              <w:rPr>
                <w:b w:val="0"/>
                <w:bCs w:val="0"/>
                <w:sz w:val="16"/>
                <w:szCs w:val="16"/>
                <w:lang w:val="en-IN"/>
              </w:rPr>
              <w:t>-Phase</w:t>
            </w:r>
          </w:p>
        </w:tc>
        <w:tc>
          <w:tcPr>
            <w:tcW w:w="992" w:type="dxa"/>
            <w:tcBorders>
              <w:top w:val="none" w:sz="0" w:space="0" w:color="auto"/>
              <w:bottom w:val="none" w:sz="0" w:space="0" w:color="auto"/>
            </w:tcBorders>
            <w:vAlign w:val="center"/>
          </w:tcPr>
          <w:p w14:paraId="76464AC2"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R1B</w:t>
            </w:r>
          </w:p>
        </w:tc>
        <w:tc>
          <w:tcPr>
            <w:tcW w:w="1701" w:type="dxa"/>
            <w:tcBorders>
              <w:top w:val="none" w:sz="0" w:space="0" w:color="auto"/>
              <w:bottom w:val="none" w:sz="0" w:space="0" w:color="auto"/>
            </w:tcBorders>
            <w:vAlign w:val="center"/>
          </w:tcPr>
          <w:p w14:paraId="01AEDE94"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0.28</w:t>
            </w:r>
          </w:p>
        </w:tc>
      </w:tr>
      <w:tr w:rsidR="00C72731" w:rsidRPr="00C72731" w14:paraId="34E22520" w14:textId="77777777" w:rsidTr="00D36275">
        <w:trPr>
          <w:trHeight w:val="293"/>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338519C0" w14:textId="77777777" w:rsidR="00C72731" w:rsidRPr="00C72731" w:rsidRDefault="00C72731" w:rsidP="00D36275">
            <w:pPr>
              <w:pStyle w:val="BodyText"/>
              <w:ind w:left="305" w:firstLine="12"/>
              <w:jc w:val="center"/>
              <w:rPr>
                <w:sz w:val="16"/>
                <w:szCs w:val="16"/>
                <w:lang w:val="en-IN"/>
              </w:rPr>
            </w:pPr>
          </w:p>
        </w:tc>
        <w:tc>
          <w:tcPr>
            <w:tcW w:w="992" w:type="dxa"/>
            <w:vAlign w:val="center"/>
          </w:tcPr>
          <w:p w14:paraId="14399E30"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X1B</w:t>
            </w:r>
          </w:p>
        </w:tc>
        <w:tc>
          <w:tcPr>
            <w:tcW w:w="1701" w:type="dxa"/>
            <w:vAlign w:val="center"/>
          </w:tcPr>
          <w:p w14:paraId="01765D33"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3.16</w:t>
            </w:r>
          </w:p>
        </w:tc>
      </w:tr>
      <w:tr w:rsidR="00C72731" w:rsidRPr="00C72731" w14:paraId="0C9DFB18" w14:textId="77777777" w:rsidTr="00D3627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one" w:sz="0" w:space="0" w:color="auto"/>
              <w:bottom w:val="none" w:sz="0" w:space="0" w:color="auto"/>
            </w:tcBorders>
            <w:vAlign w:val="center"/>
          </w:tcPr>
          <w:p w14:paraId="62B70DEC" w14:textId="77777777" w:rsidR="00C72731" w:rsidRPr="00C72731" w:rsidRDefault="00C72731" w:rsidP="00D36275">
            <w:pPr>
              <w:pStyle w:val="BodyText"/>
              <w:ind w:left="305" w:firstLine="12"/>
              <w:jc w:val="center"/>
              <w:rPr>
                <w:b w:val="0"/>
                <w:bCs w:val="0"/>
                <w:sz w:val="16"/>
                <w:szCs w:val="16"/>
                <w:lang w:val="en-IN"/>
              </w:rPr>
            </w:pPr>
            <w:r w:rsidRPr="00C72731">
              <w:rPr>
                <w:b w:val="0"/>
                <w:bCs w:val="0"/>
                <w:sz w:val="16"/>
                <w:szCs w:val="16"/>
                <w:lang w:val="en-IN"/>
              </w:rPr>
              <w:t>Positive sequence</w:t>
            </w:r>
          </w:p>
        </w:tc>
        <w:tc>
          <w:tcPr>
            <w:tcW w:w="992" w:type="dxa"/>
            <w:tcBorders>
              <w:top w:val="none" w:sz="0" w:space="0" w:color="auto"/>
              <w:bottom w:val="none" w:sz="0" w:space="0" w:color="auto"/>
            </w:tcBorders>
            <w:vAlign w:val="center"/>
          </w:tcPr>
          <w:p w14:paraId="239DFF26"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R1L</w:t>
            </w:r>
          </w:p>
        </w:tc>
        <w:tc>
          <w:tcPr>
            <w:tcW w:w="1701" w:type="dxa"/>
            <w:tcBorders>
              <w:top w:val="none" w:sz="0" w:space="0" w:color="auto"/>
              <w:bottom w:val="none" w:sz="0" w:space="0" w:color="auto"/>
            </w:tcBorders>
            <w:vAlign w:val="center"/>
          </w:tcPr>
          <w:p w14:paraId="7F521FE1"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0.83</w:t>
            </w:r>
          </w:p>
        </w:tc>
      </w:tr>
      <w:tr w:rsidR="00C72731" w:rsidRPr="00C72731" w14:paraId="7C732364" w14:textId="77777777" w:rsidTr="00D36275">
        <w:trPr>
          <w:trHeight w:val="282"/>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23B6810A" w14:textId="77777777" w:rsidR="00C72731" w:rsidRPr="00C72731" w:rsidRDefault="00C72731" w:rsidP="00D36275">
            <w:pPr>
              <w:pStyle w:val="BodyText"/>
              <w:jc w:val="center"/>
              <w:rPr>
                <w:b w:val="0"/>
                <w:bCs w:val="0"/>
                <w:sz w:val="16"/>
                <w:szCs w:val="16"/>
                <w:lang w:val="en-IN"/>
              </w:rPr>
            </w:pPr>
          </w:p>
        </w:tc>
        <w:tc>
          <w:tcPr>
            <w:tcW w:w="992" w:type="dxa"/>
            <w:vAlign w:val="center"/>
          </w:tcPr>
          <w:p w14:paraId="2B8134C0"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X1L</w:t>
            </w:r>
          </w:p>
        </w:tc>
        <w:tc>
          <w:tcPr>
            <w:tcW w:w="1701" w:type="dxa"/>
            <w:vAlign w:val="center"/>
          </w:tcPr>
          <w:p w14:paraId="16D1749B"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4.19</w:t>
            </w:r>
          </w:p>
        </w:tc>
      </w:tr>
      <w:tr w:rsidR="00C72731" w:rsidRPr="00C72731" w14:paraId="7FF9D066" w14:textId="77777777" w:rsidTr="00D36275">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2127" w:type="dxa"/>
            <w:vMerge w:val="restart"/>
            <w:tcBorders>
              <w:top w:val="none" w:sz="0" w:space="0" w:color="auto"/>
              <w:bottom w:val="none" w:sz="0" w:space="0" w:color="auto"/>
            </w:tcBorders>
            <w:vAlign w:val="center"/>
          </w:tcPr>
          <w:p w14:paraId="68219F4C" w14:textId="77777777" w:rsidR="00C72731" w:rsidRPr="00C72731" w:rsidRDefault="00C72731" w:rsidP="00D36275">
            <w:pPr>
              <w:pStyle w:val="BodyText"/>
              <w:ind w:left="305" w:hanging="130"/>
              <w:jc w:val="center"/>
              <w:rPr>
                <w:b w:val="0"/>
                <w:bCs w:val="0"/>
                <w:sz w:val="16"/>
                <w:szCs w:val="16"/>
                <w:lang w:val="en-IN"/>
              </w:rPr>
            </w:pPr>
            <w:r w:rsidRPr="00C72731">
              <w:rPr>
                <w:b w:val="0"/>
                <w:bCs w:val="0"/>
                <w:sz w:val="16"/>
                <w:szCs w:val="16"/>
                <w:lang w:val="en-IN"/>
              </w:rPr>
              <w:t>Zero sequence</w:t>
            </w:r>
          </w:p>
        </w:tc>
        <w:tc>
          <w:tcPr>
            <w:tcW w:w="992" w:type="dxa"/>
            <w:tcBorders>
              <w:top w:val="none" w:sz="0" w:space="0" w:color="auto"/>
              <w:bottom w:val="none" w:sz="0" w:space="0" w:color="auto"/>
            </w:tcBorders>
            <w:vAlign w:val="center"/>
          </w:tcPr>
          <w:p w14:paraId="6CE91D12"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R0L</w:t>
            </w:r>
          </w:p>
        </w:tc>
        <w:tc>
          <w:tcPr>
            <w:tcW w:w="1701" w:type="dxa"/>
            <w:tcBorders>
              <w:top w:val="none" w:sz="0" w:space="0" w:color="auto"/>
              <w:bottom w:val="none" w:sz="0" w:space="0" w:color="auto"/>
            </w:tcBorders>
            <w:vAlign w:val="center"/>
          </w:tcPr>
          <w:p w14:paraId="460D1C0C" w14:textId="77777777" w:rsidR="00C72731" w:rsidRPr="00C7273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C72731">
              <w:rPr>
                <w:sz w:val="16"/>
                <w:szCs w:val="16"/>
                <w:lang w:val="en-IN"/>
              </w:rPr>
              <w:t>2.31</w:t>
            </w:r>
          </w:p>
        </w:tc>
      </w:tr>
      <w:tr w:rsidR="00C72731" w:rsidRPr="00C72731" w14:paraId="04341244" w14:textId="77777777" w:rsidTr="00D36275">
        <w:trPr>
          <w:trHeight w:val="234"/>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2DBCC34E" w14:textId="77777777" w:rsidR="00C72731" w:rsidRPr="00C72731" w:rsidRDefault="00C72731" w:rsidP="00D36275">
            <w:pPr>
              <w:pStyle w:val="BodyText"/>
              <w:jc w:val="center"/>
              <w:rPr>
                <w:b w:val="0"/>
                <w:bCs w:val="0"/>
                <w:sz w:val="16"/>
                <w:szCs w:val="16"/>
                <w:lang w:val="en-IN"/>
              </w:rPr>
            </w:pPr>
          </w:p>
        </w:tc>
        <w:tc>
          <w:tcPr>
            <w:tcW w:w="992" w:type="dxa"/>
            <w:vAlign w:val="center"/>
          </w:tcPr>
          <w:p w14:paraId="3D9D50B1"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X0L</w:t>
            </w:r>
          </w:p>
        </w:tc>
        <w:tc>
          <w:tcPr>
            <w:tcW w:w="1701" w:type="dxa"/>
            <w:vAlign w:val="center"/>
          </w:tcPr>
          <w:p w14:paraId="572D6978" w14:textId="77777777" w:rsidR="00C72731" w:rsidRPr="00C7273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C72731">
              <w:rPr>
                <w:sz w:val="16"/>
                <w:szCs w:val="16"/>
                <w:lang w:val="en-IN"/>
              </w:rPr>
              <w:t>14.06</w:t>
            </w:r>
          </w:p>
        </w:tc>
      </w:tr>
    </w:tbl>
    <w:p w14:paraId="14F395A5" w14:textId="77777777" w:rsidR="008D7D04" w:rsidRDefault="008D7D04" w:rsidP="00831E2A">
      <w:pPr>
        <w:pStyle w:val="Caption"/>
      </w:pPr>
    </w:p>
    <w:p w14:paraId="7142B6BA" w14:textId="47F78FC7" w:rsidR="008D7D04" w:rsidRDefault="008D7D04" w:rsidP="00831E2A">
      <w:pPr>
        <w:pStyle w:val="Caption"/>
      </w:pPr>
      <w:bookmarkStart w:id="23" w:name="_Ref170643181"/>
      <w:bookmarkStart w:id="24" w:name="_Ref170643173"/>
      <w:r>
        <w:t xml:space="preserve">Table </w:t>
      </w:r>
      <w:r>
        <w:fldChar w:fldCharType="begin"/>
      </w:r>
      <w:r>
        <w:instrText xml:space="preserve"> SEQ Table \* ARABIC </w:instrText>
      </w:r>
      <w:r>
        <w:fldChar w:fldCharType="separate"/>
      </w:r>
      <w:r w:rsidR="00ED6A51">
        <w:rPr>
          <w:noProof/>
        </w:rPr>
        <w:t>8</w:t>
      </w:r>
      <w:r>
        <w:fldChar w:fldCharType="end"/>
      </w:r>
      <w:bookmarkEnd w:id="23"/>
      <w:r>
        <w:t xml:space="preserve"> </w:t>
      </w:r>
      <w:r w:rsidRPr="0072235A">
        <w:rPr>
          <w:b w:val="0"/>
        </w:rPr>
        <w:t>Line Parameters (Type-3 Wind)</w:t>
      </w:r>
      <w:bookmarkEnd w:id="24"/>
    </w:p>
    <w:tbl>
      <w:tblPr>
        <w:tblStyle w:val="PlainTable2"/>
        <w:tblW w:w="0" w:type="auto"/>
        <w:jc w:val="center"/>
        <w:tblLook w:val="04A0" w:firstRow="1" w:lastRow="0" w:firstColumn="1" w:lastColumn="0" w:noHBand="0" w:noVBand="1"/>
      </w:tblPr>
      <w:tblGrid>
        <w:gridCol w:w="2127"/>
        <w:gridCol w:w="939"/>
        <w:gridCol w:w="1754"/>
      </w:tblGrid>
      <w:tr w:rsidR="00C72731" w:rsidRPr="00B73F48" w14:paraId="4744D680" w14:textId="77777777" w:rsidTr="00D36275">
        <w:trPr>
          <w:cnfStyle w:val="100000000000" w:firstRow="1" w:lastRow="0" w:firstColumn="0" w:lastColumn="0" w:oddVBand="0" w:evenVBand="0" w:oddHBand="0" w:evenHBand="0" w:firstRowFirstColumn="0" w:firstRowLastColumn="0" w:lastRowFirstColumn="0" w:lastRowLastColumn="0"/>
          <w:trHeight w:val="392"/>
          <w:jc w:val="center"/>
        </w:trPr>
        <w:tc>
          <w:tcPr>
            <w:cnfStyle w:val="001000000000" w:firstRow="0" w:lastRow="0" w:firstColumn="1" w:lastColumn="0" w:oddVBand="0" w:evenVBand="0" w:oddHBand="0" w:evenHBand="0" w:firstRowFirstColumn="0" w:firstRowLastColumn="0" w:lastRowFirstColumn="0" w:lastRowLastColumn="0"/>
            <w:tcW w:w="2127" w:type="dxa"/>
            <w:vAlign w:val="center"/>
            <w:hideMark/>
          </w:tcPr>
          <w:p w14:paraId="3D207840" w14:textId="77777777" w:rsidR="00C72731" w:rsidRPr="00B73F48" w:rsidRDefault="00C72731" w:rsidP="00D36275">
            <w:pPr>
              <w:pStyle w:val="BodyText"/>
              <w:jc w:val="center"/>
              <w:rPr>
                <w:sz w:val="16"/>
                <w:szCs w:val="16"/>
                <w:lang w:val="en-IN"/>
              </w:rPr>
            </w:pPr>
            <w:r w:rsidRPr="00B73F48">
              <w:rPr>
                <w:sz w:val="16"/>
                <w:szCs w:val="16"/>
                <w:lang w:val="en-IN"/>
              </w:rPr>
              <w:t>Parameter</w:t>
            </w:r>
          </w:p>
        </w:tc>
        <w:tc>
          <w:tcPr>
            <w:tcW w:w="939" w:type="dxa"/>
            <w:vAlign w:val="center"/>
            <w:hideMark/>
          </w:tcPr>
          <w:p w14:paraId="21B1F3AA" w14:textId="77777777" w:rsidR="00C72731" w:rsidRPr="00B73F48" w:rsidRDefault="00C72731" w:rsidP="00D36275">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IN"/>
              </w:rPr>
            </w:pPr>
            <w:r w:rsidRPr="00B73F48">
              <w:rPr>
                <w:sz w:val="16"/>
                <w:szCs w:val="16"/>
                <w:lang w:val="en-IN"/>
              </w:rPr>
              <w:t>Details</w:t>
            </w:r>
          </w:p>
        </w:tc>
        <w:tc>
          <w:tcPr>
            <w:tcW w:w="1754" w:type="dxa"/>
            <w:vAlign w:val="center"/>
            <w:hideMark/>
          </w:tcPr>
          <w:p w14:paraId="42DD8505" w14:textId="77777777" w:rsidR="00C72731" w:rsidRPr="00B73F48" w:rsidRDefault="00C72731" w:rsidP="00D36275">
            <w:pPr>
              <w:pStyle w:val="BodyText"/>
              <w:jc w:val="center"/>
              <w:cnfStyle w:val="100000000000" w:firstRow="1" w:lastRow="0" w:firstColumn="0" w:lastColumn="0" w:oddVBand="0" w:evenVBand="0" w:oddHBand="0" w:evenHBand="0" w:firstRowFirstColumn="0" w:firstRowLastColumn="0" w:lastRowFirstColumn="0" w:lastRowLastColumn="0"/>
              <w:rPr>
                <w:sz w:val="16"/>
                <w:szCs w:val="16"/>
                <w:lang w:val="en-IN"/>
              </w:rPr>
            </w:pPr>
            <w:r w:rsidRPr="00B73F48">
              <w:rPr>
                <w:sz w:val="16"/>
                <w:szCs w:val="16"/>
                <w:lang w:val="en-IN"/>
              </w:rPr>
              <w:t>Value in Ohm/phase/km</w:t>
            </w:r>
          </w:p>
        </w:tc>
      </w:tr>
      <w:tr w:rsidR="00C72731" w:rsidRPr="00B73F48" w14:paraId="7BFF2B97" w14:textId="77777777" w:rsidTr="00D36275">
        <w:trPr>
          <w:cnfStyle w:val="000000100000" w:firstRow="0" w:lastRow="0" w:firstColumn="0" w:lastColumn="0" w:oddVBand="0" w:evenVBand="0" w:oddHBand="1" w:evenHBand="0" w:firstRowFirstColumn="0" w:firstRowLastColumn="0" w:lastRowFirstColumn="0" w:lastRowLastColumn="0"/>
          <w:trHeight w:val="293"/>
          <w:jc w:val="center"/>
        </w:trPr>
        <w:tc>
          <w:tcPr>
            <w:cnfStyle w:val="001000000000" w:firstRow="0" w:lastRow="0" w:firstColumn="1" w:lastColumn="0" w:oddVBand="0" w:evenVBand="0" w:oddHBand="0" w:evenHBand="0" w:firstRowFirstColumn="0" w:firstRowLastColumn="0" w:lastRowFirstColumn="0" w:lastRowLastColumn="0"/>
            <w:tcW w:w="2127" w:type="dxa"/>
            <w:vMerge w:val="restart"/>
            <w:vAlign w:val="center"/>
          </w:tcPr>
          <w:p w14:paraId="36E5C37E" w14:textId="77777777" w:rsidR="00C72731" w:rsidRPr="009B06D1" w:rsidRDefault="00C72731" w:rsidP="00D36275">
            <w:pPr>
              <w:pStyle w:val="BodyText"/>
              <w:ind w:left="305" w:firstLine="12"/>
              <w:jc w:val="center"/>
              <w:rPr>
                <w:b w:val="0"/>
                <w:bCs w:val="0"/>
                <w:sz w:val="16"/>
                <w:szCs w:val="16"/>
                <w:lang w:val="en-IN"/>
              </w:rPr>
            </w:pPr>
            <w:r w:rsidRPr="009B06D1">
              <w:rPr>
                <w:b w:val="0"/>
                <w:bCs w:val="0"/>
                <w:sz w:val="16"/>
                <w:szCs w:val="16"/>
                <w:lang w:val="en-IN"/>
              </w:rPr>
              <w:t>Positive sequence</w:t>
            </w:r>
          </w:p>
        </w:tc>
        <w:tc>
          <w:tcPr>
            <w:tcW w:w="939" w:type="dxa"/>
            <w:vAlign w:val="center"/>
          </w:tcPr>
          <w:p w14:paraId="27898E32" w14:textId="77777777" w:rsidR="00C72731" w:rsidRPr="009B06D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9B06D1">
              <w:rPr>
                <w:sz w:val="16"/>
                <w:szCs w:val="16"/>
                <w:lang w:val="en-IN"/>
              </w:rPr>
              <w:t>R1L</w:t>
            </w:r>
          </w:p>
        </w:tc>
        <w:tc>
          <w:tcPr>
            <w:tcW w:w="1754" w:type="dxa"/>
            <w:vAlign w:val="center"/>
          </w:tcPr>
          <w:p w14:paraId="6320CA56" w14:textId="77777777" w:rsidR="00C72731" w:rsidRPr="009B06D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9B06D1">
              <w:rPr>
                <w:sz w:val="16"/>
                <w:szCs w:val="16"/>
                <w:lang w:val="en-IN"/>
              </w:rPr>
              <w:t>0.0581</w:t>
            </w:r>
          </w:p>
        </w:tc>
      </w:tr>
      <w:tr w:rsidR="00C72731" w:rsidRPr="00B73F48" w14:paraId="27710A5B" w14:textId="77777777" w:rsidTr="00D36275">
        <w:trPr>
          <w:trHeight w:val="282"/>
          <w:jc w:val="center"/>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073844B5" w14:textId="77777777" w:rsidR="00C72731" w:rsidRPr="009B06D1" w:rsidRDefault="00C72731" w:rsidP="00D36275">
            <w:pPr>
              <w:pStyle w:val="BodyText"/>
              <w:jc w:val="center"/>
              <w:rPr>
                <w:b w:val="0"/>
                <w:bCs w:val="0"/>
                <w:sz w:val="16"/>
                <w:szCs w:val="16"/>
                <w:lang w:val="en-IN"/>
              </w:rPr>
            </w:pPr>
          </w:p>
        </w:tc>
        <w:tc>
          <w:tcPr>
            <w:tcW w:w="939" w:type="dxa"/>
            <w:vAlign w:val="center"/>
          </w:tcPr>
          <w:p w14:paraId="14B0892E" w14:textId="77777777" w:rsidR="00C72731" w:rsidRPr="009B06D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9B06D1">
              <w:rPr>
                <w:sz w:val="16"/>
                <w:szCs w:val="16"/>
                <w:lang w:val="en-IN"/>
              </w:rPr>
              <w:t>X1L</w:t>
            </w:r>
          </w:p>
        </w:tc>
        <w:tc>
          <w:tcPr>
            <w:tcW w:w="1754" w:type="dxa"/>
            <w:vAlign w:val="center"/>
          </w:tcPr>
          <w:p w14:paraId="538B70BE" w14:textId="77777777" w:rsidR="00C72731" w:rsidRPr="009B06D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9B06D1">
              <w:rPr>
                <w:sz w:val="16"/>
                <w:szCs w:val="16"/>
                <w:lang w:val="en-IN"/>
              </w:rPr>
              <w:t>0.392</w:t>
            </w:r>
          </w:p>
        </w:tc>
      </w:tr>
      <w:tr w:rsidR="00C72731" w:rsidRPr="00B73F48" w14:paraId="64B2B105" w14:textId="77777777" w:rsidTr="00D36275">
        <w:trPr>
          <w:cnfStyle w:val="000000100000" w:firstRow="0" w:lastRow="0" w:firstColumn="0" w:lastColumn="0" w:oddVBand="0" w:evenVBand="0" w:oddHBand="1" w:evenHBand="0" w:firstRowFirstColumn="0" w:firstRowLastColumn="0" w:lastRowFirstColumn="0" w:lastRowLastColumn="0"/>
          <w:trHeight w:val="258"/>
          <w:jc w:val="center"/>
        </w:trPr>
        <w:tc>
          <w:tcPr>
            <w:cnfStyle w:val="001000000000" w:firstRow="0" w:lastRow="0" w:firstColumn="1" w:lastColumn="0" w:oddVBand="0" w:evenVBand="0" w:oddHBand="0" w:evenHBand="0" w:firstRowFirstColumn="0" w:firstRowLastColumn="0" w:lastRowFirstColumn="0" w:lastRowLastColumn="0"/>
            <w:tcW w:w="2127" w:type="dxa"/>
            <w:vMerge w:val="restart"/>
            <w:vAlign w:val="center"/>
          </w:tcPr>
          <w:p w14:paraId="36A71D06" w14:textId="77777777" w:rsidR="00C72731" w:rsidRPr="009B06D1" w:rsidRDefault="00C72731" w:rsidP="00D36275">
            <w:pPr>
              <w:pStyle w:val="BodyText"/>
              <w:ind w:left="305" w:hanging="130"/>
              <w:jc w:val="center"/>
              <w:rPr>
                <w:b w:val="0"/>
                <w:bCs w:val="0"/>
                <w:sz w:val="16"/>
                <w:szCs w:val="16"/>
                <w:lang w:val="en-IN"/>
              </w:rPr>
            </w:pPr>
            <w:r w:rsidRPr="009B06D1">
              <w:rPr>
                <w:b w:val="0"/>
                <w:bCs w:val="0"/>
                <w:sz w:val="16"/>
                <w:szCs w:val="16"/>
                <w:lang w:val="en-IN"/>
              </w:rPr>
              <w:t>Zero sequence</w:t>
            </w:r>
          </w:p>
        </w:tc>
        <w:tc>
          <w:tcPr>
            <w:tcW w:w="939" w:type="dxa"/>
            <w:vAlign w:val="center"/>
          </w:tcPr>
          <w:p w14:paraId="44115276" w14:textId="77777777" w:rsidR="00C72731" w:rsidRPr="009B06D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9B06D1">
              <w:rPr>
                <w:sz w:val="16"/>
                <w:szCs w:val="16"/>
                <w:lang w:val="en-IN"/>
              </w:rPr>
              <w:t>R0L</w:t>
            </w:r>
          </w:p>
        </w:tc>
        <w:tc>
          <w:tcPr>
            <w:tcW w:w="1754" w:type="dxa"/>
            <w:vAlign w:val="center"/>
          </w:tcPr>
          <w:p w14:paraId="67954631" w14:textId="77777777" w:rsidR="00C72731" w:rsidRPr="009B06D1" w:rsidRDefault="00C72731" w:rsidP="00D36275">
            <w:pPr>
              <w:pStyle w:val="BodyText"/>
              <w:jc w:val="center"/>
              <w:cnfStyle w:val="000000100000" w:firstRow="0" w:lastRow="0" w:firstColumn="0" w:lastColumn="0" w:oddVBand="0" w:evenVBand="0" w:oddHBand="1" w:evenHBand="0" w:firstRowFirstColumn="0" w:firstRowLastColumn="0" w:lastRowFirstColumn="0" w:lastRowLastColumn="0"/>
              <w:rPr>
                <w:sz w:val="16"/>
                <w:szCs w:val="16"/>
                <w:lang w:val="en-IN"/>
              </w:rPr>
            </w:pPr>
            <w:r w:rsidRPr="009B06D1">
              <w:rPr>
                <w:sz w:val="16"/>
                <w:szCs w:val="16"/>
                <w:lang w:val="en-IN"/>
              </w:rPr>
              <w:t>0.254</w:t>
            </w:r>
          </w:p>
        </w:tc>
      </w:tr>
      <w:tr w:rsidR="00C72731" w:rsidRPr="00B73F48" w14:paraId="5CA6CD32" w14:textId="77777777" w:rsidTr="00D36275">
        <w:trPr>
          <w:trHeight w:val="234"/>
          <w:jc w:val="center"/>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363E0A3F" w14:textId="77777777" w:rsidR="00C72731" w:rsidRPr="009B06D1" w:rsidRDefault="00C72731" w:rsidP="00D36275">
            <w:pPr>
              <w:pStyle w:val="BodyText"/>
              <w:jc w:val="center"/>
              <w:rPr>
                <w:b w:val="0"/>
                <w:bCs w:val="0"/>
                <w:sz w:val="16"/>
                <w:szCs w:val="16"/>
                <w:lang w:val="en-IN"/>
              </w:rPr>
            </w:pPr>
          </w:p>
        </w:tc>
        <w:tc>
          <w:tcPr>
            <w:tcW w:w="939" w:type="dxa"/>
            <w:vAlign w:val="center"/>
          </w:tcPr>
          <w:p w14:paraId="051BEF47" w14:textId="77777777" w:rsidR="00C72731" w:rsidRPr="009B06D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9B06D1">
              <w:rPr>
                <w:sz w:val="16"/>
                <w:szCs w:val="16"/>
                <w:lang w:val="en-IN"/>
              </w:rPr>
              <w:t>X0L</w:t>
            </w:r>
          </w:p>
        </w:tc>
        <w:tc>
          <w:tcPr>
            <w:tcW w:w="1754" w:type="dxa"/>
            <w:vAlign w:val="center"/>
          </w:tcPr>
          <w:p w14:paraId="1BB728D9" w14:textId="77777777" w:rsidR="00C72731" w:rsidRPr="009B06D1" w:rsidRDefault="00C72731" w:rsidP="00D36275">
            <w:pPr>
              <w:pStyle w:val="BodyText"/>
              <w:jc w:val="center"/>
              <w:cnfStyle w:val="000000000000" w:firstRow="0" w:lastRow="0" w:firstColumn="0" w:lastColumn="0" w:oddVBand="0" w:evenVBand="0" w:oddHBand="0" w:evenHBand="0" w:firstRowFirstColumn="0" w:firstRowLastColumn="0" w:lastRowFirstColumn="0" w:lastRowLastColumn="0"/>
              <w:rPr>
                <w:sz w:val="16"/>
                <w:szCs w:val="16"/>
                <w:lang w:val="en-IN"/>
              </w:rPr>
            </w:pPr>
            <w:r w:rsidRPr="009B06D1">
              <w:rPr>
                <w:sz w:val="16"/>
                <w:szCs w:val="16"/>
                <w:lang w:val="en-IN"/>
              </w:rPr>
              <w:t>1.1044</w:t>
            </w:r>
          </w:p>
        </w:tc>
      </w:tr>
    </w:tbl>
    <w:p w14:paraId="688B106E" w14:textId="77777777" w:rsidR="00B50ADE" w:rsidRDefault="00B50ADE" w:rsidP="0005175F">
      <w:pPr>
        <w:jc w:val="both"/>
        <w:rPr>
          <w:rFonts w:cs="TimesLTStd-Roman"/>
          <w:spacing w:val="-2"/>
          <w:sz w:val="20"/>
          <w:szCs w:val="20"/>
        </w:rPr>
      </w:pPr>
    </w:p>
    <w:p w14:paraId="0CB4E63B" w14:textId="77777777" w:rsidR="00325369" w:rsidRDefault="00325369" w:rsidP="00816A4B">
      <w:pPr>
        <w:jc w:val="both"/>
        <w:rPr>
          <w:sz w:val="20"/>
          <w:szCs w:val="20"/>
        </w:rPr>
      </w:pPr>
    </w:p>
    <w:p w14:paraId="0766868B" w14:textId="77777777" w:rsidR="001D2EFC" w:rsidRPr="004B6D84" w:rsidRDefault="001D2EFC" w:rsidP="004B6D84">
      <w:pPr>
        <w:pStyle w:val="IETReferences"/>
        <w:rPr>
          <w:rFonts w:ascii="Arial" w:hAnsi="Arial" w:cs="Arial"/>
        </w:rPr>
      </w:pPr>
      <w:r w:rsidRPr="004B6D84">
        <w:rPr>
          <w:rFonts w:ascii="Arial" w:hAnsi="Arial" w:cs="Arial"/>
        </w:rPr>
        <w:t>REFERENCES</w:t>
      </w:r>
    </w:p>
    <w:p w14:paraId="7EB952E6" w14:textId="77777777" w:rsidR="00123D40" w:rsidRPr="00123D40" w:rsidRDefault="00123D40" w:rsidP="00123D40"/>
    <w:p w14:paraId="3930FFAF" w14:textId="59256BEF" w:rsidR="00786C52" w:rsidRDefault="00FB49F4" w:rsidP="00D57253">
      <w:pPr>
        <w:pStyle w:val="ListParagraph"/>
        <w:numPr>
          <w:ilvl w:val="0"/>
          <w:numId w:val="2"/>
        </w:numPr>
        <w:jc w:val="both"/>
        <w:rPr>
          <w:sz w:val="16"/>
          <w:szCs w:val="16"/>
        </w:rPr>
      </w:pPr>
      <w:r w:rsidRPr="003C53D7">
        <w:rPr>
          <w:sz w:val="16"/>
          <w:szCs w:val="16"/>
        </w:rPr>
        <w:t>McKinsey &amp; Company. (April 2022). Global Energy Perspective 2022 Executive Summary. McKinsey &amp; Company</w:t>
      </w:r>
    </w:p>
    <w:p w14:paraId="70A8AA1F" w14:textId="57EB8E45" w:rsidR="00893DB8" w:rsidRPr="008C22DE" w:rsidRDefault="008C22DE" w:rsidP="00D57253">
      <w:pPr>
        <w:pStyle w:val="ListParagraph"/>
        <w:numPr>
          <w:ilvl w:val="0"/>
          <w:numId w:val="2"/>
        </w:numPr>
        <w:jc w:val="both"/>
        <w:rPr>
          <w:sz w:val="16"/>
          <w:szCs w:val="16"/>
        </w:rPr>
      </w:pPr>
      <w:r w:rsidRPr="00A201ED">
        <w:rPr>
          <w:sz w:val="16"/>
          <w:szCs w:val="16"/>
          <w:lang w:val="sv-SE"/>
        </w:rPr>
        <w:t xml:space="preserve">Eto, Joseph &amp; Lasseter, R.H. &amp; Klapp, David &amp; Khalsa, Amrit &amp; Schenkman, Benjamin &amp; Illindala, Mahesh &amp; Baktiono, Surya. </w:t>
      </w:r>
      <w:r w:rsidRPr="008C22DE">
        <w:rPr>
          <w:sz w:val="16"/>
          <w:szCs w:val="16"/>
        </w:rPr>
        <w:t>(2018). The CERTS Microgrid Concept, as Demonstrated at the CERTS/AEP Microgrid Test Bed.</w:t>
      </w:r>
    </w:p>
    <w:p w14:paraId="11BAE78A" w14:textId="45E5826D" w:rsidR="0034047C" w:rsidRDefault="00311AED" w:rsidP="00D57253">
      <w:pPr>
        <w:pStyle w:val="ListParagraph"/>
        <w:numPr>
          <w:ilvl w:val="0"/>
          <w:numId w:val="2"/>
        </w:numPr>
        <w:jc w:val="both"/>
        <w:rPr>
          <w:sz w:val="16"/>
          <w:szCs w:val="16"/>
        </w:rPr>
      </w:pPr>
      <w:r>
        <w:rPr>
          <w:sz w:val="16"/>
          <w:szCs w:val="16"/>
        </w:rPr>
        <w:t xml:space="preserve">A. </w:t>
      </w:r>
      <w:r w:rsidR="0034047C" w:rsidRPr="008119EE">
        <w:rPr>
          <w:sz w:val="16"/>
          <w:szCs w:val="16"/>
        </w:rPr>
        <w:t xml:space="preserve">Haddadi, </w:t>
      </w:r>
      <w:r w:rsidR="00DA6E8D">
        <w:rPr>
          <w:sz w:val="16"/>
          <w:szCs w:val="16"/>
        </w:rPr>
        <w:t xml:space="preserve">E. </w:t>
      </w:r>
      <w:proofErr w:type="spellStart"/>
      <w:r w:rsidR="0034047C" w:rsidRPr="008119EE">
        <w:rPr>
          <w:sz w:val="16"/>
          <w:szCs w:val="16"/>
        </w:rPr>
        <w:t>Farantatos</w:t>
      </w:r>
      <w:proofErr w:type="spellEnd"/>
      <w:r w:rsidR="0034047C" w:rsidRPr="008119EE">
        <w:rPr>
          <w:sz w:val="16"/>
          <w:szCs w:val="16"/>
        </w:rPr>
        <w:t xml:space="preserve">, </w:t>
      </w:r>
      <w:r w:rsidR="00DA6E8D">
        <w:rPr>
          <w:sz w:val="16"/>
          <w:szCs w:val="16"/>
        </w:rPr>
        <w:t xml:space="preserve">I. </w:t>
      </w:r>
      <w:r w:rsidR="0034047C" w:rsidRPr="008119EE">
        <w:rPr>
          <w:sz w:val="16"/>
          <w:szCs w:val="16"/>
        </w:rPr>
        <w:t xml:space="preserve">Kocar, </w:t>
      </w:r>
      <w:r w:rsidR="00364CE7">
        <w:rPr>
          <w:sz w:val="16"/>
          <w:szCs w:val="16"/>
        </w:rPr>
        <w:t xml:space="preserve">and </w:t>
      </w:r>
      <w:r w:rsidR="00DA6E8D">
        <w:rPr>
          <w:sz w:val="16"/>
          <w:szCs w:val="16"/>
        </w:rPr>
        <w:t>U.</w:t>
      </w:r>
      <w:r w:rsidR="0034047C" w:rsidRPr="008119EE">
        <w:rPr>
          <w:sz w:val="16"/>
          <w:szCs w:val="16"/>
        </w:rPr>
        <w:t xml:space="preserve"> </w:t>
      </w:r>
      <w:proofErr w:type="spellStart"/>
      <w:r w:rsidR="0034047C" w:rsidRPr="008119EE">
        <w:rPr>
          <w:sz w:val="16"/>
          <w:szCs w:val="16"/>
        </w:rPr>
        <w:t>Karaagac</w:t>
      </w:r>
      <w:proofErr w:type="spellEnd"/>
      <w:r w:rsidR="0034047C" w:rsidRPr="008119EE">
        <w:rPr>
          <w:sz w:val="16"/>
          <w:szCs w:val="16"/>
        </w:rPr>
        <w:t xml:space="preserve">, </w:t>
      </w:r>
      <w:r w:rsidR="0034047C">
        <w:rPr>
          <w:sz w:val="16"/>
          <w:szCs w:val="16"/>
        </w:rPr>
        <w:t>“</w:t>
      </w:r>
      <w:r w:rsidR="0034047C" w:rsidRPr="008119EE">
        <w:rPr>
          <w:sz w:val="16"/>
          <w:szCs w:val="16"/>
        </w:rPr>
        <w:t>Impact of Inverter Based Resources on System Protection</w:t>
      </w:r>
      <w:r w:rsidR="0034047C">
        <w:rPr>
          <w:sz w:val="16"/>
          <w:szCs w:val="16"/>
        </w:rPr>
        <w:t>,”</w:t>
      </w:r>
      <w:r w:rsidR="0034047C" w:rsidRPr="008119EE">
        <w:rPr>
          <w:sz w:val="16"/>
          <w:szCs w:val="16"/>
        </w:rPr>
        <w:t> </w:t>
      </w:r>
      <w:r w:rsidR="0034047C" w:rsidRPr="008119EE">
        <w:rPr>
          <w:i/>
          <w:iCs/>
          <w:sz w:val="16"/>
          <w:szCs w:val="16"/>
        </w:rPr>
        <w:t>Energies</w:t>
      </w:r>
      <w:r w:rsidR="0034047C" w:rsidRPr="008119EE">
        <w:rPr>
          <w:sz w:val="16"/>
          <w:szCs w:val="16"/>
        </w:rPr>
        <w:t> 2021, </w:t>
      </w:r>
      <w:r w:rsidR="0034047C" w:rsidRPr="008119EE">
        <w:rPr>
          <w:i/>
          <w:iCs/>
          <w:sz w:val="16"/>
          <w:szCs w:val="16"/>
        </w:rPr>
        <w:t>14</w:t>
      </w:r>
      <w:r w:rsidR="0034047C" w:rsidRPr="008119EE">
        <w:rPr>
          <w:sz w:val="16"/>
          <w:szCs w:val="16"/>
        </w:rPr>
        <w:t xml:space="preserve">,1050. </w:t>
      </w:r>
      <w:hyperlink r:id="rId121" w:history="1">
        <w:r w:rsidR="0034047C" w:rsidRPr="007E2E3C">
          <w:rPr>
            <w:rStyle w:val="Hyperlink"/>
            <w:sz w:val="16"/>
            <w:szCs w:val="16"/>
          </w:rPr>
          <w:t>https://doi.org/10.3390/en14041050</w:t>
        </w:r>
      </w:hyperlink>
    </w:p>
    <w:p w14:paraId="1FF2ECC7" w14:textId="2687D73D" w:rsidR="003E5DF1" w:rsidRPr="004B4F08" w:rsidRDefault="003E5DF1" w:rsidP="00974427">
      <w:pPr>
        <w:pStyle w:val="ListParagraph"/>
        <w:numPr>
          <w:ilvl w:val="0"/>
          <w:numId w:val="2"/>
        </w:numPr>
        <w:rPr>
          <w:rStyle w:val="Hyperlink"/>
        </w:rPr>
      </w:pPr>
      <w:r w:rsidRPr="005B0BC6">
        <w:rPr>
          <w:color w:val="000000" w:themeColor="text1"/>
          <w:sz w:val="16"/>
          <w:szCs w:val="16"/>
        </w:rPr>
        <w:t xml:space="preserve">NERC. (2015). Analysis of System Protection </w:t>
      </w:r>
      <w:proofErr w:type="spellStart"/>
      <w:r w:rsidRPr="005B0BC6">
        <w:rPr>
          <w:color w:val="000000" w:themeColor="text1"/>
          <w:sz w:val="16"/>
          <w:szCs w:val="16"/>
        </w:rPr>
        <w:t>Misoperations</w:t>
      </w:r>
      <w:proofErr w:type="spellEnd"/>
      <w:r w:rsidRPr="005B0BC6">
        <w:rPr>
          <w:color w:val="000000" w:themeColor="text1"/>
          <w:sz w:val="16"/>
          <w:szCs w:val="16"/>
        </w:rPr>
        <w:t>. Atlanta: NERC</w:t>
      </w:r>
      <w:r w:rsidR="00703685" w:rsidRPr="005B0BC6">
        <w:rPr>
          <w:color w:val="000000" w:themeColor="text1"/>
          <w:sz w:val="16"/>
          <w:szCs w:val="16"/>
        </w:rPr>
        <w:t>. [online]Available</w:t>
      </w:r>
      <w:r w:rsidR="00703685" w:rsidRPr="00974427">
        <w:rPr>
          <w:sz w:val="16"/>
          <w:szCs w:val="16"/>
        </w:rPr>
        <w:t xml:space="preserve">: </w:t>
      </w:r>
      <w:r w:rsidR="00974427" w:rsidRPr="004B4F08">
        <w:rPr>
          <w:rStyle w:val="Hyperlink"/>
          <w:sz w:val="16"/>
          <w:szCs w:val="16"/>
        </w:rPr>
        <w:t>https://nerc.com/pa/rapa/pa/performance%20analysis%20dl/2015_analysis_of_system_protection_misoperations_final.pdf</w:t>
      </w:r>
    </w:p>
    <w:p w14:paraId="1B9F700E" w14:textId="4BBDBDAD" w:rsidR="00394A22" w:rsidRPr="00394A22" w:rsidRDefault="00394A22" w:rsidP="00D57253">
      <w:pPr>
        <w:pStyle w:val="ListParagraph"/>
        <w:numPr>
          <w:ilvl w:val="0"/>
          <w:numId w:val="2"/>
        </w:numPr>
        <w:jc w:val="both"/>
        <w:rPr>
          <w:sz w:val="16"/>
          <w:szCs w:val="16"/>
        </w:rPr>
      </w:pPr>
      <w:r w:rsidRPr="00394A22">
        <w:rPr>
          <w:sz w:val="16"/>
          <w:szCs w:val="16"/>
        </w:rPr>
        <w:t>WECC. (2017). P</w:t>
      </w:r>
      <w:r w:rsidR="00703685">
        <w:rPr>
          <w:sz w:val="16"/>
          <w:szCs w:val="16"/>
        </w:rPr>
        <w:t>r</w:t>
      </w:r>
      <w:r w:rsidRPr="00394A22">
        <w:rPr>
          <w:sz w:val="16"/>
          <w:szCs w:val="16"/>
        </w:rPr>
        <w:t xml:space="preserve">otection System </w:t>
      </w:r>
      <w:proofErr w:type="spellStart"/>
      <w:r w:rsidRPr="00394A22">
        <w:rPr>
          <w:sz w:val="16"/>
          <w:szCs w:val="16"/>
        </w:rPr>
        <w:t>Misoperations</w:t>
      </w:r>
      <w:proofErr w:type="spellEnd"/>
      <w:r w:rsidRPr="00394A22">
        <w:rPr>
          <w:sz w:val="16"/>
          <w:szCs w:val="16"/>
        </w:rPr>
        <w:t xml:space="preserve"> Report and Mitigation Approaches. WECC</w:t>
      </w:r>
      <w:r w:rsidRPr="005B0BC6">
        <w:rPr>
          <w:sz w:val="16"/>
          <w:szCs w:val="16"/>
        </w:rPr>
        <w:t>.</w:t>
      </w:r>
      <w:r w:rsidR="00703685" w:rsidRPr="005B0BC6">
        <w:rPr>
          <w:sz w:val="16"/>
          <w:szCs w:val="16"/>
        </w:rPr>
        <w:t xml:space="preserve"> [online] Available</w:t>
      </w:r>
      <w:r w:rsidR="004C1638">
        <w:rPr>
          <w:sz w:val="16"/>
          <w:szCs w:val="16"/>
        </w:rPr>
        <w:t xml:space="preserve"> </w:t>
      </w:r>
      <w:r w:rsidR="005B0BC6" w:rsidRPr="005B0BC6">
        <w:rPr>
          <w:rStyle w:val="Hyperlink"/>
          <w:sz w:val="16"/>
          <w:szCs w:val="16"/>
        </w:rPr>
        <w:t>https://www.wecc.org/Reliability/2017_ProtectionSystemMisoperations_Report.pdf</w:t>
      </w:r>
    </w:p>
    <w:p w14:paraId="30DDFEF8" w14:textId="4FCE7378" w:rsidR="00EA6D79" w:rsidRPr="00EA6D79" w:rsidRDefault="00EA6D79" w:rsidP="00D57253">
      <w:pPr>
        <w:pStyle w:val="ListParagraph"/>
        <w:numPr>
          <w:ilvl w:val="0"/>
          <w:numId w:val="2"/>
        </w:numPr>
        <w:jc w:val="both"/>
        <w:rPr>
          <w:sz w:val="16"/>
          <w:szCs w:val="16"/>
        </w:rPr>
      </w:pPr>
      <w:r w:rsidRPr="00EA6D79">
        <w:rPr>
          <w:sz w:val="16"/>
          <w:szCs w:val="16"/>
        </w:rPr>
        <w:t xml:space="preserve">Sticht, C. (2021). Investigation of </w:t>
      </w:r>
      <w:proofErr w:type="spellStart"/>
      <w:r w:rsidRPr="00EA6D79">
        <w:rPr>
          <w:sz w:val="16"/>
          <w:szCs w:val="16"/>
        </w:rPr>
        <w:t>Misoperations</w:t>
      </w:r>
      <w:proofErr w:type="spellEnd"/>
      <w:r w:rsidRPr="00EA6D79">
        <w:rPr>
          <w:sz w:val="16"/>
          <w:szCs w:val="16"/>
        </w:rPr>
        <w:t xml:space="preserve"> on the North American BPS. OAK RIDGE NATIONAL LABORATORY for US Department of Energy</w:t>
      </w:r>
      <w:r w:rsidRPr="00B953B1">
        <w:rPr>
          <w:sz w:val="16"/>
          <w:szCs w:val="16"/>
        </w:rPr>
        <w:t>.</w:t>
      </w:r>
      <w:r w:rsidR="00703685" w:rsidRPr="00B953B1">
        <w:rPr>
          <w:sz w:val="16"/>
          <w:szCs w:val="16"/>
        </w:rPr>
        <w:t xml:space="preserve"> [online] Available: </w:t>
      </w:r>
      <w:r w:rsidR="001F2613" w:rsidRPr="00B953B1">
        <w:rPr>
          <w:rStyle w:val="Hyperlink"/>
          <w:sz w:val="16"/>
          <w:szCs w:val="16"/>
        </w:rPr>
        <w:t>https://www.osti.gov/servlets/purl/1836418</w:t>
      </w:r>
    </w:p>
    <w:p w14:paraId="50387377" w14:textId="1A5DCA72" w:rsidR="00C33FB1" w:rsidRPr="00703685" w:rsidRDefault="00C33FB1" w:rsidP="00D57253">
      <w:pPr>
        <w:pStyle w:val="ListParagraph"/>
        <w:numPr>
          <w:ilvl w:val="0"/>
          <w:numId w:val="2"/>
        </w:numPr>
        <w:jc w:val="both"/>
        <w:rPr>
          <w:i/>
          <w:iCs/>
          <w:sz w:val="16"/>
          <w:szCs w:val="16"/>
        </w:rPr>
      </w:pPr>
      <w:r w:rsidRPr="00C33FB1">
        <w:rPr>
          <w:sz w:val="16"/>
          <w:szCs w:val="16"/>
        </w:rPr>
        <w:t xml:space="preserve">CSTEP. (2021). Grid impact for High RE scenarios for Southern India by </w:t>
      </w:r>
      <w:proofErr w:type="spellStart"/>
      <w:r w:rsidRPr="00C33FB1">
        <w:rPr>
          <w:sz w:val="16"/>
          <w:szCs w:val="16"/>
        </w:rPr>
        <w:t>Center</w:t>
      </w:r>
      <w:proofErr w:type="spellEnd"/>
      <w:r w:rsidRPr="00C33FB1">
        <w:rPr>
          <w:sz w:val="16"/>
          <w:szCs w:val="16"/>
        </w:rPr>
        <w:t xml:space="preserve"> for Study of Science, Technology and Policy (CSTEP), January </w:t>
      </w:r>
      <w:r w:rsidRPr="00703685">
        <w:rPr>
          <w:i/>
          <w:iCs/>
          <w:sz w:val="16"/>
          <w:szCs w:val="16"/>
        </w:rPr>
        <w:t xml:space="preserve">2021 </w:t>
      </w:r>
      <w:proofErr w:type="spellStart"/>
      <w:r w:rsidRPr="00703685">
        <w:rPr>
          <w:i/>
          <w:iCs/>
          <w:sz w:val="16"/>
          <w:szCs w:val="16"/>
        </w:rPr>
        <w:t>Center</w:t>
      </w:r>
      <w:proofErr w:type="spellEnd"/>
      <w:r w:rsidRPr="00703685">
        <w:rPr>
          <w:i/>
          <w:iCs/>
          <w:sz w:val="16"/>
          <w:szCs w:val="16"/>
        </w:rPr>
        <w:t xml:space="preserve"> for Study of Science, Technology and Policy (CSTEP).</w:t>
      </w:r>
    </w:p>
    <w:p w14:paraId="2EC100CD" w14:textId="7A71958E" w:rsidR="004903FF" w:rsidRPr="004903FF" w:rsidRDefault="004903FF" w:rsidP="00D57253">
      <w:pPr>
        <w:pStyle w:val="ListParagraph"/>
        <w:numPr>
          <w:ilvl w:val="0"/>
          <w:numId w:val="2"/>
        </w:numPr>
        <w:jc w:val="both"/>
        <w:rPr>
          <w:sz w:val="16"/>
          <w:szCs w:val="16"/>
        </w:rPr>
      </w:pPr>
      <w:r w:rsidRPr="004903FF">
        <w:rPr>
          <w:sz w:val="16"/>
          <w:szCs w:val="16"/>
        </w:rPr>
        <w:t>SRLDC, R. (2021). Renewable energy in southern region – Journey so far. REMC, SRLDC, POSOCO.</w:t>
      </w:r>
      <w:r w:rsidR="00703685" w:rsidRPr="00F04C23">
        <w:rPr>
          <w:sz w:val="16"/>
          <w:szCs w:val="16"/>
        </w:rPr>
        <w:t xml:space="preserve"> [online] Available: </w:t>
      </w:r>
      <w:r w:rsidR="00F04C23" w:rsidRPr="00F04C23">
        <w:rPr>
          <w:rStyle w:val="Hyperlink"/>
          <w:sz w:val="16"/>
          <w:szCs w:val="16"/>
        </w:rPr>
        <w:t>https://www.srldc.in/UploadFiles/NewsAndUpdate/RenewableEnergyInSouthernRegion%20-%20JourneySoFar01122021.pdf</w:t>
      </w:r>
    </w:p>
    <w:p w14:paraId="27A236E7" w14:textId="3BC4804B" w:rsidR="004903FF" w:rsidRDefault="0063200C" w:rsidP="00123D40">
      <w:pPr>
        <w:pStyle w:val="ListParagraph"/>
        <w:numPr>
          <w:ilvl w:val="0"/>
          <w:numId w:val="2"/>
        </w:numPr>
        <w:jc w:val="both"/>
        <w:rPr>
          <w:sz w:val="16"/>
          <w:szCs w:val="16"/>
        </w:rPr>
      </w:pPr>
      <w:r w:rsidRPr="0063200C">
        <w:rPr>
          <w:sz w:val="16"/>
          <w:szCs w:val="16"/>
        </w:rPr>
        <w:t xml:space="preserve">R. M. Elavarasan et al., "A Comprehensive Review on Renewable Energy Development, Challenges, and Policies of Leading Indian States with an International Perspective," in </w:t>
      </w:r>
      <w:r w:rsidRPr="00D35A78">
        <w:rPr>
          <w:i/>
          <w:iCs/>
          <w:sz w:val="16"/>
          <w:szCs w:val="16"/>
        </w:rPr>
        <w:t>IEEE Access</w:t>
      </w:r>
      <w:r w:rsidRPr="0063200C">
        <w:rPr>
          <w:sz w:val="16"/>
          <w:szCs w:val="16"/>
        </w:rPr>
        <w:t xml:space="preserve">, vol. 8, pp. 74432-74457, </w:t>
      </w:r>
      <w:r w:rsidR="00703685">
        <w:rPr>
          <w:sz w:val="16"/>
          <w:szCs w:val="16"/>
        </w:rPr>
        <w:t xml:space="preserve">Apr. </w:t>
      </w:r>
      <w:r w:rsidRPr="0063200C">
        <w:rPr>
          <w:sz w:val="16"/>
          <w:szCs w:val="16"/>
        </w:rPr>
        <w:t>2020</w:t>
      </w:r>
      <w:r w:rsidR="00703685">
        <w:rPr>
          <w:sz w:val="16"/>
          <w:szCs w:val="16"/>
        </w:rPr>
        <w:t>.</w:t>
      </w:r>
    </w:p>
    <w:p w14:paraId="2F3F121C" w14:textId="77777777" w:rsidR="00E748E3" w:rsidRPr="00E748E3" w:rsidRDefault="00E748E3" w:rsidP="00E748E3">
      <w:pPr>
        <w:pStyle w:val="ListParagraph"/>
        <w:numPr>
          <w:ilvl w:val="0"/>
          <w:numId w:val="2"/>
        </w:numPr>
        <w:rPr>
          <w:sz w:val="16"/>
          <w:szCs w:val="16"/>
        </w:rPr>
      </w:pPr>
      <w:r w:rsidRPr="00E748E3">
        <w:rPr>
          <w:sz w:val="16"/>
          <w:szCs w:val="16"/>
        </w:rPr>
        <w:t xml:space="preserve">J. Horak, "Directional overcurrent relaying (67) concepts," </w:t>
      </w:r>
      <w:r w:rsidRPr="00E7345F">
        <w:rPr>
          <w:i/>
          <w:iCs/>
          <w:sz w:val="16"/>
          <w:szCs w:val="16"/>
        </w:rPr>
        <w:t>59th Annual Conference for Protective Relay Engineers</w:t>
      </w:r>
      <w:r w:rsidRPr="00E748E3">
        <w:rPr>
          <w:sz w:val="16"/>
          <w:szCs w:val="16"/>
        </w:rPr>
        <w:t xml:space="preserve">, 2006., College Station, TX, USA, 2006, pp. 13 pp.-, doi: 10.1109/CPRE.2006.1638701. </w:t>
      </w:r>
    </w:p>
    <w:p w14:paraId="70CB492A" w14:textId="12279965" w:rsidR="00E748E3" w:rsidRPr="00E748E3" w:rsidRDefault="00E748E3" w:rsidP="00455DF6">
      <w:pPr>
        <w:pStyle w:val="ListParagraph"/>
        <w:numPr>
          <w:ilvl w:val="0"/>
          <w:numId w:val="2"/>
        </w:numPr>
        <w:jc w:val="both"/>
        <w:rPr>
          <w:sz w:val="16"/>
          <w:szCs w:val="16"/>
        </w:rPr>
      </w:pPr>
      <w:proofErr w:type="spellStart"/>
      <w:r w:rsidRPr="00E748E3">
        <w:rPr>
          <w:sz w:val="16"/>
          <w:szCs w:val="16"/>
        </w:rPr>
        <w:t>J.Roberts</w:t>
      </w:r>
      <w:proofErr w:type="spellEnd"/>
      <w:r w:rsidRPr="00E748E3">
        <w:rPr>
          <w:sz w:val="16"/>
          <w:szCs w:val="16"/>
        </w:rPr>
        <w:t>, and A. Guzman,</w:t>
      </w:r>
      <w:r w:rsidR="00BF30BA">
        <w:rPr>
          <w:sz w:val="16"/>
          <w:szCs w:val="16"/>
        </w:rPr>
        <w:t xml:space="preserve"> </w:t>
      </w:r>
      <w:r w:rsidRPr="00E748E3">
        <w:rPr>
          <w:sz w:val="16"/>
          <w:szCs w:val="16"/>
        </w:rPr>
        <w:t xml:space="preserve">“Directional element design and evaluation,” 2006. [Online]. Available: </w:t>
      </w:r>
      <w:r w:rsidRPr="006C2EB4">
        <w:rPr>
          <w:rStyle w:val="Hyperlink"/>
          <w:sz w:val="16"/>
          <w:szCs w:val="16"/>
        </w:rPr>
        <w:t>https://cdn.selinc.com/assets/Literature/Publications/Technical%20Paper /6009 Directional Element JBR-AG 20060803 Web.pdf.</w:t>
      </w:r>
    </w:p>
    <w:p w14:paraId="313F27AD" w14:textId="77777777" w:rsidR="005D3630" w:rsidRPr="005D3630" w:rsidRDefault="005D3630" w:rsidP="00455DF6">
      <w:pPr>
        <w:pStyle w:val="ListParagraph"/>
        <w:numPr>
          <w:ilvl w:val="0"/>
          <w:numId w:val="2"/>
        </w:numPr>
        <w:jc w:val="both"/>
        <w:rPr>
          <w:sz w:val="16"/>
          <w:szCs w:val="16"/>
        </w:rPr>
      </w:pPr>
      <w:r w:rsidRPr="005D3630">
        <w:rPr>
          <w:sz w:val="16"/>
          <w:szCs w:val="16"/>
        </w:rPr>
        <w:t xml:space="preserve">K. Zimmerman and D. Costello, "Fundamentals and improvements for directional relays," </w:t>
      </w:r>
      <w:r w:rsidRPr="000D67BE">
        <w:rPr>
          <w:i/>
          <w:iCs/>
          <w:sz w:val="16"/>
          <w:szCs w:val="16"/>
        </w:rPr>
        <w:t>2010</w:t>
      </w:r>
      <w:r w:rsidRPr="005D3630">
        <w:rPr>
          <w:sz w:val="16"/>
          <w:szCs w:val="16"/>
        </w:rPr>
        <w:t xml:space="preserve"> </w:t>
      </w:r>
      <w:r w:rsidRPr="00C250FE">
        <w:rPr>
          <w:i/>
          <w:iCs/>
          <w:sz w:val="16"/>
          <w:szCs w:val="16"/>
        </w:rPr>
        <w:t>63rd Annual Conference for Protective Relay Engineers</w:t>
      </w:r>
      <w:r w:rsidRPr="005D3630">
        <w:rPr>
          <w:sz w:val="16"/>
          <w:szCs w:val="16"/>
        </w:rPr>
        <w:t xml:space="preserve">, College Station, TX, USA, 2010, pp. 1-12, doi: 10.1109/CPRE.2010.5469483. </w:t>
      </w:r>
    </w:p>
    <w:p w14:paraId="28650290" w14:textId="77777777" w:rsidR="005D3630" w:rsidRPr="005D3630" w:rsidRDefault="005D3630" w:rsidP="00455DF6">
      <w:pPr>
        <w:pStyle w:val="ListParagraph"/>
        <w:numPr>
          <w:ilvl w:val="0"/>
          <w:numId w:val="2"/>
        </w:numPr>
        <w:jc w:val="both"/>
        <w:rPr>
          <w:sz w:val="16"/>
          <w:szCs w:val="16"/>
        </w:rPr>
      </w:pPr>
      <w:r w:rsidRPr="005D3630">
        <w:rPr>
          <w:sz w:val="16"/>
          <w:szCs w:val="16"/>
        </w:rPr>
        <w:t xml:space="preserve">A. Hooshyar, M. A. Azzouz and E. F. El-Saadany, "Distance Protection of Lines Connected to Induction Generator-Based Wind Farms During Balanced Faults," in </w:t>
      </w:r>
      <w:r w:rsidRPr="00794B10">
        <w:rPr>
          <w:i/>
          <w:iCs/>
          <w:sz w:val="16"/>
          <w:szCs w:val="16"/>
        </w:rPr>
        <w:t>IEEE Transactions on Sustainable Energy</w:t>
      </w:r>
      <w:r w:rsidRPr="005D3630">
        <w:rPr>
          <w:sz w:val="16"/>
          <w:szCs w:val="16"/>
        </w:rPr>
        <w:t>, vol. 5, no. 4, pp. 1193-1203, Oct. 2014, doi: 10.1109/TSTE.2014.2336773.</w:t>
      </w:r>
    </w:p>
    <w:p w14:paraId="7DA20BE4" w14:textId="77777777" w:rsidR="00455DF6" w:rsidRPr="00455DF6" w:rsidRDefault="00455DF6" w:rsidP="00455DF6">
      <w:pPr>
        <w:pStyle w:val="ListParagraph"/>
        <w:numPr>
          <w:ilvl w:val="0"/>
          <w:numId w:val="2"/>
        </w:numPr>
        <w:jc w:val="both"/>
        <w:rPr>
          <w:sz w:val="16"/>
          <w:szCs w:val="16"/>
        </w:rPr>
      </w:pPr>
      <w:r w:rsidRPr="00455DF6">
        <w:rPr>
          <w:sz w:val="16"/>
          <w:szCs w:val="16"/>
        </w:rPr>
        <w:t xml:space="preserve">A. Roy and B. K. Johnson, "Transmission side protection performance with Type-IV wind turbine system integration," </w:t>
      </w:r>
      <w:r w:rsidRPr="00FD2F21">
        <w:rPr>
          <w:i/>
          <w:iCs/>
          <w:sz w:val="16"/>
          <w:szCs w:val="16"/>
        </w:rPr>
        <w:t>2014 North American Power Symposium (NAPS),</w:t>
      </w:r>
      <w:r w:rsidRPr="00455DF6">
        <w:rPr>
          <w:sz w:val="16"/>
          <w:szCs w:val="16"/>
        </w:rPr>
        <w:t xml:space="preserve"> Pullman, WA, USA, 2014, pp. 1-6, doi: 10.1109/NAPS.2014.6965429. </w:t>
      </w:r>
    </w:p>
    <w:p w14:paraId="3702FC0D" w14:textId="0285CC43" w:rsidR="00E57D26" w:rsidRPr="00E57D26" w:rsidRDefault="00E57D26" w:rsidP="00E57D26">
      <w:pPr>
        <w:pStyle w:val="ListParagraph"/>
        <w:numPr>
          <w:ilvl w:val="0"/>
          <w:numId w:val="2"/>
        </w:numPr>
        <w:jc w:val="both"/>
        <w:rPr>
          <w:sz w:val="16"/>
          <w:szCs w:val="16"/>
        </w:rPr>
      </w:pPr>
      <w:r w:rsidRPr="00E57D26">
        <w:rPr>
          <w:sz w:val="16"/>
          <w:szCs w:val="16"/>
        </w:rPr>
        <w:t xml:space="preserve">Chen, A. Shrestha, F. A. </w:t>
      </w:r>
      <w:proofErr w:type="spellStart"/>
      <w:r w:rsidRPr="00E57D26">
        <w:rPr>
          <w:sz w:val="16"/>
          <w:szCs w:val="16"/>
        </w:rPr>
        <w:t>Ituzaro</w:t>
      </w:r>
      <w:proofErr w:type="spellEnd"/>
      <w:r w:rsidRPr="00E57D26">
        <w:rPr>
          <w:sz w:val="16"/>
          <w:szCs w:val="16"/>
        </w:rPr>
        <w:t xml:space="preserve"> and N. Fischer, "Addressing protection challenges associated with Type 3 and Type 4 wind turbine generators," </w:t>
      </w:r>
      <w:r w:rsidRPr="00FD2F21">
        <w:rPr>
          <w:i/>
          <w:iCs/>
          <w:sz w:val="16"/>
          <w:szCs w:val="16"/>
        </w:rPr>
        <w:t>2015 68th Annual Conference for Protective Relay Engineers</w:t>
      </w:r>
      <w:r w:rsidRPr="00E57D26">
        <w:rPr>
          <w:sz w:val="16"/>
          <w:szCs w:val="16"/>
        </w:rPr>
        <w:t>, College Station, TX, USA, 2015, pp. 335-344, doi: 10.1109/CPRE.2015.7102177</w:t>
      </w:r>
      <w:r w:rsidR="0045136A">
        <w:rPr>
          <w:sz w:val="16"/>
          <w:szCs w:val="16"/>
        </w:rPr>
        <w:t>.</w:t>
      </w:r>
    </w:p>
    <w:p w14:paraId="78FA2CFF" w14:textId="77777777" w:rsidR="00E57D26" w:rsidRPr="00E57D26" w:rsidRDefault="00E57D26" w:rsidP="00BF5C6C">
      <w:pPr>
        <w:pStyle w:val="ListParagraph"/>
        <w:numPr>
          <w:ilvl w:val="0"/>
          <w:numId w:val="2"/>
        </w:numPr>
        <w:jc w:val="both"/>
        <w:rPr>
          <w:sz w:val="16"/>
          <w:szCs w:val="16"/>
        </w:rPr>
      </w:pPr>
      <w:r w:rsidRPr="00E57D26">
        <w:rPr>
          <w:sz w:val="16"/>
          <w:szCs w:val="16"/>
        </w:rPr>
        <w:t xml:space="preserve">V. </w:t>
      </w:r>
      <w:proofErr w:type="spellStart"/>
      <w:r w:rsidRPr="00E57D26">
        <w:rPr>
          <w:sz w:val="16"/>
          <w:szCs w:val="16"/>
        </w:rPr>
        <w:t>Telukunta</w:t>
      </w:r>
      <w:proofErr w:type="spellEnd"/>
      <w:r w:rsidRPr="00E57D26">
        <w:rPr>
          <w:sz w:val="16"/>
          <w:szCs w:val="16"/>
        </w:rPr>
        <w:t xml:space="preserve">, J. Pradhan, A. Agrawal, M. Singh and S. G. Srivani, "Protection challenges under bulk penetration of renewable energy resources in power systems: A review," in </w:t>
      </w:r>
      <w:r w:rsidRPr="00D724D1">
        <w:rPr>
          <w:i/>
          <w:iCs/>
          <w:sz w:val="16"/>
          <w:szCs w:val="16"/>
        </w:rPr>
        <w:t>CSEE Journal of Power and Energy Systems</w:t>
      </w:r>
      <w:r w:rsidRPr="00E57D26">
        <w:rPr>
          <w:sz w:val="16"/>
          <w:szCs w:val="16"/>
        </w:rPr>
        <w:t>, vol. 3, no. 4, pp. 365-379, Dec. 2017, doi: 10.17775/CSEEJPES.2017.00030.</w:t>
      </w:r>
    </w:p>
    <w:p w14:paraId="7C1D8DCF" w14:textId="61F9DA0A" w:rsidR="00706734" w:rsidRDefault="00706734" w:rsidP="00BF5C6C">
      <w:pPr>
        <w:pStyle w:val="References0"/>
        <w:numPr>
          <w:ilvl w:val="0"/>
          <w:numId w:val="2"/>
        </w:numPr>
      </w:pPr>
      <w:r>
        <w:t xml:space="preserve">H. </w:t>
      </w:r>
      <w:proofErr w:type="spellStart"/>
      <w:r>
        <w:t>Jafarabadi</w:t>
      </w:r>
      <w:proofErr w:type="spellEnd"/>
      <w:r>
        <w:t xml:space="preserve"> Ashtiani, H. Samet, and T. Ghanbari, “Evaluation of directional relay algorithms in the presence of FCL,” </w:t>
      </w:r>
      <w:r w:rsidRPr="00653955">
        <w:rPr>
          <w:i/>
          <w:iCs/>
        </w:rPr>
        <w:t>IET Sci., Meas. Technol</w:t>
      </w:r>
      <w:r>
        <w:t>., vol. 11, no. 6, pp. 713–722, Sep. 2017</w:t>
      </w:r>
      <w:r w:rsidR="0045136A">
        <w:t>.</w:t>
      </w:r>
    </w:p>
    <w:p w14:paraId="0549A31E" w14:textId="492E9836" w:rsidR="001105D0" w:rsidRDefault="007D6A70" w:rsidP="00BF5C6C">
      <w:pPr>
        <w:pStyle w:val="ListParagraph"/>
        <w:numPr>
          <w:ilvl w:val="0"/>
          <w:numId w:val="2"/>
        </w:numPr>
        <w:jc w:val="both"/>
        <w:rPr>
          <w:sz w:val="16"/>
          <w:szCs w:val="16"/>
        </w:rPr>
      </w:pPr>
      <w:r w:rsidRPr="00653955">
        <w:rPr>
          <w:sz w:val="16"/>
          <w:szCs w:val="16"/>
        </w:rPr>
        <w:t xml:space="preserve">S. K. Al-Sachit, M. J. Sanjari and N. -K. C. Nair, "Negative Sequence-Based Schemes for Power System Protection - Review and Challenges," </w:t>
      </w:r>
      <w:r w:rsidRPr="00653955">
        <w:rPr>
          <w:i/>
          <w:iCs/>
          <w:sz w:val="16"/>
          <w:szCs w:val="16"/>
        </w:rPr>
        <w:t>2018 Australasian Universities Power Engineering Conference (AUPEC),</w:t>
      </w:r>
      <w:r w:rsidRPr="00653955">
        <w:rPr>
          <w:sz w:val="16"/>
          <w:szCs w:val="16"/>
        </w:rPr>
        <w:t xml:space="preserve"> Auckland, New Zealand, 2018, pp. 1-6, doi: 10.1109/AUPEC.2018.8758012</w:t>
      </w:r>
      <w:r w:rsidR="0045136A">
        <w:rPr>
          <w:sz w:val="16"/>
          <w:szCs w:val="16"/>
        </w:rPr>
        <w:t>.</w:t>
      </w:r>
    </w:p>
    <w:p w14:paraId="1EF971FD" w14:textId="77777777" w:rsidR="001E6D95" w:rsidRPr="00C35E51" w:rsidRDefault="001E6D95" w:rsidP="00BF5C6C">
      <w:pPr>
        <w:pStyle w:val="ListParagraph"/>
        <w:numPr>
          <w:ilvl w:val="0"/>
          <w:numId w:val="2"/>
        </w:numPr>
        <w:jc w:val="both"/>
        <w:rPr>
          <w:sz w:val="16"/>
          <w:szCs w:val="16"/>
        </w:rPr>
      </w:pPr>
      <w:r w:rsidRPr="00C35E51">
        <w:rPr>
          <w:sz w:val="16"/>
          <w:szCs w:val="16"/>
        </w:rPr>
        <w:t xml:space="preserve">J. Han, L. Zheng, K. Jia, Y. Fang, Z. Yang and R. Chen, "Protection adaptability analysis in VSC-HVDC-connected offshore wind farm system," </w:t>
      </w:r>
      <w:r w:rsidRPr="00C35E51">
        <w:rPr>
          <w:i/>
          <w:iCs/>
          <w:sz w:val="16"/>
          <w:szCs w:val="16"/>
        </w:rPr>
        <w:t xml:space="preserve">8th Renewable Power Generation </w:t>
      </w:r>
      <w:r w:rsidRPr="00C35E51">
        <w:rPr>
          <w:i/>
          <w:iCs/>
          <w:sz w:val="16"/>
          <w:szCs w:val="16"/>
        </w:rPr>
        <w:lastRenderedPageBreak/>
        <w:t>Conference (RPG 2019)</w:t>
      </w:r>
      <w:r w:rsidRPr="00C35E51">
        <w:rPr>
          <w:sz w:val="16"/>
          <w:szCs w:val="16"/>
        </w:rPr>
        <w:t xml:space="preserve">, Shanghai, China, 2019, pp. 1-5, doi: 10.1049/cp.2019.0311. </w:t>
      </w:r>
    </w:p>
    <w:p w14:paraId="4D924C0C" w14:textId="77777777" w:rsidR="00BF5C6C" w:rsidRPr="009713B8" w:rsidRDefault="00BF5C6C" w:rsidP="00BF5C6C">
      <w:pPr>
        <w:pStyle w:val="Bibliography"/>
        <w:numPr>
          <w:ilvl w:val="0"/>
          <w:numId w:val="2"/>
        </w:numPr>
        <w:jc w:val="both"/>
        <w:rPr>
          <w:sz w:val="16"/>
          <w:szCs w:val="16"/>
        </w:rPr>
      </w:pPr>
      <w:r w:rsidRPr="009713B8">
        <w:rPr>
          <w:sz w:val="16"/>
          <w:szCs w:val="16"/>
        </w:rPr>
        <w:t xml:space="preserve">M. Nagpal and C. Henville, "Impact of Power-Electronic Sources on Transmission Line Ground Fault Protection," in </w:t>
      </w:r>
      <w:r w:rsidRPr="009713B8">
        <w:rPr>
          <w:i/>
          <w:iCs/>
          <w:sz w:val="16"/>
          <w:szCs w:val="16"/>
        </w:rPr>
        <w:t>IEEE Transactions on Power Delivery</w:t>
      </w:r>
      <w:r w:rsidRPr="009713B8">
        <w:rPr>
          <w:sz w:val="16"/>
          <w:szCs w:val="16"/>
        </w:rPr>
        <w:t>, vol. 33, no. 1, pp. 62-70, Feb. 2018, doi: 10.1109/TPWRD.2017.2709279.</w:t>
      </w:r>
    </w:p>
    <w:p w14:paraId="45E8209A" w14:textId="77777777" w:rsidR="00151D10" w:rsidRPr="00151D10" w:rsidRDefault="00151D10" w:rsidP="00151D10">
      <w:pPr>
        <w:pStyle w:val="Bibliography"/>
        <w:numPr>
          <w:ilvl w:val="0"/>
          <w:numId w:val="2"/>
        </w:numPr>
        <w:jc w:val="both"/>
        <w:rPr>
          <w:sz w:val="16"/>
          <w:szCs w:val="16"/>
        </w:rPr>
      </w:pPr>
      <w:r w:rsidRPr="00151D10">
        <w:rPr>
          <w:sz w:val="16"/>
          <w:szCs w:val="16"/>
        </w:rPr>
        <w:t>IEEE PES. (2020). Technical report PES-TR-81: Protection Challenges and Practices for Interconnecting Inverter Based Resources to Utility Transmission Systems. IEEE Power &amp; Energy Society.</w:t>
      </w:r>
    </w:p>
    <w:p w14:paraId="4E30D54D" w14:textId="1B9233A6" w:rsidR="001E6D95" w:rsidRDefault="00DD5E22" w:rsidP="0042283C">
      <w:pPr>
        <w:pStyle w:val="ListParagraph"/>
        <w:numPr>
          <w:ilvl w:val="0"/>
          <w:numId w:val="2"/>
        </w:numPr>
        <w:jc w:val="both"/>
        <w:rPr>
          <w:sz w:val="16"/>
          <w:szCs w:val="16"/>
        </w:rPr>
      </w:pPr>
      <w:r w:rsidRPr="00653955">
        <w:rPr>
          <w:sz w:val="16"/>
          <w:szCs w:val="16"/>
        </w:rPr>
        <w:t xml:space="preserve">P. Adhikari, S. Brahma and P. H. Gadde, "Addressing the Performance of Distance Relays in Presence of Inverter Based Resources," </w:t>
      </w:r>
      <w:r w:rsidRPr="00653955">
        <w:rPr>
          <w:i/>
          <w:iCs/>
          <w:sz w:val="16"/>
          <w:szCs w:val="16"/>
        </w:rPr>
        <w:t>2021 North American Power Symposium (NAPS),</w:t>
      </w:r>
      <w:r w:rsidRPr="00653955">
        <w:rPr>
          <w:sz w:val="16"/>
          <w:szCs w:val="16"/>
        </w:rPr>
        <w:t xml:space="preserve"> College Station, TX, USA, 2021, pp. 1-6, doi: 10.1109/NAPS52732.2021.9654441</w:t>
      </w:r>
      <w:r w:rsidR="0045136A">
        <w:rPr>
          <w:sz w:val="16"/>
          <w:szCs w:val="16"/>
        </w:rPr>
        <w:t>.</w:t>
      </w:r>
    </w:p>
    <w:p w14:paraId="294C45D7" w14:textId="77777777" w:rsidR="00664960" w:rsidRPr="00123D40" w:rsidRDefault="00664960" w:rsidP="00664960">
      <w:pPr>
        <w:pStyle w:val="ListParagraph"/>
        <w:numPr>
          <w:ilvl w:val="0"/>
          <w:numId w:val="2"/>
        </w:numPr>
        <w:jc w:val="both"/>
        <w:rPr>
          <w:sz w:val="16"/>
          <w:szCs w:val="16"/>
        </w:rPr>
      </w:pPr>
      <w:r w:rsidRPr="00123D40">
        <w:rPr>
          <w:sz w:val="16"/>
          <w:szCs w:val="16"/>
        </w:rPr>
        <w:t xml:space="preserve">V. Pradhan, N. George, O. </w:t>
      </w:r>
      <w:r>
        <w:rPr>
          <w:sz w:val="16"/>
          <w:szCs w:val="16"/>
        </w:rPr>
        <w:t xml:space="preserve">D. </w:t>
      </w:r>
      <w:r w:rsidRPr="00123D40">
        <w:rPr>
          <w:sz w:val="16"/>
          <w:szCs w:val="16"/>
        </w:rPr>
        <w:t xml:space="preserve">Naidu, Z. Gajic and S. Zubic, "Distance protection of inverter-based renewables power evacuating lines and downstream network: Issues and mitigation approach," </w:t>
      </w:r>
      <w:r w:rsidRPr="00123D40">
        <w:rPr>
          <w:i/>
          <w:iCs/>
          <w:sz w:val="16"/>
          <w:szCs w:val="16"/>
        </w:rPr>
        <w:t>2022 IEEE PES Innovative Smart Grid Technologies - Asia (ISGT Asia),</w:t>
      </w:r>
      <w:r w:rsidRPr="00123D40">
        <w:rPr>
          <w:sz w:val="16"/>
          <w:szCs w:val="16"/>
        </w:rPr>
        <w:t xml:space="preserve"> Singapore, Singapore, 2022, pp. 215-219, doi: 10.1109/ISGTAsia54193.2022.10003580.</w:t>
      </w:r>
    </w:p>
    <w:p w14:paraId="68860B1D" w14:textId="1BCDF22E" w:rsidR="00C443EB" w:rsidRPr="00EE0F8B" w:rsidRDefault="00C443EB" w:rsidP="00C443EB">
      <w:pPr>
        <w:pStyle w:val="ListParagraph"/>
        <w:numPr>
          <w:ilvl w:val="0"/>
          <w:numId w:val="2"/>
        </w:numPr>
        <w:rPr>
          <w:sz w:val="16"/>
          <w:szCs w:val="16"/>
        </w:rPr>
      </w:pPr>
      <w:r w:rsidRPr="00EE0F8B">
        <w:rPr>
          <w:sz w:val="16"/>
          <w:szCs w:val="16"/>
        </w:rPr>
        <w:t xml:space="preserve">A. V, O. D. Naidu and M. N. Alam, "Assessment of Directional Elements for Power Networks Connected to Inverted Based Renewable Resources: Problems and Mitigation Approach," </w:t>
      </w:r>
      <w:r w:rsidRPr="00EE0F8B">
        <w:rPr>
          <w:i/>
          <w:iCs/>
          <w:sz w:val="16"/>
          <w:szCs w:val="16"/>
        </w:rPr>
        <w:t>2023 IEEE PES GTD International Conference and Exposition (GTD),</w:t>
      </w:r>
      <w:r w:rsidRPr="00EE0F8B">
        <w:rPr>
          <w:sz w:val="16"/>
          <w:szCs w:val="16"/>
        </w:rPr>
        <w:t xml:space="preserve"> Istanbul, </w:t>
      </w:r>
      <w:proofErr w:type="spellStart"/>
      <w:r w:rsidRPr="00EE0F8B">
        <w:rPr>
          <w:sz w:val="16"/>
          <w:szCs w:val="16"/>
        </w:rPr>
        <w:t>Turkiye</w:t>
      </w:r>
      <w:proofErr w:type="spellEnd"/>
      <w:r w:rsidRPr="00EE0F8B">
        <w:rPr>
          <w:sz w:val="16"/>
          <w:szCs w:val="16"/>
        </w:rPr>
        <w:t xml:space="preserve">, 2023, pp. 371-375, doi: 10.1109/GTD49768.2023.00097. </w:t>
      </w:r>
    </w:p>
    <w:p w14:paraId="5562499C" w14:textId="77777777" w:rsidR="00D87275" w:rsidRDefault="00D87275" w:rsidP="00D87275">
      <w:pPr>
        <w:pStyle w:val="ListParagraph"/>
        <w:numPr>
          <w:ilvl w:val="0"/>
          <w:numId w:val="2"/>
        </w:numPr>
        <w:tabs>
          <w:tab w:val="left" w:pos="450"/>
        </w:tabs>
        <w:jc w:val="both"/>
        <w:rPr>
          <w:sz w:val="16"/>
          <w:szCs w:val="16"/>
        </w:rPr>
      </w:pPr>
      <w:r w:rsidRPr="0015372E">
        <w:rPr>
          <w:sz w:val="16"/>
          <w:szCs w:val="16"/>
        </w:rPr>
        <w:t xml:space="preserve">"Fault current contributions from wind plants," </w:t>
      </w:r>
      <w:r w:rsidRPr="0015372E">
        <w:rPr>
          <w:i/>
          <w:iCs/>
          <w:sz w:val="16"/>
          <w:szCs w:val="16"/>
        </w:rPr>
        <w:t>2015 68th Annual Conference for Protective Relay Engineers</w:t>
      </w:r>
      <w:r w:rsidRPr="0015372E">
        <w:rPr>
          <w:sz w:val="16"/>
          <w:szCs w:val="16"/>
        </w:rPr>
        <w:t xml:space="preserve">, College Station, TX, USA, 2015, pp. 137-227, doi: 10.1109/CPRE.2015.7102165. </w:t>
      </w:r>
    </w:p>
    <w:p w14:paraId="2F0F8219" w14:textId="77777777" w:rsidR="00D124BA" w:rsidRPr="00C35E51" w:rsidRDefault="00D124BA" w:rsidP="00D124BA">
      <w:pPr>
        <w:pStyle w:val="ListParagraph"/>
        <w:numPr>
          <w:ilvl w:val="0"/>
          <w:numId w:val="2"/>
        </w:numPr>
        <w:tabs>
          <w:tab w:val="left" w:pos="450"/>
        </w:tabs>
        <w:jc w:val="both"/>
        <w:rPr>
          <w:sz w:val="16"/>
          <w:szCs w:val="16"/>
        </w:rPr>
      </w:pPr>
      <w:r w:rsidRPr="00C35E51">
        <w:rPr>
          <w:sz w:val="16"/>
          <w:szCs w:val="16"/>
        </w:rPr>
        <w:t xml:space="preserve">A. Haddadi, M. Zhao, I. Kocar, U. </w:t>
      </w:r>
      <w:proofErr w:type="spellStart"/>
      <w:r w:rsidRPr="00C35E51">
        <w:rPr>
          <w:sz w:val="16"/>
          <w:szCs w:val="16"/>
        </w:rPr>
        <w:t>Karaagac</w:t>
      </w:r>
      <w:proofErr w:type="spellEnd"/>
      <w:r w:rsidRPr="00C35E51">
        <w:rPr>
          <w:sz w:val="16"/>
          <w:szCs w:val="16"/>
        </w:rPr>
        <w:t xml:space="preserve">, K. W. Chan and E. </w:t>
      </w:r>
      <w:proofErr w:type="spellStart"/>
      <w:r w:rsidRPr="00C35E51">
        <w:rPr>
          <w:sz w:val="16"/>
          <w:szCs w:val="16"/>
        </w:rPr>
        <w:t>Farantatos</w:t>
      </w:r>
      <w:proofErr w:type="spellEnd"/>
      <w:r w:rsidRPr="00C35E51">
        <w:rPr>
          <w:sz w:val="16"/>
          <w:szCs w:val="16"/>
        </w:rPr>
        <w:t xml:space="preserve">, "Impact of Inverter-Based Resources on Negative Sequence Quantities-Based Protection Elements," in </w:t>
      </w:r>
      <w:r w:rsidRPr="00C35E51">
        <w:rPr>
          <w:i/>
          <w:iCs/>
          <w:sz w:val="16"/>
          <w:szCs w:val="16"/>
        </w:rPr>
        <w:t>IEEE Transactions on Power Delivery</w:t>
      </w:r>
      <w:r w:rsidRPr="00C35E51">
        <w:rPr>
          <w:sz w:val="16"/>
          <w:szCs w:val="16"/>
        </w:rPr>
        <w:t>, vol. 36, no. 1, pp. 289-298, Feb. 2021, doi: 10.1109/TPWRD.2020.2978075.</w:t>
      </w:r>
    </w:p>
    <w:p w14:paraId="796265CA" w14:textId="7A649D7E" w:rsidR="00623B1A" w:rsidRPr="0090729C" w:rsidRDefault="0090729C" w:rsidP="00E2513A">
      <w:pPr>
        <w:pStyle w:val="ListParagraph"/>
        <w:numPr>
          <w:ilvl w:val="0"/>
          <w:numId w:val="2"/>
        </w:numPr>
        <w:tabs>
          <w:tab w:val="left" w:pos="450"/>
        </w:tabs>
        <w:jc w:val="both"/>
        <w:rPr>
          <w:sz w:val="16"/>
          <w:szCs w:val="16"/>
        </w:rPr>
      </w:pPr>
      <w:r w:rsidRPr="0090729C">
        <w:rPr>
          <w:sz w:val="16"/>
          <w:szCs w:val="16"/>
        </w:rPr>
        <w:t xml:space="preserve">A. Haddadi, I. Kocar, J. Mahseredjian et al., “Negative sequence quantities-based protection under inverter-based resources – challenges and impact of the German grid code”, </w:t>
      </w:r>
      <w:r w:rsidRPr="0090729C">
        <w:rPr>
          <w:i/>
          <w:iCs/>
          <w:sz w:val="16"/>
          <w:szCs w:val="16"/>
        </w:rPr>
        <w:t>in Proceedings of 21st Power Systems Computation Conference</w:t>
      </w:r>
      <w:r w:rsidRPr="0090729C">
        <w:rPr>
          <w:sz w:val="16"/>
          <w:szCs w:val="16"/>
        </w:rPr>
        <w:t>, Porto, Portugal, Jun. 2020, pp. 1-12.</w:t>
      </w:r>
    </w:p>
    <w:p w14:paraId="0883EC92" w14:textId="01E674E2" w:rsidR="005F42A8" w:rsidRPr="001D60CB" w:rsidRDefault="00B771B8" w:rsidP="00FA37D6">
      <w:pPr>
        <w:pStyle w:val="ListParagraph"/>
        <w:numPr>
          <w:ilvl w:val="0"/>
          <w:numId w:val="2"/>
        </w:numPr>
        <w:tabs>
          <w:tab w:val="left" w:pos="450"/>
          <w:tab w:val="left" w:pos="630"/>
        </w:tabs>
        <w:jc w:val="both"/>
        <w:rPr>
          <w:sz w:val="16"/>
          <w:szCs w:val="16"/>
        </w:rPr>
      </w:pPr>
      <w:r>
        <w:rPr>
          <w:sz w:val="16"/>
          <w:szCs w:val="16"/>
        </w:rPr>
        <w:t xml:space="preserve">  </w:t>
      </w:r>
      <w:r w:rsidR="005F42A8" w:rsidRPr="001D60CB">
        <w:rPr>
          <w:sz w:val="16"/>
          <w:szCs w:val="16"/>
        </w:rPr>
        <w:t>R. Chowdhury and N. Fischer, "Transmission Line Protection for</w:t>
      </w:r>
      <w:r w:rsidR="0026224B">
        <w:rPr>
          <w:sz w:val="16"/>
          <w:szCs w:val="16"/>
        </w:rPr>
        <w:t xml:space="preserve"> </w:t>
      </w:r>
      <w:r w:rsidR="005F42A8" w:rsidRPr="001D60CB">
        <w:rPr>
          <w:sz w:val="16"/>
          <w:szCs w:val="16"/>
        </w:rPr>
        <w:t xml:space="preserve">Systems </w:t>
      </w:r>
      <w:r w:rsidR="005F42A8">
        <w:rPr>
          <w:sz w:val="16"/>
          <w:szCs w:val="16"/>
        </w:rPr>
        <w:t>w</w:t>
      </w:r>
      <w:r w:rsidR="005F42A8" w:rsidRPr="001D60CB">
        <w:rPr>
          <w:sz w:val="16"/>
          <w:szCs w:val="16"/>
        </w:rPr>
        <w:t xml:space="preserve">ith Inverter-Based Resources – Part II: Solutions," in </w:t>
      </w:r>
      <w:r w:rsidR="005F42A8" w:rsidRPr="001D60CB">
        <w:rPr>
          <w:i/>
          <w:iCs/>
          <w:sz w:val="16"/>
          <w:szCs w:val="16"/>
        </w:rPr>
        <w:t>IEEE Transactions on Power Delivery</w:t>
      </w:r>
      <w:r w:rsidR="005F42A8" w:rsidRPr="001D60CB">
        <w:rPr>
          <w:sz w:val="16"/>
          <w:szCs w:val="16"/>
        </w:rPr>
        <w:t>, vol. 36, no. 4, pp. 2426-2433, Aug. 2021, doi: 10.1109/TPWRD.2020.3030168.</w:t>
      </w:r>
    </w:p>
    <w:p w14:paraId="437CEA08" w14:textId="336AF7EF" w:rsidR="00A93185" w:rsidRPr="003C53D7" w:rsidRDefault="00A93185" w:rsidP="008D24AB">
      <w:pPr>
        <w:pStyle w:val="ListParagraph"/>
        <w:numPr>
          <w:ilvl w:val="0"/>
          <w:numId w:val="2"/>
        </w:numPr>
        <w:tabs>
          <w:tab w:val="left" w:pos="450"/>
        </w:tabs>
        <w:rPr>
          <w:sz w:val="16"/>
          <w:szCs w:val="16"/>
        </w:rPr>
      </w:pPr>
      <w:r w:rsidRPr="003C53D7">
        <w:rPr>
          <w:sz w:val="16"/>
          <w:szCs w:val="16"/>
        </w:rPr>
        <w:t xml:space="preserve">G. Kou, J. Jordan, B. Cockerham, R. Patterson and P. VanSant, "Negative-Sequence Current Injection of Transmission Solar Farms," in </w:t>
      </w:r>
      <w:r w:rsidRPr="003C53D7">
        <w:rPr>
          <w:i/>
          <w:iCs/>
          <w:sz w:val="16"/>
          <w:szCs w:val="16"/>
        </w:rPr>
        <w:t>IEEE Transactions on Power Delivery</w:t>
      </w:r>
      <w:r w:rsidRPr="003C53D7">
        <w:rPr>
          <w:sz w:val="16"/>
          <w:szCs w:val="16"/>
        </w:rPr>
        <w:t>, vol. 35, no. 6, pp. 2740-2743, Dec. 2020,</w:t>
      </w:r>
      <w:r w:rsidR="00FA37D6">
        <w:rPr>
          <w:sz w:val="16"/>
          <w:szCs w:val="16"/>
        </w:rPr>
        <w:t xml:space="preserve"> </w:t>
      </w:r>
      <w:r w:rsidRPr="003C53D7">
        <w:rPr>
          <w:sz w:val="16"/>
          <w:szCs w:val="16"/>
        </w:rPr>
        <w:t>doi:10.1109/TPWRD.2020.3014783.</w:t>
      </w:r>
    </w:p>
    <w:p w14:paraId="09F784D5" w14:textId="77777777" w:rsidR="001933A6" w:rsidRPr="001D60CB" w:rsidRDefault="001933A6" w:rsidP="001933A6">
      <w:pPr>
        <w:pStyle w:val="ListParagraph"/>
        <w:numPr>
          <w:ilvl w:val="0"/>
          <w:numId w:val="2"/>
        </w:numPr>
        <w:tabs>
          <w:tab w:val="left" w:pos="450"/>
        </w:tabs>
        <w:jc w:val="both"/>
        <w:rPr>
          <w:sz w:val="16"/>
          <w:szCs w:val="16"/>
        </w:rPr>
      </w:pPr>
      <w:r w:rsidRPr="001D60CB">
        <w:rPr>
          <w:sz w:val="16"/>
          <w:szCs w:val="16"/>
        </w:rPr>
        <w:t xml:space="preserve">R. Chowdhury and N. Fischer, "Transmission Line Protection for Systems with Inverter-Based Resources – Part I: Problems," </w:t>
      </w:r>
      <w:r w:rsidRPr="001D60CB">
        <w:rPr>
          <w:i/>
          <w:iCs/>
          <w:sz w:val="16"/>
          <w:szCs w:val="16"/>
        </w:rPr>
        <w:t>in IEEE Transactions on Power Delivery</w:t>
      </w:r>
      <w:r w:rsidRPr="001D60CB">
        <w:rPr>
          <w:sz w:val="16"/>
          <w:szCs w:val="16"/>
        </w:rPr>
        <w:t>, vol. 36, no. 4, pp. 2416-2425, Aug. 2021, doi: 10.1109/TPWRD.2020.3019990.</w:t>
      </w:r>
    </w:p>
    <w:p w14:paraId="2D663D55" w14:textId="77777777" w:rsidR="00267B10" w:rsidRPr="009322D7" w:rsidRDefault="00267B10" w:rsidP="00893774">
      <w:pPr>
        <w:pStyle w:val="ListParagraph"/>
        <w:numPr>
          <w:ilvl w:val="0"/>
          <w:numId w:val="2"/>
        </w:numPr>
        <w:jc w:val="both"/>
        <w:rPr>
          <w:sz w:val="16"/>
          <w:szCs w:val="16"/>
        </w:rPr>
      </w:pPr>
      <w:r w:rsidRPr="009322D7">
        <w:rPr>
          <w:sz w:val="16"/>
          <w:szCs w:val="16"/>
        </w:rPr>
        <w:t xml:space="preserve">D. Kelly, P. Mysore and N. Mohan, "A Novel Control Scheme for Utility-Scale Inverter-Based Resources to Emulate Synchronous Generator Fault Response and Retain Existing Protection Infrastructure," </w:t>
      </w:r>
      <w:r w:rsidRPr="009322D7">
        <w:rPr>
          <w:i/>
          <w:iCs/>
          <w:sz w:val="16"/>
          <w:szCs w:val="16"/>
        </w:rPr>
        <w:t>2021 74th Conference for Protective Relay Engineers (CPRE),</w:t>
      </w:r>
      <w:r w:rsidRPr="009322D7">
        <w:rPr>
          <w:sz w:val="16"/>
          <w:szCs w:val="16"/>
        </w:rPr>
        <w:t xml:space="preserve"> College Station, TX, USA, 2021, pp. 1-7, doi: 10.1109/CPRE48231.2021.9429836. </w:t>
      </w:r>
    </w:p>
    <w:p w14:paraId="3022D122" w14:textId="77777777" w:rsidR="00661CD6" w:rsidRPr="003C53D7" w:rsidRDefault="00661CD6" w:rsidP="00661CD6">
      <w:pPr>
        <w:pStyle w:val="ListParagraph"/>
        <w:numPr>
          <w:ilvl w:val="0"/>
          <w:numId w:val="2"/>
        </w:numPr>
        <w:jc w:val="both"/>
        <w:rPr>
          <w:sz w:val="16"/>
          <w:szCs w:val="16"/>
        </w:rPr>
      </w:pPr>
      <w:r w:rsidRPr="003C53D7">
        <w:rPr>
          <w:sz w:val="16"/>
          <w:szCs w:val="16"/>
        </w:rPr>
        <w:t xml:space="preserve">W. Liu, Q. Tu, Y. </w:t>
      </w:r>
      <w:proofErr w:type="spellStart"/>
      <w:r w:rsidRPr="003C53D7">
        <w:rPr>
          <w:sz w:val="16"/>
          <w:szCs w:val="16"/>
        </w:rPr>
        <w:t>Lv</w:t>
      </w:r>
      <w:proofErr w:type="spellEnd"/>
      <w:r w:rsidRPr="003C53D7">
        <w:rPr>
          <w:sz w:val="16"/>
          <w:szCs w:val="16"/>
        </w:rPr>
        <w:t xml:space="preserve">, G. Song, X. Gao and P. Chang, "The Adaptability Analysis of the Traditional Protections in Offshore Wind Power System," </w:t>
      </w:r>
      <w:r w:rsidRPr="003C53D7">
        <w:rPr>
          <w:i/>
          <w:iCs/>
          <w:sz w:val="16"/>
          <w:szCs w:val="16"/>
        </w:rPr>
        <w:t>2022 China International Conference on Electricity Distribution (CICED),</w:t>
      </w:r>
      <w:r w:rsidRPr="003C53D7">
        <w:rPr>
          <w:sz w:val="16"/>
          <w:szCs w:val="16"/>
        </w:rPr>
        <w:t xml:space="preserve"> Changsha, China, 2022, pp. 1554-1560, doi: 10.1109/CICED56215.2022.9928815. </w:t>
      </w:r>
    </w:p>
    <w:p w14:paraId="5387E8D3" w14:textId="77777777" w:rsidR="00DD66E8" w:rsidRDefault="00DD66E8" w:rsidP="00DD66E8">
      <w:pPr>
        <w:pStyle w:val="ListParagraph"/>
        <w:numPr>
          <w:ilvl w:val="0"/>
          <w:numId w:val="2"/>
        </w:numPr>
        <w:tabs>
          <w:tab w:val="left" w:pos="450"/>
        </w:tabs>
        <w:jc w:val="both"/>
        <w:rPr>
          <w:sz w:val="16"/>
          <w:szCs w:val="16"/>
        </w:rPr>
      </w:pPr>
      <w:r w:rsidRPr="00146AFE">
        <w:rPr>
          <w:sz w:val="16"/>
          <w:szCs w:val="16"/>
        </w:rPr>
        <w:t>B</w:t>
      </w:r>
      <w:r w:rsidRPr="001D60CB">
        <w:rPr>
          <w:sz w:val="16"/>
          <w:szCs w:val="16"/>
        </w:rPr>
        <w:t xml:space="preserve"> </w:t>
      </w:r>
      <w:r w:rsidRPr="00146AFE">
        <w:rPr>
          <w:sz w:val="16"/>
          <w:szCs w:val="16"/>
        </w:rPr>
        <w:t xml:space="preserve">Martínez Carrasco, E.; </w:t>
      </w:r>
      <w:proofErr w:type="spellStart"/>
      <w:r w:rsidRPr="00146AFE">
        <w:rPr>
          <w:sz w:val="16"/>
          <w:szCs w:val="16"/>
        </w:rPr>
        <w:t>Comech</w:t>
      </w:r>
      <w:proofErr w:type="spellEnd"/>
      <w:r w:rsidRPr="00146AFE">
        <w:rPr>
          <w:sz w:val="16"/>
          <w:szCs w:val="16"/>
        </w:rPr>
        <w:t xml:space="preserve"> Moreno, M.P.; Villén Martínez, M.T.; </w:t>
      </w:r>
      <w:proofErr w:type="spellStart"/>
      <w:r w:rsidRPr="00146AFE">
        <w:rPr>
          <w:sz w:val="16"/>
          <w:szCs w:val="16"/>
        </w:rPr>
        <w:t>Borroy</w:t>
      </w:r>
      <w:proofErr w:type="spellEnd"/>
      <w:r w:rsidRPr="00146AFE">
        <w:rPr>
          <w:sz w:val="16"/>
          <w:szCs w:val="16"/>
        </w:rPr>
        <w:t xml:space="preserve"> Vicente, S. </w:t>
      </w:r>
      <w:r>
        <w:rPr>
          <w:sz w:val="16"/>
          <w:szCs w:val="16"/>
        </w:rPr>
        <w:t>“</w:t>
      </w:r>
      <w:r w:rsidRPr="00146AFE">
        <w:rPr>
          <w:sz w:val="16"/>
          <w:szCs w:val="16"/>
        </w:rPr>
        <w:t>Improved Faulted Phase Selection Algorithm for Distance Protection under High Penetration of Renewable Energies</w:t>
      </w:r>
      <w:r>
        <w:rPr>
          <w:sz w:val="16"/>
          <w:szCs w:val="16"/>
        </w:rPr>
        <w:t>,”</w:t>
      </w:r>
      <w:r w:rsidRPr="00146AFE">
        <w:rPr>
          <w:sz w:val="16"/>
          <w:szCs w:val="16"/>
        </w:rPr>
        <w:t> </w:t>
      </w:r>
      <w:r w:rsidRPr="001D60CB">
        <w:rPr>
          <w:i/>
          <w:iCs/>
          <w:sz w:val="16"/>
          <w:szCs w:val="16"/>
        </w:rPr>
        <w:t>Energies</w:t>
      </w:r>
      <w:r w:rsidRPr="00146AFE">
        <w:rPr>
          <w:sz w:val="16"/>
          <w:szCs w:val="16"/>
        </w:rPr>
        <w:t> 2020, </w:t>
      </w:r>
      <w:r w:rsidRPr="001D60CB">
        <w:rPr>
          <w:sz w:val="16"/>
          <w:szCs w:val="16"/>
        </w:rPr>
        <w:t>13</w:t>
      </w:r>
      <w:r w:rsidRPr="00146AFE">
        <w:rPr>
          <w:sz w:val="16"/>
          <w:szCs w:val="16"/>
        </w:rPr>
        <w:t>, 558</w:t>
      </w:r>
      <w:r>
        <w:rPr>
          <w:sz w:val="16"/>
          <w:szCs w:val="16"/>
        </w:rPr>
        <w:t>.</w:t>
      </w:r>
      <w:hyperlink r:id="rId122" w:history="1">
        <w:r w:rsidRPr="007E2E3C">
          <w:rPr>
            <w:rStyle w:val="Hyperlink"/>
            <w:sz w:val="16"/>
            <w:szCs w:val="16"/>
          </w:rPr>
          <w:t>https://doi.org/10.3390/</w:t>
        </w:r>
      </w:hyperlink>
      <w:r w:rsidRPr="001D60CB">
        <w:rPr>
          <w:sz w:val="16"/>
          <w:szCs w:val="16"/>
        </w:rPr>
        <w:t>.</w:t>
      </w:r>
    </w:p>
    <w:p w14:paraId="58F48A7F" w14:textId="77777777" w:rsidR="00DD66E8" w:rsidRDefault="00DD66E8" w:rsidP="00DD66E8">
      <w:pPr>
        <w:pStyle w:val="References0"/>
        <w:numPr>
          <w:ilvl w:val="0"/>
          <w:numId w:val="2"/>
        </w:numPr>
      </w:pPr>
      <w:r>
        <w:t xml:space="preserve">A. A. </w:t>
      </w:r>
      <w:proofErr w:type="spellStart"/>
      <w:r>
        <w:t>Aboelnaga</w:t>
      </w:r>
      <w:proofErr w:type="spellEnd"/>
      <w:r>
        <w:t xml:space="preserve">, M. A. Azzouz, H. F. Sindi and A. S. A. </w:t>
      </w:r>
      <w:proofErr w:type="spellStart"/>
      <w:r>
        <w:t>Awad</w:t>
      </w:r>
      <w:proofErr w:type="spellEnd"/>
      <w:r>
        <w:t xml:space="preserve">, "Fault Ride Through of Inverter-Interfaced Renewable Energy </w:t>
      </w:r>
      <w:r>
        <w:t xml:space="preserve">Sources for Enhanced Resiliency and Grid Code Compliance," in </w:t>
      </w:r>
      <w:r w:rsidRPr="00123D40">
        <w:rPr>
          <w:i/>
          <w:iCs/>
        </w:rPr>
        <w:t>IEEE Transactions on Sustainable Energy</w:t>
      </w:r>
      <w:r>
        <w:t>, vol. 13, no. 4, pp. 2275-2290, Oct. 2022, doi: 10.1109/TSTE.2022.3191631.</w:t>
      </w:r>
    </w:p>
    <w:p w14:paraId="652F84A6" w14:textId="30E5BBDE" w:rsidR="00755437" w:rsidRDefault="00755437" w:rsidP="00990CA0">
      <w:pPr>
        <w:pStyle w:val="Bibliography"/>
        <w:numPr>
          <w:ilvl w:val="0"/>
          <w:numId w:val="2"/>
        </w:numPr>
        <w:jc w:val="both"/>
        <w:rPr>
          <w:sz w:val="16"/>
          <w:szCs w:val="16"/>
        </w:rPr>
      </w:pPr>
      <w:r w:rsidRPr="009713B8">
        <w:rPr>
          <w:sz w:val="16"/>
          <w:szCs w:val="16"/>
        </w:rPr>
        <w:t xml:space="preserve">Quispe, J.C., Orduña, E. </w:t>
      </w:r>
      <w:r>
        <w:rPr>
          <w:sz w:val="16"/>
          <w:szCs w:val="16"/>
        </w:rPr>
        <w:t>“</w:t>
      </w:r>
      <w:r w:rsidRPr="009713B8">
        <w:rPr>
          <w:sz w:val="16"/>
          <w:szCs w:val="16"/>
        </w:rPr>
        <w:t>Transmission line protection challenges influenced by inverter-based resources: a review</w:t>
      </w:r>
      <w:r>
        <w:rPr>
          <w:sz w:val="16"/>
          <w:szCs w:val="16"/>
        </w:rPr>
        <w:t>”,</w:t>
      </w:r>
      <w:r w:rsidRPr="009713B8">
        <w:rPr>
          <w:sz w:val="16"/>
          <w:szCs w:val="16"/>
        </w:rPr>
        <w:t> </w:t>
      </w:r>
      <w:r w:rsidRPr="009713B8">
        <w:rPr>
          <w:i/>
          <w:iCs/>
          <w:sz w:val="16"/>
          <w:szCs w:val="16"/>
        </w:rPr>
        <w:t xml:space="preserve">Prot Control Mod Power Syst 7, </w:t>
      </w:r>
      <w:r w:rsidRPr="009713B8">
        <w:rPr>
          <w:sz w:val="16"/>
          <w:szCs w:val="16"/>
        </w:rPr>
        <w:t xml:space="preserve">28 (2022). </w:t>
      </w:r>
      <w:hyperlink r:id="rId123" w:history="1">
        <w:r w:rsidRPr="007E2E3C">
          <w:rPr>
            <w:rStyle w:val="Hyperlink"/>
            <w:sz w:val="16"/>
            <w:szCs w:val="16"/>
          </w:rPr>
          <w:t>https://doi.org/10.1186/s41601-022-00249-8</w:t>
        </w:r>
      </w:hyperlink>
    </w:p>
    <w:p w14:paraId="5454A3C2" w14:textId="77777777" w:rsidR="00F85770" w:rsidRPr="005663AE" w:rsidRDefault="00F85770" w:rsidP="00990CA0">
      <w:pPr>
        <w:pStyle w:val="Bibliography"/>
        <w:numPr>
          <w:ilvl w:val="0"/>
          <w:numId w:val="2"/>
        </w:numPr>
        <w:jc w:val="both"/>
        <w:rPr>
          <w:noProof/>
          <w:sz w:val="20"/>
          <w:szCs w:val="20"/>
        </w:rPr>
      </w:pPr>
      <w:r w:rsidRPr="005663AE">
        <w:rPr>
          <w:sz w:val="16"/>
          <w:szCs w:val="16"/>
        </w:rPr>
        <w:t xml:space="preserve">Binni, M., Abboud, R., Lima, P., &amp; Lollo, F. (2021). Challenges and Solutions in the Protection of Transmission Lines Connecting Nonconventional Power Sources. </w:t>
      </w:r>
      <w:r w:rsidRPr="005663AE">
        <w:rPr>
          <w:i/>
          <w:iCs/>
          <w:sz w:val="16"/>
          <w:szCs w:val="16"/>
        </w:rPr>
        <w:t>48th Annual Western Protective Relay Conference</w:t>
      </w:r>
      <w:r w:rsidRPr="005663AE">
        <w:rPr>
          <w:sz w:val="16"/>
          <w:szCs w:val="16"/>
        </w:rPr>
        <w:t>, October 2021.</w:t>
      </w:r>
      <w:r w:rsidRPr="005663AE">
        <w:rPr>
          <w:noProof/>
          <w:sz w:val="20"/>
          <w:szCs w:val="20"/>
        </w:rPr>
        <w:t xml:space="preserve"> </w:t>
      </w:r>
    </w:p>
    <w:p w14:paraId="7F609D25" w14:textId="35E7E6A4" w:rsidR="00703685" w:rsidRPr="00703685" w:rsidRDefault="00703685" w:rsidP="006D2E01">
      <w:pPr>
        <w:pStyle w:val="ListParagraph"/>
        <w:numPr>
          <w:ilvl w:val="0"/>
          <w:numId w:val="2"/>
        </w:numPr>
        <w:rPr>
          <w:sz w:val="16"/>
          <w:szCs w:val="16"/>
        </w:rPr>
      </w:pPr>
      <w:r w:rsidRPr="00703685">
        <w:rPr>
          <w:sz w:val="16"/>
          <w:szCs w:val="16"/>
        </w:rPr>
        <w:t>Application manual, Line distance protection REL 670.2” [Online]. Available:</w:t>
      </w:r>
      <w:r w:rsidR="006D2E01">
        <w:rPr>
          <w:sz w:val="16"/>
          <w:szCs w:val="16"/>
        </w:rPr>
        <w:t xml:space="preserve"> </w:t>
      </w:r>
      <w:r w:rsidRPr="006D2E01">
        <w:rPr>
          <w:rStyle w:val="Hyperlink"/>
          <w:sz w:val="16"/>
          <w:szCs w:val="16"/>
        </w:rPr>
        <w:t>https://library.e.abb.com/public/8c1eb95cc50243c4c1257d9300423926/1MRK506338-UUS_-_en_Application_manual__Line_distance_protection_REL670_2.0__ANSI.pdf</w:t>
      </w:r>
      <w:r w:rsidRPr="00703685">
        <w:rPr>
          <w:sz w:val="16"/>
          <w:szCs w:val="16"/>
        </w:rPr>
        <w:t>. Accessed on 31st May 2023.</w:t>
      </w:r>
    </w:p>
    <w:p w14:paraId="0643761B" w14:textId="16A1A1A6" w:rsidR="00703685" w:rsidRPr="00703685" w:rsidRDefault="00703685" w:rsidP="00703685">
      <w:pPr>
        <w:pStyle w:val="Bibliography"/>
        <w:numPr>
          <w:ilvl w:val="0"/>
          <w:numId w:val="2"/>
        </w:numPr>
        <w:jc w:val="both"/>
        <w:rPr>
          <w:i/>
          <w:iCs/>
          <w:sz w:val="16"/>
          <w:szCs w:val="16"/>
        </w:rPr>
      </w:pPr>
      <w:r w:rsidRPr="00703685">
        <w:rPr>
          <w:sz w:val="16"/>
          <w:szCs w:val="16"/>
        </w:rPr>
        <w:t>Hitachi Energy Line Distance Protection REL670 Manual</w:t>
      </w:r>
      <w:r w:rsidRPr="00703685">
        <w:rPr>
          <w:i/>
          <w:iCs/>
          <w:sz w:val="16"/>
          <w:szCs w:val="16"/>
        </w:rPr>
        <w:t xml:space="preserve">, [online] Available: </w:t>
      </w:r>
      <w:r w:rsidRPr="008A5CFA">
        <w:rPr>
          <w:rStyle w:val="Hyperlink"/>
          <w:sz w:val="16"/>
          <w:szCs w:val="16"/>
        </w:rPr>
        <w:t>https://search.abb.com/library/Download.aspx?DocumentID=1MRK506372-BEN&amp;LanguageCode=en&amp;DocumentPartId=&amp;Action=Launch.</w:t>
      </w:r>
    </w:p>
    <w:p w14:paraId="385AA8B7" w14:textId="430399B0" w:rsidR="00AD36A3" w:rsidRPr="004903FF" w:rsidRDefault="00C11050" w:rsidP="00AD36A3">
      <w:pPr>
        <w:pStyle w:val="ListParagraph"/>
        <w:numPr>
          <w:ilvl w:val="0"/>
          <w:numId w:val="2"/>
        </w:numPr>
        <w:jc w:val="both"/>
        <w:rPr>
          <w:sz w:val="16"/>
          <w:szCs w:val="16"/>
        </w:rPr>
      </w:pPr>
      <w:r w:rsidRPr="00C11050">
        <w:rPr>
          <w:sz w:val="16"/>
          <w:szCs w:val="16"/>
        </w:rPr>
        <w:t>IEEE/NERC Task Force on Short-Circuit and System Performance Impact of Inverter Based Generation. (2018). Technical Report: PES-TR68: Impact of Inverter Based Generation on Bulk Power System Dynamics and Short-Circuit Performance. IEEE PES.</w:t>
      </w:r>
      <w:r w:rsidR="00AD36A3" w:rsidRPr="00AD36A3">
        <w:rPr>
          <w:sz w:val="16"/>
          <w:szCs w:val="16"/>
        </w:rPr>
        <w:t xml:space="preserve"> </w:t>
      </w:r>
      <w:r w:rsidR="00AD36A3" w:rsidRPr="00A4025E">
        <w:rPr>
          <w:sz w:val="16"/>
          <w:szCs w:val="16"/>
        </w:rPr>
        <w:t xml:space="preserve">. [online] Available: </w:t>
      </w:r>
      <w:r w:rsidR="00A4025E" w:rsidRPr="00A4025E">
        <w:rPr>
          <w:rStyle w:val="Hyperlink"/>
          <w:sz w:val="16"/>
          <w:szCs w:val="16"/>
        </w:rPr>
        <w:t>https://resourcecenter.ieee-pes.org/publications/technical-reports/pes_tr_7-18_0068</w:t>
      </w:r>
    </w:p>
    <w:p w14:paraId="7819E2D4" w14:textId="1A5AE914" w:rsidR="00C11050" w:rsidRDefault="00C11050" w:rsidP="0042283C">
      <w:pPr>
        <w:pStyle w:val="ListParagraph"/>
        <w:numPr>
          <w:ilvl w:val="0"/>
          <w:numId w:val="2"/>
        </w:numPr>
        <w:jc w:val="both"/>
        <w:rPr>
          <w:sz w:val="16"/>
          <w:szCs w:val="16"/>
        </w:rPr>
      </w:pPr>
      <w:proofErr w:type="spellStart"/>
      <w:r w:rsidRPr="003C53D7">
        <w:rPr>
          <w:sz w:val="16"/>
          <w:szCs w:val="16"/>
        </w:rPr>
        <w:t>Yuansheng</w:t>
      </w:r>
      <w:proofErr w:type="spellEnd"/>
      <w:r w:rsidRPr="003C53D7">
        <w:rPr>
          <w:sz w:val="16"/>
          <w:szCs w:val="16"/>
        </w:rPr>
        <w:t xml:space="preserve"> Liang, </w:t>
      </w:r>
      <w:proofErr w:type="spellStart"/>
      <w:r w:rsidRPr="003C53D7">
        <w:rPr>
          <w:sz w:val="16"/>
          <w:szCs w:val="16"/>
        </w:rPr>
        <w:t>Jiayan</w:t>
      </w:r>
      <w:proofErr w:type="spellEnd"/>
      <w:r w:rsidRPr="003C53D7">
        <w:rPr>
          <w:sz w:val="16"/>
          <w:szCs w:val="16"/>
        </w:rPr>
        <w:t xml:space="preserve"> Ding, Haifeng Li, Gang Wang, </w:t>
      </w:r>
      <w:proofErr w:type="spellStart"/>
      <w:r w:rsidRPr="003C53D7">
        <w:rPr>
          <w:sz w:val="16"/>
          <w:szCs w:val="16"/>
        </w:rPr>
        <w:t>Zihong</w:t>
      </w:r>
      <w:proofErr w:type="spellEnd"/>
      <w:r w:rsidRPr="003C53D7">
        <w:rPr>
          <w:sz w:val="16"/>
          <w:szCs w:val="16"/>
        </w:rPr>
        <w:t xml:space="preserve"> Zhang,</w:t>
      </w:r>
      <w:r w:rsidR="00EF22B3">
        <w:rPr>
          <w:sz w:val="16"/>
          <w:szCs w:val="16"/>
        </w:rPr>
        <w:t xml:space="preserve"> “</w:t>
      </w:r>
      <w:r w:rsidRPr="003C53D7">
        <w:rPr>
          <w:sz w:val="16"/>
          <w:szCs w:val="16"/>
        </w:rPr>
        <w:t>Transmission line frequency-domain fault location method based on the phasor-time space curve characteristics that considers decaying DC deviation</w:t>
      </w:r>
      <w:r>
        <w:rPr>
          <w:sz w:val="16"/>
          <w:szCs w:val="16"/>
        </w:rPr>
        <w:t>”</w:t>
      </w:r>
      <w:r w:rsidRPr="003C53D7">
        <w:rPr>
          <w:sz w:val="16"/>
          <w:szCs w:val="16"/>
        </w:rPr>
        <w:t>,</w:t>
      </w:r>
      <w:r w:rsidR="007E06D0">
        <w:rPr>
          <w:sz w:val="16"/>
          <w:szCs w:val="16"/>
        </w:rPr>
        <w:t xml:space="preserve"> </w:t>
      </w:r>
      <w:r w:rsidRPr="003C53D7">
        <w:rPr>
          <w:i/>
          <w:iCs/>
          <w:sz w:val="16"/>
          <w:szCs w:val="16"/>
        </w:rPr>
        <w:t>International Journal of Electrical Power &amp; Energy Systems</w:t>
      </w:r>
      <w:r w:rsidRPr="003C53D7">
        <w:rPr>
          <w:sz w:val="16"/>
          <w:szCs w:val="16"/>
        </w:rPr>
        <w:t>,</w:t>
      </w:r>
      <w:r w:rsidR="007E06D0">
        <w:rPr>
          <w:sz w:val="16"/>
          <w:szCs w:val="16"/>
        </w:rPr>
        <w:t xml:space="preserve"> </w:t>
      </w:r>
      <w:r w:rsidRPr="003C53D7">
        <w:rPr>
          <w:sz w:val="16"/>
          <w:szCs w:val="16"/>
        </w:rPr>
        <w:t>Volume 142, Part B,2022,108308,ISSN</w:t>
      </w:r>
    </w:p>
    <w:p w14:paraId="50C32C8D" w14:textId="7CDC5711" w:rsidR="00BE55D0" w:rsidRPr="005440ED" w:rsidRDefault="00BE55D0" w:rsidP="005440ED">
      <w:pPr>
        <w:pStyle w:val="Bibliography"/>
        <w:numPr>
          <w:ilvl w:val="0"/>
          <w:numId w:val="2"/>
        </w:numPr>
        <w:jc w:val="both"/>
        <w:rPr>
          <w:noProof/>
          <w:sz w:val="20"/>
          <w:szCs w:val="20"/>
        </w:rPr>
      </w:pPr>
      <w:r w:rsidRPr="00BE55D0">
        <w:rPr>
          <w:sz w:val="16"/>
          <w:szCs w:val="16"/>
          <w:lang w:val="de-DE"/>
        </w:rPr>
        <w:t xml:space="preserve">VERZOSA, Q., &amp; Jun, J. (n.d.). </w:t>
      </w:r>
      <w:r w:rsidRPr="00BE55D0">
        <w:rPr>
          <w:sz w:val="16"/>
          <w:szCs w:val="16"/>
        </w:rPr>
        <w:t xml:space="preserve">Ground Distance Relays – Understanding the Various Methods of Residual Compensation, Setting the Resistive Reach of Polygon Characteristics, and Ways of </w:t>
      </w:r>
      <w:proofErr w:type="spellStart"/>
      <w:r w:rsidRPr="00BE55D0">
        <w:rPr>
          <w:sz w:val="16"/>
          <w:szCs w:val="16"/>
        </w:rPr>
        <w:t>Modeling</w:t>
      </w:r>
      <w:proofErr w:type="spellEnd"/>
      <w:r w:rsidRPr="00BE55D0">
        <w:rPr>
          <w:sz w:val="16"/>
          <w:szCs w:val="16"/>
        </w:rPr>
        <w:t xml:space="preserve"> and Testing the Relay. Doble</w:t>
      </w:r>
      <w:r w:rsidRPr="00BE55D0">
        <w:rPr>
          <w:noProof/>
          <w:sz w:val="20"/>
          <w:szCs w:val="20"/>
        </w:rPr>
        <w:t xml:space="preserve"> </w:t>
      </w:r>
      <w:r w:rsidRPr="00BE55D0">
        <w:rPr>
          <w:sz w:val="16"/>
          <w:szCs w:val="16"/>
        </w:rPr>
        <w:t xml:space="preserve">Engineering company </w:t>
      </w:r>
      <w:r w:rsidRPr="005440ED">
        <w:rPr>
          <w:sz w:val="16"/>
          <w:szCs w:val="16"/>
        </w:rPr>
        <w:t>[online]. Retrieved from https://na.eventscloud.com/file_uploads/bb8b9912d1cf853b07957eff1965fb3f_GroundDistanceRelays</w:t>
      </w:r>
      <w:r w:rsidR="005440ED" w:rsidRPr="005440ED">
        <w:rPr>
          <w:sz w:val="16"/>
          <w:szCs w:val="16"/>
        </w:rPr>
        <w:t>-</w:t>
      </w:r>
      <w:r w:rsidRPr="005440ED">
        <w:rPr>
          <w:sz w:val="16"/>
          <w:szCs w:val="16"/>
        </w:rPr>
        <w:t>ResidualCompensation.pdf</w:t>
      </w:r>
    </w:p>
    <w:p w14:paraId="114CF798" w14:textId="2A835502" w:rsidR="00BE55D0" w:rsidRDefault="006241D7" w:rsidP="0042283C">
      <w:pPr>
        <w:pStyle w:val="ListParagraph"/>
        <w:numPr>
          <w:ilvl w:val="0"/>
          <w:numId w:val="2"/>
        </w:numPr>
        <w:jc w:val="both"/>
        <w:rPr>
          <w:sz w:val="16"/>
          <w:szCs w:val="16"/>
        </w:rPr>
      </w:pPr>
      <w:r w:rsidRPr="001D60CB">
        <w:rPr>
          <w:sz w:val="16"/>
          <w:szCs w:val="16"/>
        </w:rPr>
        <w:t>"IEEE Guide for Protective Relay Applications to Transmission Lines," in IEEE Std C37.113-2015 (Revision of IEEE Std C37.113-1999), vol., no., pp.1-141, 30 June 2016, doi: 10.1109/IEEESTD.2016.7502047</w:t>
      </w:r>
    </w:p>
    <w:p w14:paraId="221CA9F3" w14:textId="77777777" w:rsidR="008F79A6" w:rsidRDefault="008F79A6" w:rsidP="00664960">
      <w:pPr>
        <w:pStyle w:val="ListParagraph"/>
        <w:jc w:val="both"/>
        <w:rPr>
          <w:sz w:val="16"/>
          <w:szCs w:val="16"/>
        </w:rPr>
      </w:pPr>
    </w:p>
    <w:sectPr w:rsidR="008F79A6" w:rsidSect="00C2092C">
      <w:footerReference w:type="default" r:id="rId124"/>
      <w:type w:val="continuous"/>
      <w:pgSz w:w="11520" w:h="15660" w:code="1"/>
      <w:pgMar w:top="1300" w:right="740" w:bottom="1040" w:left="740" w:header="360" w:footer="640" w:gutter="0"/>
      <w:cols w:num="2" w:space="40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C1C1AA8" w14:textId="77777777" w:rsidR="009E0204" w:rsidRDefault="009E0204">
      <w:r>
        <w:separator/>
      </w:r>
    </w:p>
  </w:endnote>
  <w:endnote w:type="continuationSeparator" w:id="0">
    <w:p w14:paraId="531980B6" w14:textId="77777777" w:rsidR="009E0204" w:rsidRDefault="009E02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embedBold r:id="rId1" w:subsetted="1" w:fontKey="{8DBF3ABB-7434-45BD-A92B-594C7766A27B}"/>
  </w:font>
  <w:font w:name="TimesLTStd-Roman">
    <w:altName w:val="Times New Roman"/>
    <w:panose1 w:val="00000000000000000000"/>
    <w:charset w:val="00"/>
    <w:family w:val="auto"/>
    <w:notTrueType/>
    <w:pitch w:val="default"/>
    <w:sig w:usb0="00000003" w:usb1="00000000" w:usb2="00000000" w:usb3="00000000" w:csb0="00000001" w:csb1="00000000"/>
  </w:font>
  <w:font w:name="MTSYN">
    <w:panose1 w:val="00000000000000000000"/>
    <w:charset w:val="00"/>
    <w:family w:val="auto"/>
    <w:notTrueType/>
    <w:pitch w:val="default"/>
    <w:sig w:usb0="00000003" w:usb1="00000000" w:usb2="00000000" w:usb3="00000000" w:csb0="00000001" w:csb1="00000000"/>
  </w:font>
  <w:font w:name="FormataOTF-Bold">
    <w:altName w:val="Calibri"/>
    <w:panose1 w:val="00000000000000000000"/>
    <w:charset w:val="00"/>
    <w:family w:val="auto"/>
    <w:notTrueType/>
    <w:pitch w:val="default"/>
    <w:sig w:usb0="00000003" w:usb1="00000000" w:usb2="00000000" w:usb3="00000000" w:csb0="00000001" w:csb1="00000000"/>
  </w:font>
  <w:font w:name="FormataOTFMd">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Formata-Regular">
    <w:altName w:val="Times New Roman"/>
    <w:panose1 w:val="00000000000000000000"/>
    <w:charset w:val="4D"/>
    <w:family w:val="auto"/>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askerville">
    <w:charset w:val="00"/>
    <w:family w:val="auto"/>
    <w:pitch w:val="variable"/>
    <w:sig w:usb0="80000067" w:usb1="00000000"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52669DE3-5899-4CC0-B1F1-CDDA112E5D23}"/>
    <w:embedBold r:id="rId3" w:fontKey="{E28984E3-A995-48ED-A50E-0DFAC4729C8E}"/>
  </w:font>
  <w:font w:name="FormataOTF-Reg">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embedRegular r:id="rId4" w:fontKey="{8559C878-8EAD-462A-9A80-1F88B1D1423B}"/>
    <w:embedBold r:id="rId5" w:fontKey="{0FAEC2CC-7751-4A8F-BD95-821EF7822BB7}"/>
    <w:embedItalic r:id="rId6" w:fontKey="{5332C078-19E4-4B9A-BA32-8B14274A1567}"/>
    <w:embedBoldItalic r:id="rId7" w:fontKey="{76CCD4E3-E824-4A94-A58A-54A700BBDEC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800384" w14:textId="3B3A068A" w:rsidR="00053D4A" w:rsidRPr="00B979BB" w:rsidRDefault="00053D4A" w:rsidP="004C7DBB">
    <w:pPr>
      <w:pStyle w:val="Footer"/>
      <w:tabs>
        <w:tab w:val="right" w:pos="10044"/>
      </w:tabs>
      <w:jc w:val="right"/>
      <w:rPr>
        <w:rFonts w:ascii="Helvetica" w:hAnsi="Helvetica"/>
        <w:sz w:val="12"/>
        <w:szCs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113925767"/>
      <w:docPartObj>
        <w:docPartGallery w:val="Page Numbers (Bottom of Page)"/>
        <w:docPartUnique/>
      </w:docPartObj>
    </w:sdtPr>
    <w:sdtEndPr>
      <w:rPr>
        <w:noProof/>
      </w:rPr>
    </w:sdtEndPr>
    <w:sdtContent>
      <w:p w14:paraId="1D3E7AF4" w14:textId="6771171B" w:rsidR="002167A6" w:rsidRDefault="002167A6">
        <w:pPr>
          <w:pStyle w:val="Footer"/>
          <w:jc w:val="right"/>
        </w:pPr>
        <w:r w:rsidRPr="002167A6">
          <w:rPr>
            <w:sz w:val="20"/>
          </w:rPr>
          <w:fldChar w:fldCharType="begin"/>
        </w:r>
        <w:r w:rsidRPr="002167A6">
          <w:rPr>
            <w:sz w:val="20"/>
          </w:rPr>
          <w:instrText xml:space="preserve"> PAGE   \* MERGEFORMAT </w:instrText>
        </w:r>
        <w:r w:rsidRPr="002167A6">
          <w:rPr>
            <w:sz w:val="20"/>
          </w:rPr>
          <w:fldChar w:fldCharType="separate"/>
        </w:r>
        <w:r w:rsidR="008D23C7">
          <w:rPr>
            <w:noProof/>
            <w:sz w:val="20"/>
          </w:rPr>
          <w:t>5</w:t>
        </w:r>
        <w:r w:rsidRPr="002167A6">
          <w:rPr>
            <w:noProof/>
            <w:sz w:val="20"/>
          </w:rPr>
          <w:fldChar w:fldCharType="end"/>
        </w:r>
      </w:p>
    </w:sdtContent>
  </w:sdt>
  <w:p w14:paraId="196B9AB1" w14:textId="073BD3F1" w:rsidR="00053D4A" w:rsidRPr="00B979BB" w:rsidRDefault="00053D4A" w:rsidP="004C7DBB">
    <w:pPr>
      <w:pStyle w:val="Footer"/>
      <w:tabs>
        <w:tab w:val="right" w:pos="10044"/>
      </w:tabs>
      <w:jc w:val="right"/>
      <w:rPr>
        <w:rFonts w:ascii="Helvetica" w:hAnsi="Helvetica"/>
        <w:sz w:val="12"/>
        <w:szCs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964044986"/>
      <w:docPartObj>
        <w:docPartGallery w:val="Page Numbers (Bottom of Page)"/>
        <w:docPartUnique/>
      </w:docPartObj>
    </w:sdtPr>
    <w:sdtEndPr>
      <w:rPr>
        <w:noProof/>
        <w:sz w:val="20"/>
      </w:rPr>
    </w:sdtEndPr>
    <w:sdtContent>
      <w:p w14:paraId="27CA4257" w14:textId="14DFA837" w:rsidR="00053D4A" w:rsidRPr="000368BB" w:rsidRDefault="00053D4A">
        <w:pPr>
          <w:pStyle w:val="Footer"/>
          <w:jc w:val="right"/>
          <w:rPr>
            <w:sz w:val="20"/>
          </w:rPr>
        </w:pPr>
        <w:r w:rsidRPr="000368BB">
          <w:rPr>
            <w:sz w:val="20"/>
          </w:rPr>
          <w:fldChar w:fldCharType="begin"/>
        </w:r>
        <w:r w:rsidRPr="000368BB">
          <w:rPr>
            <w:sz w:val="20"/>
          </w:rPr>
          <w:instrText xml:space="preserve"> PAGE   \* MERGEFORMAT </w:instrText>
        </w:r>
        <w:r w:rsidRPr="000368BB">
          <w:rPr>
            <w:sz w:val="20"/>
          </w:rPr>
          <w:fldChar w:fldCharType="separate"/>
        </w:r>
        <w:r w:rsidR="008D23C7">
          <w:rPr>
            <w:noProof/>
            <w:sz w:val="20"/>
          </w:rPr>
          <w:t>8</w:t>
        </w:r>
        <w:r w:rsidRPr="000368BB">
          <w:rPr>
            <w:noProof/>
            <w:sz w:val="20"/>
          </w:rPr>
          <w:fldChar w:fldCharType="end"/>
        </w:r>
      </w:p>
    </w:sdtContent>
  </w:sdt>
  <w:p w14:paraId="20F02914" w14:textId="6CBC9DEC" w:rsidR="00053D4A" w:rsidRPr="00B979BB" w:rsidRDefault="00053D4A" w:rsidP="003039A5">
    <w:pPr>
      <w:pStyle w:val="Footer"/>
      <w:tabs>
        <w:tab w:val="center" w:pos="9996"/>
      </w:tabs>
      <w:jc w:val="right"/>
      <w:rPr>
        <w:rFonts w:ascii="Helvetica" w:hAnsi="Helvetica"/>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8838E6" w14:textId="77777777" w:rsidR="009E0204" w:rsidRDefault="009E0204">
      <w:r>
        <w:separator/>
      </w:r>
    </w:p>
  </w:footnote>
  <w:footnote w:type="continuationSeparator" w:id="0">
    <w:p w14:paraId="74F2A62A" w14:textId="77777777" w:rsidR="009E0204" w:rsidRDefault="009E020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B"/>
    <w:multiLevelType w:val="multilevel"/>
    <w:tmpl w:val="62F820A2"/>
    <w:lvl w:ilvl="0">
      <w:start w:val="1"/>
      <w:numFmt w:val="upperRoman"/>
      <w:lvlText w:val="%1."/>
      <w:legacy w:legacy="1" w:legacySpace="144" w:legacyIndent="144"/>
      <w:lvlJc w:val="left"/>
    </w:lvl>
    <w:lvl w:ilvl="1">
      <w:start w:val="1"/>
      <w:numFmt w:val="upperLetter"/>
      <w:lvlText w:val="%2."/>
      <w:legacy w:legacy="1" w:legacySpace="144" w:legacyIndent="144"/>
      <w:lvlJc w:val="left"/>
      <w:rPr>
        <w:b w:val="0"/>
      </w:rPr>
    </w:lvl>
    <w:lvl w:ilvl="2">
      <w:start w:val="1"/>
      <w:numFmt w:val="decimal"/>
      <w:lvlText w:val="%3)"/>
      <w:legacy w:legacy="1" w:legacySpace="144" w:legacyIndent="144"/>
      <w:lvlJc w:val="left"/>
      <w:rPr>
        <w:i/>
      </w:rPr>
    </w:lvl>
    <w:lvl w:ilvl="3">
      <w:start w:val="1"/>
      <w:numFmt w:val="lowerLetter"/>
      <w:lvlText w:val="%4)"/>
      <w:legacy w:legacy="1" w:legacySpace="0" w:legacyIndent="720"/>
      <w:lvlJc w:val="left"/>
      <w:pPr>
        <w:ind w:left="1152" w:hanging="720"/>
      </w:pPr>
    </w:lvl>
    <w:lvl w:ilvl="4">
      <w:start w:val="1"/>
      <w:numFmt w:val="decimal"/>
      <w:pStyle w:val="Heading5"/>
      <w:lvlText w:val="(%5)"/>
      <w:legacy w:legacy="1" w:legacySpace="0" w:legacyIndent="720"/>
      <w:lvlJc w:val="left"/>
      <w:pPr>
        <w:ind w:left="1872" w:hanging="720"/>
      </w:pPr>
    </w:lvl>
    <w:lvl w:ilvl="5">
      <w:start w:val="1"/>
      <w:numFmt w:val="lowerLetter"/>
      <w:pStyle w:val="Heading6"/>
      <w:lvlText w:val="(%6)"/>
      <w:legacy w:legacy="1" w:legacySpace="0" w:legacyIndent="720"/>
      <w:lvlJc w:val="left"/>
      <w:pPr>
        <w:ind w:left="2592" w:hanging="720"/>
      </w:pPr>
    </w:lvl>
    <w:lvl w:ilvl="6">
      <w:start w:val="1"/>
      <w:numFmt w:val="lowerRoman"/>
      <w:pStyle w:val="Heading7"/>
      <w:lvlText w:val="(%7)"/>
      <w:legacy w:legacy="1" w:legacySpace="0" w:legacyIndent="720"/>
      <w:lvlJc w:val="left"/>
      <w:pPr>
        <w:ind w:left="3312" w:hanging="720"/>
      </w:pPr>
    </w:lvl>
    <w:lvl w:ilvl="7">
      <w:start w:val="1"/>
      <w:numFmt w:val="lowerLetter"/>
      <w:pStyle w:val="Heading8"/>
      <w:lvlText w:val="(%8)"/>
      <w:legacy w:legacy="1" w:legacySpace="0" w:legacyIndent="720"/>
      <w:lvlJc w:val="left"/>
      <w:pPr>
        <w:ind w:left="4032" w:hanging="720"/>
      </w:pPr>
    </w:lvl>
    <w:lvl w:ilvl="8">
      <w:start w:val="1"/>
      <w:numFmt w:val="lowerRoman"/>
      <w:pStyle w:val="Heading9"/>
      <w:lvlText w:val="(%9)"/>
      <w:legacy w:legacy="1" w:legacySpace="0" w:legacyIndent="720"/>
      <w:lvlJc w:val="left"/>
      <w:pPr>
        <w:ind w:left="4752" w:hanging="720"/>
      </w:pPr>
    </w:lvl>
  </w:abstractNum>
  <w:abstractNum w:abstractNumId="1" w15:restartNumberingAfterBreak="0">
    <w:nsid w:val="048B6D80"/>
    <w:multiLevelType w:val="hybridMultilevel"/>
    <w:tmpl w:val="37E0E4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6E660D2"/>
    <w:multiLevelType w:val="multilevel"/>
    <w:tmpl w:val="082A76DE"/>
    <w:lvl w:ilvl="0">
      <w:start w:val="1"/>
      <w:numFmt w:val="decimal"/>
      <w:lvlText w:val="%1."/>
      <w:lvlJc w:val="left"/>
      <w:pPr>
        <w:ind w:left="360" w:hanging="360"/>
      </w:pPr>
      <w:rPr>
        <w:rFonts w:hint="default"/>
      </w:rPr>
    </w:lvl>
    <w:lvl w:ilvl="1">
      <w:start w:val="1"/>
      <w:numFmt w:val="none"/>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9B2199E"/>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9F40B1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D454A0C"/>
    <w:multiLevelType w:val="multilevel"/>
    <w:tmpl w:val="3B6285AC"/>
    <w:lvl w:ilvl="0">
      <w:start w:val="1"/>
      <w:numFmt w:val="none"/>
      <w:lvlText w:val="4.3."/>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0DCE54A1"/>
    <w:multiLevelType w:val="multilevel"/>
    <w:tmpl w:val="5E6CBBFE"/>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0F3764E7"/>
    <w:multiLevelType w:val="hybridMultilevel"/>
    <w:tmpl w:val="E59C1368"/>
    <w:lvl w:ilvl="0" w:tplc="B61613F0">
      <w:start w:val="1"/>
      <w:numFmt w:val="decimal"/>
      <w:lvlText w:val="[%1]"/>
      <w:lvlJc w:val="left"/>
      <w:pPr>
        <w:ind w:left="720" w:hanging="360"/>
      </w:pPr>
      <w:rPr>
        <w:rFonts w:hint="default"/>
        <w:i w:val="0"/>
        <w:sz w:val="16"/>
        <w:szCs w:val="16"/>
      </w:rPr>
    </w:lvl>
    <w:lvl w:ilvl="1" w:tplc="68A85E7E">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2F4B2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66B28E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8AB0AE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F5711C3"/>
    <w:multiLevelType w:val="hybridMultilevel"/>
    <w:tmpl w:val="237A46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FC96199"/>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A772DC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B240BA4"/>
    <w:multiLevelType w:val="multilevel"/>
    <w:tmpl w:val="D384E978"/>
    <w:lvl w:ilvl="0">
      <w:start w:val="1"/>
      <w:numFmt w:val="decimal"/>
      <w:pStyle w:val="H3"/>
      <w:lvlText w:val="%1)"/>
      <w:lvlJc w:val="left"/>
      <w:pPr>
        <w:tabs>
          <w:tab w:val="num" w:pos="320"/>
        </w:tabs>
        <w:ind w:left="0" w:firstLine="0"/>
      </w:pPr>
      <w:rPr>
        <w:rFonts w:hint="default"/>
        <w:sz w:val="18"/>
        <w:szCs w:val="18"/>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3BDB74AC"/>
    <w:multiLevelType w:val="multilevel"/>
    <w:tmpl w:val="DDC6713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6" w15:restartNumberingAfterBreak="0">
    <w:nsid w:val="3F1D7D78"/>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2B11510"/>
    <w:multiLevelType w:val="multilevel"/>
    <w:tmpl w:val="02C6B80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9" w15:restartNumberingAfterBreak="0">
    <w:nsid w:val="5C19786A"/>
    <w:multiLevelType w:val="multilevel"/>
    <w:tmpl w:val="0409001F"/>
    <w:lvl w:ilvl="0">
      <w:start w:val="1"/>
      <w:numFmt w:val="decimal"/>
      <w:lvlText w:val="%1."/>
      <w:lvlJc w:val="left"/>
      <w:pPr>
        <w:ind w:left="927" w:hanging="360"/>
      </w:pPr>
    </w:lvl>
    <w:lvl w:ilvl="1">
      <w:start w:val="1"/>
      <w:numFmt w:val="decimal"/>
      <w:lvlText w:val="%1.%2."/>
      <w:lvlJc w:val="left"/>
      <w:pPr>
        <w:ind w:left="1359" w:hanging="432"/>
      </w:pPr>
    </w:lvl>
    <w:lvl w:ilvl="2">
      <w:start w:val="1"/>
      <w:numFmt w:val="decimal"/>
      <w:lvlText w:val="%1.%2.%3."/>
      <w:lvlJc w:val="left"/>
      <w:pPr>
        <w:ind w:left="1791" w:hanging="504"/>
      </w:pPr>
    </w:lvl>
    <w:lvl w:ilvl="3">
      <w:start w:val="1"/>
      <w:numFmt w:val="decimal"/>
      <w:lvlText w:val="%1.%2.%3.%4."/>
      <w:lvlJc w:val="left"/>
      <w:pPr>
        <w:ind w:left="2295" w:hanging="648"/>
      </w:pPr>
    </w:lvl>
    <w:lvl w:ilvl="4">
      <w:start w:val="1"/>
      <w:numFmt w:val="decimal"/>
      <w:lvlText w:val="%1.%2.%3.%4.%5."/>
      <w:lvlJc w:val="left"/>
      <w:pPr>
        <w:ind w:left="2799" w:hanging="792"/>
      </w:pPr>
    </w:lvl>
    <w:lvl w:ilvl="5">
      <w:start w:val="1"/>
      <w:numFmt w:val="decimal"/>
      <w:lvlText w:val="%1.%2.%3.%4.%5.%6."/>
      <w:lvlJc w:val="left"/>
      <w:pPr>
        <w:ind w:left="3303" w:hanging="936"/>
      </w:pPr>
    </w:lvl>
    <w:lvl w:ilvl="6">
      <w:start w:val="1"/>
      <w:numFmt w:val="decimal"/>
      <w:lvlText w:val="%1.%2.%3.%4.%5.%6.%7."/>
      <w:lvlJc w:val="left"/>
      <w:pPr>
        <w:ind w:left="3807" w:hanging="1080"/>
      </w:pPr>
    </w:lvl>
    <w:lvl w:ilvl="7">
      <w:start w:val="1"/>
      <w:numFmt w:val="decimal"/>
      <w:lvlText w:val="%1.%2.%3.%4.%5.%6.%7.%8."/>
      <w:lvlJc w:val="left"/>
      <w:pPr>
        <w:ind w:left="4311" w:hanging="1224"/>
      </w:pPr>
    </w:lvl>
    <w:lvl w:ilvl="8">
      <w:start w:val="1"/>
      <w:numFmt w:val="decimal"/>
      <w:lvlText w:val="%1.%2.%3.%4.%5.%6.%7.%8.%9."/>
      <w:lvlJc w:val="left"/>
      <w:pPr>
        <w:ind w:left="4887" w:hanging="1440"/>
      </w:pPr>
    </w:lvl>
  </w:abstractNum>
  <w:abstractNum w:abstractNumId="20" w15:restartNumberingAfterBreak="0">
    <w:nsid w:val="5CE90E95"/>
    <w:multiLevelType w:val="hybridMultilevel"/>
    <w:tmpl w:val="45C64C78"/>
    <w:lvl w:ilvl="0" w:tplc="266A23CE">
      <w:start w:val="1"/>
      <w:numFmt w:val="bullet"/>
      <w:lvlText w:val="•"/>
      <w:lvlJc w:val="left"/>
      <w:pPr>
        <w:tabs>
          <w:tab w:val="num" w:pos="720"/>
        </w:tabs>
        <w:ind w:left="720" w:hanging="360"/>
      </w:pPr>
      <w:rPr>
        <w:rFonts w:ascii="Arial" w:hAnsi="Arial" w:hint="default"/>
      </w:rPr>
    </w:lvl>
    <w:lvl w:ilvl="1" w:tplc="E58250E4" w:tentative="1">
      <w:start w:val="1"/>
      <w:numFmt w:val="bullet"/>
      <w:lvlText w:val="•"/>
      <w:lvlJc w:val="left"/>
      <w:pPr>
        <w:tabs>
          <w:tab w:val="num" w:pos="1440"/>
        </w:tabs>
        <w:ind w:left="1440" w:hanging="360"/>
      </w:pPr>
      <w:rPr>
        <w:rFonts w:ascii="Arial" w:hAnsi="Arial" w:hint="default"/>
      </w:rPr>
    </w:lvl>
    <w:lvl w:ilvl="2" w:tplc="CC72BF3A" w:tentative="1">
      <w:start w:val="1"/>
      <w:numFmt w:val="bullet"/>
      <w:lvlText w:val="•"/>
      <w:lvlJc w:val="left"/>
      <w:pPr>
        <w:tabs>
          <w:tab w:val="num" w:pos="2160"/>
        </w:tabs>
        <w:ind w:left="2160" w:hanging="360"/>
      </w:pPr>
      <w:rPr>
        <w:rFonts w:ascii="Arial" w:hAnsi="Arial" w:hint="default"/>
      </w:rPr>
    </w:lvl>
    <w:lvl w:ilvl="3" w:tplc="B03ECC16" w:tentative="1">
      <w:start w:val="1"/>
      <w:numFmt w:val="bullet"/>
      <w:lvlText w:val="•"/>
      <w:lvlJc w:val="left"/>
      <w:pPr>
        <w:tabs>
          <w:tab w:val="num" w:pos="2880"/>
        </w:tabs>
        <w:ind w:left="2880" w:hanging="360"/>
      </w:pPr>
      <w:rPr>
        <w:rFonts w:ascii="Arial" w:hAnsi="Arial" w:hint="default"/>
      </w:rPr>
    </w:lvl>
    <w:lvl w:ilvl="4" w:tplc="F85802D2" w:tentative="1">
      <w:start w:val="1"/>
      <w:numFmt w:val="bullet"/>
      <w:lvlText w:val="•"/>
      <w:lvlJc w:val="left"/>
      <w:pPr>
        <w:tabs>
          <w:tab w:val="num" w:pos="3600"/>
        </w:tabs>
        <w:ind w:left="3600" w:hanging="360"/>
      </w:pPr>
      <w:rPr>
        <w:rFonts w:ascii="Arial" w:hAnsi="Arial" w:hint="default"/>
      </w:rPr>
    </w:lvl>
    <w:lvl w:ilvl="5" w:tplc="8946BC84" w:tentative="1">
      <w:start w:val="1"/>
      <w:numFmt w:val="bullet"/>
      <w:lvlText w:val="•"/>
      <w:lvlJc w:val="left"/>
      <w:pPr>
        <w:tabs>
          <w:tab w:val="num" w:pos="4320"/>
        </w:tabs>
        <w:ind w:left="4320" w:hanging="360"/>
      </w:pPr>
      <w:rPr>
        <w:rFonts w:ascii="Arial" w:hAnsi="Arial" w:hint="default"/>
      </w:rPr>
    </w:lvl>
    <w:lvl w:ilvl="6" w:tplc="B316ED7A" w:tentative="1">
      <w:start w:val="1"/>
      <w:numFmt w:val="bullet"/>
      <w:lvlText w:val="•"/>
      <w:lvlJc w:val="left"/>
      <w:pPr>
        <w:tabs>
          <w:tab w:val="num" w:pos="5040"/>
        </w:tabs>
        <w:ind w:left="5040" w:hanging="360"/>
      </w:pPr>
      <w:rPr>
        <w:rFonts w:ascii="Arial" w:hAnsi="Arial" w:hint="default"/>
      </w:rPr>
    </w:lvl>
    <w:lvl w:ilvl="7" w:tplc="19BC806A" w:tentative="1">
      <w:start w:val="1"/>
      <w:numFmt w:val="bullet"/>
      <w:lvlText w:val="•"/>
      <w:lvlJc w:val="left"/>
      <w:pPr>
        <w:tabs>
          <w:tab w:val="num" w:pos="5760"/>
        </w:tabs>
        <w:ind w:left="5760" w:hanging="360"/>
      </w:pPr>
      <w:rPr>
        <w:rFonts w:ascii="Arial" w:hAnsi="Arial" w:hint="default"/>
      </w:rPr>
    </w:lvl>
    <w:lvl w:ilvl="8" w:tplc="F35EF4D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6CD32DA8"/>
    <w:multiLevelType w:val="singleLevel"/>
    <w:tmpl w:val="166470C2"/>
    <w:lvl w:ilvl="0">
      <w:start w:val="1"/>
      <w:numFmt w:val="upperRoman"/>
      <w:pStyle w:val="tablehead"/>
      <w:lvlText w:val="TABLE %1. "/>
      <w:lvlJc w:val="left"/>
      <w:pPr>
        <w:tabs>
          <w:tab w:val="num" w:pos="3960"/>
        </w:tabs>
        <w:ind w:left="0" w:firstLine="0"/>
      </w:pPr>
      <w:rPr>
        <w:rFonts w:ascii="Times New Roman" w:hAnsi="Times New Roman" w:cs="Times New Roman" w:hint="default"/>
        <w:b w:val="0"/>
        <w:bCs w:val="0"/>
        <w:i w:val="0"/>
        <w:iCs w:val="0"/>
        <w:sz w:val="16"/>
        <w:szCs w:val="16"/>
      </w:rPr>
    </w:lvl>
  </w:abstractNum>
  <w:abstractNum w:abstractNumId="22" w15:restartNumberingAfterBreak="0">
    <w:nsid w:val="6D4F47C7"/>
    <w:multiLevelType w:val="hybridMultilevel"/>
    <w:tmpl w:val="C41E3698"/>
    <w:lvl w:ilvl="0" w:tplc="E5381764">
      <w:start w:val="1"/>
      <w:numFmt w:val="bullet"/>
      <w:lvlText w:val="•"/>
      <w:lvlJc w:val="left"/>
      <w:pPr>
        <w:tabs>
          <w:tab w:val="num" w:pos="720"/>
        </w:tabs>
        <w:ind w:left="720" w:hanging="360"/>
      </w:pPr>
      <w:rPr>
        <w:rFonts w:ascii="Arial" w:hAnsi="Arial" w:hint="default"/>
      </w:rPr>
    </w:lvl>
    <w:lvl w:ilvl="1" w:tplc="B114BE9E" w:tentative="1">
      <w:start w:val="1"/>
      <w:numFmt w:val="bullet"/>
      <w:lvlText w:val="•"/>
      <w:lvlJc w:val="left"/>
      <w:pPr>
        <w:tabs>
          <w:tab w:val="num" w:pos="1440"/>
        </w:tabs>
        <w:ind w:left="1440" w:hanging="360"/>
      </w:pPr>
      <w:rPr>
        <w:rFonts w:ascii="Arial" w:hAnsi="Arial" w:hint="default"/>
      </w:rPr>
    </w:lvl>
    <w:lvl w:ilvl="2" w:tplc="39586CD4" w:tentative="1">
      <w:start w:val="1"/>
      <w:numFmt w:val="bullet"/>
      <w:lvlText w:val="•"/>
      <w:lvlJc w:val="left"/>
      <w:pPr>
        <w:tabs>
          <w:tab w:val="num" w:pos="2160"/>
        </w:tabs>
        <w:ind w:left="2160" w:hanging="360"/>
      </w:pPr>
      <w:rPr>
        <w:rFonts w:ascii="Arial" w:hAnsi="Arial" w:hint="default"/>
      </w:rPr>
    </w:lvl>
    <w:lvl w:ilvl="3" w:tplc="9ECA5D5A" w:tentative="1">
      <w:start w:val="1"/>
      <w:numFmt w:val="bullet"/>
      <w:lvlText w:val="•"/>
      <w:lvlJc w:val="left"/>
      <w:pPr>
        <w:tabs>
          <w:tab w:val="num" w:pos="2880"/>
        </w:tabs>
        <w:ind w:left="2880" w:hanging="360"/>
      </w:pPr>
      <w:rPr>
        <w:rFonts w:ascii="Arial" w:hAnsi="Arial" w:hint="default"/>
      </w:rPr>
    </w:lvl>
    <w:lvl w:ilvl="4" w:tplc="BE6CBE70" w:tentative="1">
      <w:start w:val="1"/>
      <w:numFmt w:val="bullet"/>
      <w:lvlText w:val="•"/>
      <w:lvlJc w:val="left"/>
      <w:pPr>
        <w:tabs>
          <w:tab w:val="num" w:pos="3600"/>
        </w:tabs>
        <w:ind w:left="3600" w:hanging="360"/>
      </w:pPr>
      <w:rPr>
        <w:rFonts w:ascii="Arial" w:hAnsi="Arial" w:hint="default"/>
      </w:rPr>
    </w:lvl>
    <w:lvl w:ilvl="5" w:tplc="61427D16" w:tentative="1">
      <w:start w:val="1"/>
      <w:numFmt w:val="bullet"/>
      <w:lvlText w:val="•"/>
      <w:lvlJc w:val="left"/>
      <w:pPr>
        <w:tabs>
          <w:tab w:val="num" w:pos="4320"/>
        </w:tabs>
        <w:ind w:left="4320" w:hanging="360"/>
      </w:pPr>
      <w:rPr>
        <w:rFonts w:ascii="Arial" w:hAnsi="Arial" w:hint="default"/>
      </w:rPr>
    </w:lvl>
    <w:lvl w:ilvl="6" w:tplc="54C09E10" w:tentative="1">
      <w:start w:val="1"/>
      <w:numFmt w:val="bullet"/>
      <w:lvlText w:val="•"/>
      <w:lvlJc w:val="left"/>
      <w:pPr>
        <w:tabs>
          <w:tab w:val="num" w:pos="5040"/>
        </w:tabs>
        <w:ind w:left="5040" w:hanging="360"/>
      </w:pPr>
      <w:rPr>
        <w:rFonts w:ascii="Arial" w:hAnsi="Arial" w:hint="default"/>
      </w:rPr>
    </w:lvl>
    <w:lvl w:ilvl="7" w:tplc="41049DFE" w:tentative="1">
      <w:start w:val="1"/>
      <w:numFmt w:val="bullet"/>
      <w:lvlText w:val="•"/>
      <w:lvlJc w:val="left"/>
      <w:pPr>
        <w:tabs>
          <w:tab w:val="num" w:pos="5760"/>
        </w:tabs>
        <w:ind w:left="5760" w:hanging="360"/>
      </w:pPr>
      <w:rPr>
        <w:rFonts w:ascii="Arial" w:hAnsi="Arial" w:hint="default"/>
      </w:rPr>
    </w:lvl>
    <w:lvl w:ilvl="8" w:tplc="8034D0D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0C50F0C"/>
    <w:multiLevelType w:val="hybridMultilevel"/>
    <w:tmpl w:val="C226BE6E"/>
    <w:lvl w:ilvl="0" w:tplc="40090001">
      <w:start w:val="1"/>
      <w:numFmt w:val="bullet"/>
      <w:lvlText w:val=""/>
      <w:lvlJc w:val="left"/>
      <w:pPr>
        <w:ind w:left="648" w:hanging="360"/>
      </w:pPr>
      <w:rPr>
        <w:rFonts w:ascii="Symbol" w:hAnsi="Symbol" w:hint="default"/>
      </w:rPr>
    </w:lvl>
    <w:lvl w:ilvl="1" w:tplc="40090003" w:tentative="1">
      <w:start w:val="1"/>
      <w:numFmt w:val="bullet"/>
      <w:lvlText w:val="o"/>
      <w:lvlJc w:val="left"/>
      <w:pPr>
        <w:ind w:left="1368" w:hanging="360"/>
      </w:pPr>
      <w:rPr>
        <w:rFonts w:ascii="Courier New" w:hAnsi="Courier New" w:cs="Courier New" w:hint="default"/>
      </w:rPr>
    </w:lvl>
    <w:lvl w:ilvl="2" w:tplc="40090005" w:tentative="1">
      <w:start w:val="1"/>
      <w:numFmt w:val="bullet"/>
      <w:lvlText w:val=""/>
      <w:lvlJc w:val="left"/>
      <w:pPr>
        <w:ind w:left="2088" w:hanging="360"/>
      </w:pPr>
      <w:rPr>
        <w:rFonts w:ascii="Wingdings" w:hAnsi="Wingdings" w:hint="default"/>
      </w:rPr>
    </w:lvl>
    <w:lvl w:ilvl="3" w:tplc="40090001" w:tentative="1">
      <w:start w:val="1"/>
      <w:numFmt w:val="bullet"/>
      <w:lvlText w:val=""/>
      <w:lvlJc w:val="left"/>
      <w:pPr>
        <w:ind w:left="2808" w:hanging="360"/>
      </w:pPr>
      <w:rPr>
        <w:rFonts w:ascii="Symbol" w:hAnsi="Symbol" w:hint="default"/>
      </w:rPr>
    </w:lvl>
    <w:lvl w:ilvl="4" w:tplc="40090003" w:tentative="1">
      <w:start w:val="1"/>
      <w:numFmt w:val="bullet"/>
      <w:lvlText w:val="o"/>
      <w:lvlJc w:val="left"/>
      <w:pPr>
        <w:ind w:left="3528" w:hanging="360"/>
      </w:pPr>
      <w:rPr>
        <w:rFonts w:ascii="Courier New" w:hAnsi="Courier New" w:cs="Courier New" w:hint="default"/>
      </w:rPr>
    </w:lvl>
    <w:lvl w:ilvl="5" w:tplc="40090005" w:tentative="1">
      <w:start w:val="1"/>
      <w:numFmt w:val="bullet"/>
      <w:lvlText w:val=""/>
      <w:lvlJc w:val="left"/>
      <w:pPr>
        <w:ind w:left="4248" w:hanging="360"/>
      </w:pPr>
      <w:rPr>
        <w:rFonts w:ascii="Wingdings" w:hAnsi="Wingdings" w:hint="default"/>
      </w:rPr>
    </w:lvl>
    <w:lvl w:ilvl="6" w:tplc="40090001" w:tentative="1">
      <w:start w:val="1"/>
      <w:numFmt w:val="bullet"/>
      <w:lvlText w:val=""/>
      <w:lvlJc w:val="left"/>
      <w:pPr>
        <w:ind w:left="4968" w:hanging="360"/>
      </w:pPr>
      <w:rPr>
        <w:rFonts w:ascii="Symbol" w:hAnsi="Symbol" w:hint="default"/>
      </w:rPr>
    </w:lvl>
    <w:lvl w:ilvl="7" w:tplc="40090003" w:tentative="1">
      <w:start w:val="1"/>
      <w:numFmt w:val="bullet"/>
      <w:lvlText w:val="o"/>
      <w:lvlJc w:val="left"/>
      <w:pPr>
        <w:ind w:left="5688" w:hanging="360"/>
      </w:pPr>
      <w:rPr>
        <w:rFonts w:ascii="Courier New" w:hAnsi="Courier New" w:cs="Courier New" w:hint="default"/>
      </w:rPr>
    </w:lvl>
    <w:lvl w:ilvl="8" w:tplc="40090005" w:tentative="1">
      <w:start w:val="1"/>
      <w:numFmt w:val="bullet"/>
      <w:lvlText w:val=""/>
      <w:lvlJc w:val="left"/>
      <w:pPr>
        <w:ind w:left="6408" w:hanging="360"/>
      </w:pPr>
      <w:rPr>
        <w:rFonts w:ascii="Wingdings" w:hAnsi="Wingdings" w:hint="default"/>
      </w:rPr>
    </w:lvl>
  </w:abstractNum>
  <w:abstractNum w:abstractNumId="24" w15:restartNumberingAfterBreak="0">
    <w:nsid w:val="70E43B10"/>
    <w:multiLevelType w:val="multilevel"/>
    <w:tmpl w:val="361C1BDA"/>
    <w:lvl w:ilvl="0">
      <w:start w:val="1"/>
      <w:numFmt w:val="decimal"/>
      <w:lvlText w:val="%1."/>
      <w:lvlJc w:val="left"/>
      <w:pPr>
        <w:ind w:left="360" w:hanging="360"/>
      </w:pPr>
      <w:rPr>
        <w:rFonts w:hint="default"/>
      </w:rPr>
    </w:lvl>
    <w:lvl w:ilvl="1">
      <w:start w:val="4"/>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715B7E4D"/>
    <w:multiLevelType w:val="hybridMultilevel"/>
    <w:tmpl w:val="59D8218C"/>
    <w:lvl w:ilvl="0" w:tplc="40090001">
      <w:start w:val="1"/>
      <w:numFmt w:val="bullet"/>
      <w:lvlText w:val=""/>
      <w:lvlJc w:val="left"/>
      <w:pPr>
        <w:ind w:left="360" w:hanging="360"/>
      </w:pPr>
      <w:rPr>
        <w:rFonts w:ascii="Symbol" w:hAnsi="Symbol"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6" w15:restartNumberingAfterBreak="0">
    <w:nsid w:val="730717A4"/>
    <w:multiLevelType w:val="hybridMultilevel"/>
    <w:tmpl w:val="EA80C970"/>
    <w:lvl w:ilvl="0" w:tplc="8F5071AC">
      <w:start w:val="1"/>
      <w:numFmt w:val="decimal"/>
      <w:lvlText w:val="%1."/>
      <w:lvlJc w:val="left"/>
      <w:pPr>
        <w:ind w:left="648" w:hanging="360"/>
      </w:pPr>
      <w:rPr>
        <w:rFonts w:hint="default"/>
      </w:rPr>
    </w:lvl>
    <w:lvl w:ilvl="1" w:tplc="40090019">
      <w:start w:val="1"/>
      <w:numFmt w:val="lowerLetter"/>
      <w:lvlText w:val="%2."/>
      <w:lvlJc w:val="left"/>
      <w:pPr>
        <w:ind w:left="1368" w:hanging="360"/>
      </w:pPr>
    </w:lvl>
    <w:lvl w:ilvl="2" w:tplc="4009001B" w:tentative="1">
      <w:start w:val="1"/>
      <w:numFmt w:val="lowerRoman"/>
      <w:lvlText w:val="%3."/>
      <w:lvlJc w:val="right"/>
      <w:pPr>
        <w:ind w:left="2088" w:hanging="180"/>
      </w:pPr>
    </w:lvl>
    <w:lvl w:ilvl="3" w:tplc="4009000F" w:tentative="1">
      <w:start w:val="1"/>
      <w:numFmt w:val="decimal"/>
      <w:lvlText w:val="%4."/>
      <w:lvlJc w:val="left"/>
      <w:pPr>
        <w:ind w:left="2808" w:hanging="360"/>
      </w:pPr>
    </w:lvl>
    <w:lvl w:ilvl="4" w:tplc="40090019" w:tentative="1">
      <w:start w:val="1"/>
      <w:numFmt w:val="lowerLetter"/>
      <w:lvlText w:val="%5."/>
      <w:lvlJc w:val="left"/>
      <w:pPr>
        <w:ind w:left="3528" w:hanging="360"/>
      </w:pPr>
    </w:lvl>
    <w:lvl w:ilvl="5" w:tplc="4009001B" w:tentative="1">
      <w:start w:val="1"/>
      <w:numFmt w:val="lowerRoman"/>
      <w:lvlText w:val="%6."/>
      <w:lvlJc w:val="right"/>
      <w:pPr>
        <w:ind w:left="4248" w:hanging="180"/>
      </w:pPr>
    </w:lvl>
    <w:lvl w:ilvl="6" w:tplc="4009000F" w:tentative="1">
      <w:start w:val="1"/>
      <w:numFmt w:val="decimal"/>
      <w:lvlText w:val="%7."/>
      <w:lvlJc w:val="left"/>
      <w:pPr>
        <w:ind w:left="4968" w:hanging="360"/>
      </w:pPr>
    </w:lvl>
    <w:lvl w:ilvl="7" w:tplc="40090019" w:tentative="1">
      <w:start w:val="1"/>
      <w:numFmt w:val="lowerLetter"/>
      <w:lvlText w:val="%8."/>
      <w:lvlJc w:val="left"/>
      <w:pPr>
        <w:ind w:left="5688" w:hanging="360"/>
      </w:pPr>
    </w:lvl>
    <w:lvl w:ilvl="8" w:tplc="4009001B" w:tentative="1">
      <w:start w:val="1"/>
      <w:numFmt w:val="lowerRoman"/>
      <w:lvlText w:val="%9."/>
      <w:lvlJc w:val="right"/>
      <w:pPr>
        <w:ind w:left="6408" w:hanging="180"/>
      </w:pPr>
    </w:lvl>
  </w:abstractNum>
  <w:abstractNum w:abstractNumId="27" w15:restartNumberingAfterBreak="0">
    <w:nsid w:val="73375853"/>
    <w:multiLevelType w:val="multilevel"/>
    <w:tmpl w:val="02C6B800"/>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774D0A39"/>
    <w:multiLevelType w:val="multilevel"/>
    <w:tmpl w:val="DDC67132"/>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9"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7793446">
    <w:abstractNumId w:val="0"/>
  </w:num>
  <w:num w:numId="2" w16cid:durableId="1645817413">
    <w:abstractNumId w:val="7"/>
  </w:num>
  <w:num w:numId="3" w16cid:durableId="214859237">
    <w:abstractNumId w:val="14"/>
  </w:num>
  <w:num w:numId="4" w16cid:durableId="1733430504">
    <w:abstractNumId w:val="21"/>
    <w:lvlOverride w:ilvl="0">
      <w:startOverride w:val="1"/>
    </w:lvlOverride>
  </w:num>
  <w:num w:numId="5" w16cid:durableId="1771126394">
    <w:abstractNumId w:val="1"/>
  </w:num>
  <w:num w:numId="6" w16cid:durableId="476074468">
    <w:abstractNumId w:val="23"/>
  </w:num>
  <w:num w:numId="7" w16cid:durableId="608777284">
    <w:abstractNumId w:val="25"/>
  </w:num>
  <w:num w:numId="8" w16cid:durableId="143275833">
    <w:abstractNumId w:val="20"/>
  </w:num>
  <w:num w:numId="9" w16cid:durableId="1705787205">
    <w:abstractNumId w:val="22"/>
  </w:num>
  <w:num w:numId="10" w16cid:durableId="1359693998">
    <w:abstractNumId w:val="26"/>
  </w:num>
  <w:num w:numId="11" w16cid:durableId="791440214">
    <w:abstractNumId w:val="18"/>
    <w:lvlOverride w:ilvl="0">
      <w:startOverride w:val="1"/>
    </w:lvlOverride>
  </w:num>
  <w:num w:numId="12" w16cid:durableId="1546286600">
    <w:abstractNumId w:val="11"/>
  </w:num>
  <w:num w:numId="13" w16cid:durableId="334115681">
    <w:abstractNumId w:val="29"/>
  </w:num>
  <w:num w:numId="14" w16cid:durableId="1337927968">
    <w:abstractNumId w:val="15"/>
  </w:num>
  <w:num w:numId="15" w16cid:durableId="2061637120">
    <w:abstractNumId w:val="13"/>
  </w:num>
  <w:num w:numId="16" w16cid:durableId="1015115240">
    <w:abstractNumId w:val="8"/>
  </w:num>
  <w:num w:numId="17" w16cid:durableId="1125082228">
    <w:abstractNumId w:val="24"/>
  </w:num>
  <w:num w:numId="18" w16cid:durableId="979264789">
    <w:abstractNumId w:val="12"/>
  </w:num>
  <w:num w:numId="19" w16cid:durableId="84691801">
    <w:abstractNumId w:val="3"/>
  </w:num>
  <w:num w:numId="20" w16cid:durableId="1057701710">
    <w:abstractNumId w:val="19"/>
  </w:num>
  <w:num w:numId="21" w16cid:durableId="634991292">
    <w:abstractNumId w:val="10"/>
  </w:num>
  <w:num w:numId="22" w16cid:durableId="916548308">
    <w:abstractNumId w:val="4"/>
  </w:num>
  <w:num w:numId="23" w16cid:durableId="1552426798">
    <w:abstractNumId w:val="9"/>
  </w:num>
  <w:num w:numId="24" w16cid:durableId="993527751">
    <w:abstractNumId w:val="6"/>
  </w:num>
  <w:num w:numId="25" w16cid:durableId="1380400161">
    <w:abstractNumId w:val="27"/>
  </w:num>
  <w:num w:numId="26" w16cid:durableId="574243545">
    <w:abstractNumId w:val="17"/>
  </w:num>
  <w:num w:numId="27" w16cid:durableId="1347052927">
    <w:abstractNumId w:val="28"/>
  </w:num>
  <w:num w:numId="28" w16cid:durableId="674963467">
    <w:abstractNumId w:val="2"/>
  </w:num>
  <w:num w:numId="29" w16cid:durableId="524097495">
    <w:abstractNumId w:val="16"/>
  </w:num>
  <w:num w:numId="30" w16cid:durableId="615020662">
    <w:abstractNumId w:val="5"/>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embedTrueTypeFonts/>
  <w:saveSubsetFonts/>
  <w:proofState w:spelling="clean" w:grammar="clean"/>
  <w:attachedTemplate r:id="rId1"/>
  <w:linkStyle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Te2NDUzMjI3NjWyNDdV0lEKTi0uzszPAykwNqsFAB7AUQstAAAA"/>
  </w:docVars>
  <w:rsids>
    <w:rsidRoot w:val="00EA5D2D"/>
    <w:rsid w:val="000000ED"/>
    <w:rsid w:val="0000046F"/>
    <w:rsid w:val="000005DE"/>
    <w:rsid w:val="000006B5"/>
    <w:rsid w:val="00000944"/>
    <w:rsid w:val="00000949"/>
    <w:rsid w:val="00000A23"/>
    <w:rsid w:val="0000128F"/>
    <w:rsid w:val="000014D4"/>
    <w:rsid w:val="000018B3"/>
    <w:rsid w:val="00001E0A"/>
    <w:rsid w:val="00002038"/>
    <w:rsid w:val="00002068"/>
    <w:rsid w:val="00002B11"/>
    <w:rsid w:val="0000305D"/>
    <w:rsid w:val="0000381B"/>
    <w:rsid w:val="00003A1A"/>
    <w:rsid w:val="00003B0D"/>
    <w:rsid w:val="0000407A"/>
    <w:rsid w:val="00004337"/>
    <w:rsid w:val="000047B4"/>
    <w:rsid w:val="00004DBC"/>
    <w:rsid w:val="000050DA"/>
    <w:rsid w:val="000054AE"/>
    <w:rsid w:val="000054B9"/>
    <w:rsid w:val="0000571B"/>
    <w:rsid w:val="000059C9"/>
    <w:rsid w:val="00005DA8"/>
    <w:rsid w:val="00006529"/>
    <w:rsid w:val="00006CA9"/>
    <w:rsid w:val="00006E0A"/>
    <w:rsid w:val="00007487"/>
    <w:rsid w:val="00007BCB"/>
    <w:rsid w:val="000107EE"/>
    <w:rsid w:val="00010A13"/>
    <w:rsid w:val="00010F85"/>
    <w:rsid w:val="00011567"/>
    <w:rsid w:val="00011905"/>
    <w:rsid w:val="00012EBD"/>
    <w:rsid w:val="00012EE6"/>
    <w:rsid w:val="0001300E"/>
    <w:rsid w:val="000133A6"/>
    <w:rsid w:val="00013475"/>
    <w:rsid w:val="00013774"/>
    <w:rsid w:val="00013DE4"/>
    <w:rsid w:val="0001442C"/>
    <w:rsid w:val="000144D2"/>
    <w:rsid w:val="0001467F"/>
    <w:rsid w:val="00015BDF"/>
    <w:rsid w:val="00015E73"/>
    <w:rsid w:val="00015E9A"/>
    <w:rsid w:val="000161BF"/>
    <w:rsid w:val="00016836"/>
    <w:rsid w:val="00016EB6"/>
    <w:rsid w:val="0001710F"/>
    <w:rsid w:val="000174D2"/>
    <w:rsid w:val="00017932"/>
    <w:rsid w:val="0001799E"/>
    <w:rsid w:val="00017C56"/>
    <w:rsid w:val="000205D2"/>
    <w:rsid w:val="00020A9B"/>
    <w:rsid w:val="00020D8F"/>
    <w:rsid w:val="0002139E"/>
    <w:rsid w:val="0002166A"/>
    <w:rsid w:val="00021979"/>
    <w:rsid w:val="00021C67"/>
    <w:rsid w:val="00022398"/>
    <w:rsid w:val="00022CE8"/>
    <w:rsid w:val="00023D06"/>
    <w:rsid w:val="00023D75"/>
    <w:rsid w:val="00023F94"/>
    <w:rsid w:val="00024A01"/>
    <w:rsid w:val="00024BAC"/>
    <w:rsid w:val="00025747"/>
    <w:rsid w:val="0002589A"/>
    <w:rsid w:val="00025AB6"/>
    <w:rsid w:val="00025F72"/>
    <w:rsid w:val="00026DF0"/>
    <w:rsid w:val="0002730A"/>
    <w:rsid w:val="00027659"/>
    <w:rsid w:val="0002767F"/>
    <w:rsid w:val="00027AA1"/>
    <w:rsid w:val="00027F1A"/>
    <w:rsid w:val="000305DA"/>
    <w:rsid w:val="00031BF4"/>
    <w:rsid w:val="00031FE6"/>
    <w:rsid w:val="0003253A"/>
    <w:rsid w:val="00032B48"/>
    <w:rsid w:val="00033077"/>
    <w:rsid w:val="00033D56"/>
    <w:rsid w:val="00034608"/>
    <w:rsid w:val="00034761"/>
    <w:rsid w:val="00034A3F"/>
    <w:rsid w:val="00034A7F"/>
    <w:rsid w:val="00034AF9"/>
    <w:rsid w:val="00034D41"/>
    <w:rsid w:val="00034DC2"/>
    <w:rsid w:val="000351A5"/>
    <w:rsid w:val="00035315"/>
    <w:rsid w:val="00035320"/>
    <w:rsid w:val="000359A6"/>
    <w:rsid w:val="000359E9"/>
    <w:rsid w:val="00035D80"/>
    <w:rsid w:val="0003632D"/>
    <w:rsid w:val="000368BB"/>
    <w:rsid w:val="000376E2"/>
    <w:rsid w:val="00037835"/>
    <w:rsid w:val="00037F18"/>
    <w:rsid w:val="00037FF8"/>
    <w:rsid w:val="00040A3B"/>
    <w:rsid w:val="00040AAF"/>
    <w:rsid w:val="00041266"/>
    <w:rsid w:val="0004167A"/>
    <w:rsid w:val="00041819"/>
    <w:rsid w:val="00041C12"/>
    <w:rsid w:val="00041DE8"/>
    <w:rsid w:val="000421C8"/>
    <w:rsid w:val="000425B1"/>
    <w:rsid w:val="00043A88"/>
    <w:rsid w:val="00043EA6"/>
    <w:rsid w:val="00043F7B"/>
    <w:rsid w:val="00044F7B"/>
    <w:rsid w:val="00045558"/>
    <w:rsid w:val="00045747"/>
    <w:rsid w:val="00045B4B"/>
    <w:rsid w:val="000462FD"/>
    <w:rsid w:val="0004681C"/>
    <w:rsid w:val="00046A30"/>
    <w:rsid w:val="00046BEF"/>
    <w:rsid w:val="00046FB2"/>
    <w:rsid w:val="0004761B"/>
    <w:rsid w:val="00047BFC"/>
    <w:rsid w:val="000502F1"/>
    <w:rsid w:val="00050F93"/>
    <w:rsid w:val="0005175F"/>
    <w:rsid w:val="000518DD"/>
    <w:rsid w:val="000518F7"/>
    <w:rsid w:val="00052100"/>
    <w:rsid w:val="00052172"/>
    <w:rsid w:val="000522C4"/>
    <w:rsid w:val="00052428"/>
    <w:rsid w:val="00052666"/>
    <w:rsid w:val="00052968"/>
    <w:rsid w:val="00052A22"/>
    <w:rsid w:val="00052AD9"/>
    <w:rsid w:val="00052D50"/>
    <w:rsid w:val="00052E1B"/>
    <w:rsid w:val="000537E6"/>
    <w:rsid w:val="00053D4A"/>
    <w:rsid w:val="0005412F"/>
    <w:rsid w:val="000541B2"/>
    <w:rsid w:val="0005492F"/>
    <w:rsid w:val="00054C79"/>
    <w:rsid w:val="000555B3"/>
    <w:rsid w:val="00055D08"/>
    <w:rsid w:val="000560D4"/>
    <w:rsid w:val="00056278"/>
    <w:rsid w:val="00056928"/>
    <w:rsid w:val="00056CB9"/>
    <w:rsid w:val="00056EF4"/>
    <w:rsid w:val="00056FBC"/>
    <w:rsid w:val="00057104"/>
    <w:rsid w:val="00057A2C"/>
    <w:rsid w:val="00057CEB"/>
    <w:rsid w:val="00057E23"/>
    <w:rsid w:val="00057E9A"/>
    <w:rsid w:val="000608B4"/>
    <w:rsid w:val="00060D60"/>
    <w:rsid w:val="000610A0"/>
    <w:rsid w:val="0006138A"/>
    <w:rsid w:val="000614BE"/>
    <w:rsid w:val="00061511"/>
    <w:rsid w:val="0006153D"/>
    <w:rsid w:val="00061660"/>
    <w:rsid w:val="000617CA"/>
    <w:rsid w:val="0006184A"/>
    <w:rsid w:val="00061B24"/>
    <w:rsid w:val="00062C9F"/>
    <w:rsid w:val="000652D4"/>
    <w:rsid w:val="00065768"/>
    <w:rsid w:val="0006598C"/>
    <w:rsid w:val="00065CD5"/>
    <w:rsid w:val="00065EB9"/>
    <w:rsid w:val="00065F3C"/>
    <w:rsid w:val="000661F2"/>
    <w:rsid w:val="000663DD"/>
    <w:rsid w:val="0006660B"/>
    <w:rsid w:val="00066CB4"/>
    <w:rsid w:val="00067A27"/>
    <w:rsid w:val="00067C38"/>
    <w:rsid w:val="000712CC"/>
    <w:rsid w:val="000714C3"/>
    <w:rsid w:val="00071A61"/>
    <w:rsid w:val="00071B42"/>
    <w:rsid w:val="00071B70"/>
    <w:rsid w:val="000722A2"/>
    <w:rsid w:val="0007272C"/>
    <w:rsid w:val="00072E8B"/>
    <w:rsid w:val="0007377B"/>
    <w:rsid w:val="00074EF8"/>
    <w:rsid w:val="0007511F"/>
    <w:rsid w:val="00075448"/>
    <w:rsid w:val="00076062"/>
    <w:rsid w:val="0007664B"/>
    <w:rsid w:val="0007666F"/>
    <w:rsid w:val="00076FE1"/>
    <w:rsid w:val="0007756C"/>
    <w:rsid w:val="00077581"/>
    <w:rsid w:val="00077867"/>
    <w:rsid w:val="0007797F"/>
    <w:rsid w:val="00080226"/>
    <w:rsid w:val="000803AD"/>
    <w:rsid w:val="0008124F"/>
    <w:rsid w:val="000815FC"/>
    <w:rsid w:val="000816B7"/>
    <w:rsid w:val="00082BBB"/>
    <w:rsid w:val="00082BC1"/>
    <w:rsid w:val="00083118"/>
    <w:rsid w:val="000834B2"/>
    <w:rsid w:val="00083EC4"/>
    <w:rsid w:val="00084177"/>
    <w:rsid w:val="00084737"/>
    <w:rsid w:val="00084BD2"/>
    <w:rsid w:val="00084E27"/>
    <w:rsid w:val="00084FCD"/>
    <w:rsid w:val="0008543B"/>
    <w:rsid w:val="000854D4"/>
    <w:rsid w:val="000856F3"/>
    <w:rsid w:val="000856F8"/>
    <w:rsid w:val="00085B85"/>
    <w:rsid w:val="00085CA2"/>
    <w:rsid w:val="000864B1"/>
    <w:rsid w:val="000872C4"/>
    <w:rsid w:val="00087A35"/>
    <w:rsid w:val="00087D06"/>
    <w:rsid w:val="00090E84"/>
    <w:rsid w:val="00091408"/>
    <w:rsid w:val="000919A1"/>
    <w:rsid w:val="00091F92"/>
    <w:rsid w:val="0009215A"/>
    <w:rsid w:val="00092915"/>
    <w:rsid w:val="00092C74"/>
    <w:rsid w:val="00092CDA"/>
    <w:rsid w:val="00092E52"/>
    <w:rsid w:val="000939D2"/>
    <w:rsid w:val="00093A15"/>
    <w:rsid w:val="00093DB4"/>
    <w:rsid w:val="00093F54"/>
    <w:rsid w:val="0009421F"/>
    <w:rsid w:val="00094774"/>
    <w:rsid w:val="00094BAA"/>
    <w:rsid w:val="00095855"/>
    <w:rsid w:val="00095B8E"/>
    <w:rsid w:val="00095BEA"/>
    <w:rsid w:val="00096469"/>
    <w:rsid w:val="000A10FB"/>
    <w:rsid w:val="000A132D"/>
    <w:rsid w:val="000A1E2C"/>
    <w:rsid w:val="000A1F79"/>
    <w:rsid w:val="000A1FA2"/>
    <w:rsid w:val="000A2100"/>
    <w:rsid w:val="000A2367"/>
    <w:rsid w:val="000A2697"/>
    <w:rsid w:val="000A3580"/>
    <w:rsid w:val="000A35E8"/>
    <w:rsid w:val="000A3813"/>
    <w:rsid w:val="000A3907"/>
    <w:rsid w:val="000A3B16"/>
    <w:rsid w:val="000A3DB9"/>
    <w:rsid w:val="000A40E6"/>
    <w:rsid w:val="000A4162"/>
    <w:rsid w:val="000A4AAE"/>
    <w:rsid w:val="000A4EA5"/>
    <w:rsid w:val="000A504A"/>
    <w:rsid w:val="000A515D"/>
    <w:rsid w:val="000A5904"/>
    <w:rsid w:val="000A6172"/>
    <w:rsid w:val="000A69D9"/>
    <w:rsid w:val="000A748E"/>
    <w:rsid w:val="000A75CA"/>
    <w:rsid w:val="000A7713"/>
    <w:rsid w:val="000A79A2"/>
    <w:rsid w:val="000B1F4C"/>
    <w:rsid w:val="000B25D2"/>
    <w:rsid w:val="000B2B49"/>
    <w:rsid w:val="000B2C18"/>
    <w:rsid w:val="000B2C91"/>
    <w:rsid w:val="000B2F5A"/>
    <w:rsid w:val="000B330B"/>
    <w:rsid w:val="000B4399"/>
    <w:rsid w:val="000B43E6"/>
    <w:rsid w:val="000B45AF"/>
    <w:rsid w:val="000B4610"/>
    <w:rsid w:val="000B4B6D"/>
    <w:rsid w:val="000B5AC2"/>
    <w:rsid w:val="000B6572"/>
    <w:rsid w:val="000B65B7"/>
    <w:rsid w:val="000B7135"/>
    <w:rsid w:val="000B715B"/>
    <w:rsid w:val="000B72CE"/>
    <w:rsid w:val="000B77F7"/>
    <w:rsid w:val="000B785C"/>
    <w:rsid w:val="000B7F1E"/>
    <w:rsid w:val="000C01F4"/>
    <w:rsid w:val="000C0744"/>
    <w:rsid w:val="000C0BEF"/>
    <w:rsid w:val="000C0E15"/>
    <w:rsid w:val="000C0E3B"/>
    <w:rsid w:val="000C183E"/>
    <w:rsid w:val="000C221B"/>
    <w:rsid w:val="000C23C5"/>
    <w:rsid w:val="000C3373"/>
    <w:rsid w:val="000C3791"/>
    <w:rsid w:val="000C37CC"/>
    <w:rsid w:val="000C38CD"/>
    <w:rsid w:val="000C44FC"/>
    <w:rsid w:val="000C4F98"/>
    <w:rsid w:val="000C5234"/>
    <w:rsid w:val="000C5431"/>
    <w:rsid w:val="000C5E77"/>
    <w:rsid w:val="000C6D57"/>
    <w:rsid w:val="000C6E75"/>
    <w:rsid w:val="000C71CF"/>
    <w:rsid w:val="000C7BFA"/>
    <w:rsid w:val="000D0ACC"/>
    <w:rsid w:val="000D15D6"/>
    <w:rsid w:val="000D1CD5"/>
    <w:rsid w:val="000D1E42"/>
    <w:rsid w:val="000D22A2"/>
    <w:rsid w:val="000D3346"/>
    <w:rsid w:val="000D3A5A"/>
    <w:rsid w:val="000D4A20"/>
    <w:rsid w:val="000D4B8C"/>
    <w:rsid w:val="000D4E0E"/>
    <w:rsid w:val="000D5677"/>
    <w:rsid w:val="000D59B8"/>
    <w:rsid w:val="000D6173"/>
    <w:rsid w:val="000D6247"/>
    <w:rsid w:val="000D67BE"/>
    <w:rsid w:val="000D6E1E"/>
    <w:rsid w:val="000D6E88"/>
    <w:rsid w:val="000D6FB7"/>
    <w:rsid w:val="000D7025"/>
    <w:rsid w:val="000D78D9"/>
    <w:rsid w:val="000D7E2B"/>
    <w:rsid w:val="000D7F4E"/>
    <w:rsid w:val="000E0A0D"/>
    <w:rsid w:val="000E0DE0"/>
    <w:rsid w:val="000E0FD1"/>
    <w:rsid w:val="000E1B20"/>
    <w:rsid w:val="000E20EA"/>
    <w:rsid w:val="000E28B6"/>
    <w:rsid w:val="000E29B0"/>
    <w:rsid w:val="000E2B01"/>
    <w:rsid w:val="000E2DFA"/>
    <w:rsid w:val="000E2F69"/>
    <w:rsid w:val="000E30B3"/>
    <w:rsid w:val="000E311C"/>
    <w:rsid w:val="000E328D"/>
    <w:rsid w:val="000E3A85"/>
    <w:rsid w:val="000E3BDA"/>
    <w:rsid w:val="000E426B"/>
    <w:rsid w:val="000E4447"/>
    <w:rsid w:val="000E4B8A"/>
    <w:rsid w:val="000E50A2"/>
    <w:rsid w:val="000E572E"/>
    <w:rsid w:val="000E614E"/>
    <w:rsid w:val="000E663A"/>
    <w:rsid w:val="000E6F9D"/>
    <w:rsid w:val="000E7027"/>
    <w:rsid w:val="000E7A48"/>
    <w:rsid w:val="000E7E59"/>
    <w:rsid w:val="000F0827"/>
    <w:rsid w:val="000F1CCC"/>
    <w:rsid w:val="000F25D7"/>
    <w:rsid w:val="000F2B26"/>
    <w:rsid w:val="000F2D91"/>
    <w:rsid w:val="000F4EA1"/>
    <w:rsid w:val="000F4EE9"/>
    <w:rsid w:val="000F52DB"/>
    <w:rsid w:val="000F5BDF"/>
    <w:rsid w:val="000F5F7A"/>
    <w:rsid w:val="000F6978"/>
    <w:rsid w:val="000F78E3"/>
    <w:rsid w:val="000F7CEB"/>
    <w:rsid w:val="000F7DD9"/>
    <w:rsid w:val="0010090B"/>
    <w:rsid w:val="00100FD2"/>
    <w:rsid w:val="001010BB"/>
    <w:rsid w:val="00101DAB"/>
    <w:rsid w:val="00102075"/>
    <w:rsid w:val="0010231C"/>
    <w:rsid w:val="00102402"/>
    <w:rsid w:val="001025F3"/>
    <w:rsid w:val="00103075"/>
    <w:rsid w:val="00103293"/>
    <w:rsid w:val="00104663"/>
    <w:rsid w:val="0010489C"/>
    <w:rsid w:val="00104CB0"/>
    <w:rsid w:val="00105084"/>
    <w:rsid w:val="00105855"/>
    <w:rsid w:val="00105925"/>
    <w:rsid w:val="00106C8F"/>
    <w:rsid w:val="00106E91"/>
    <w:rsid w:val="00107026"/>
    <w:rsid w:val="00107070"/>
    <w:rsid w:val="0010715B"/>
    <w:rsid w:val="001072E6"/>
    <w:rsid w:val="00107353"/>
    <w:rsid w:val="00107450"/>
    <w:rsid w:val="00107641"/>
    <w:rsid w:val="0010799E"/>
    <w:rsid w:val="00107EAD"/>
    <w:rsid w:val="001105D0"/>
    <w:rsid w:val="00110C8A"/>
    <w:rsid w:val="00110E8A"/>
    <w:rsid w:val="0011150C"/>
    <w:rsid w:val="0011153D"/>
    <w:rsid w:val="00111661"/>
    <w:rsid w:val="00111A09"/>
    <w:rsid w:val="0011202A"/>
    <w:rsid w:val="001120C4"/>
    <w:rsid w:val="00112F3E"/>
    <w:rsid w:val="00112FA2"/>
    <w:rsid w:val="00112FDB"/>
    <w:rsid w:val="00113212"/>
    <w:rsid w:val="00113375"/>
    <w:rsid w:val="00113605"/>
    <w:rsid w:val="00113F6F"/>
    <w:rsid w:val="00114146"/>
    <w:rsid w:val="0011425D"/>
    <w:rsid w:val="001146BF"/>
    <w:rsid w:val="0011479C"/>
    <w:rsid w:val="00114A56"/>
    <w:rsid w:val="00114EEB"/>
    <w:rsid w:val="00115314"/>
    <w:rsid w:val="001153B9"/>
    <w:rsid w:val="00115891"/>
    <w:rsid w:val="00115B69"/>
    <w:rsid w:val="00115BD7"/>
    <w:rsid w:val="00115DCC"/>
    <w:rsid w:val="00116790"/>
    <w:rsid w:val="00116965"/>
    <w:rsid w:val="00117B88"/>
    <w:rsid w:val="00117D0D"/>
    <w:rsid w:val="00117D9A"/>
    <w:rsid w:val="001201BD"/>
    <w:rsid w:val="00120B81"/>
    <w:rsid w:val="00120D9B"/>
    <w:rsid w:val="00121075"/>
    <w:rsid w:val="00121520"/>
    <w:rsid w:val="00121CDB"/>
    <w:rsid w:val="00121E38"/>
    <w:rsid w:val="001226FF"/>
    <w:rsid w:val="00122A2D"/>
    <w:rsid w:val="00122A7D"/>
    <w:rsid w:val="00122B31"/>
    <w:rsid w:val="001231B1"/>
    <w:rsid w:val="00123548"/>
    <w:rsid w:val="001237A2"/>
    <w:rsid w:val="00123D40"/>
    <w:rsid w:val="00123E63"/>
    <w:rsid w:val="001242D1"/>
    <w:rsid w:val="00124628"/>
    <w:rsid w:val="00126584"/>
    <w:rsid w:val="0012687E"/>
    <w:rsid w:val="00126DFD"/>
    <w:rsid w:val="001276B1"/>
    <w:rsid w:val="00127DA1"/>
    <w:rsid w:val="00127DE2"/>
    <w:rsid w:val="00131ABC"/>
    <w:rsid w:val="00132BF7"/>
    <w:rsid w:val="001334EA"/>
    <w:rsid w:val="00133E1C"/>
    <w:rsid w:val="001342C9"/>
    <w:rsid w:val="00134908"/>
    <w:rsid w:val="00134924"/>
    <w:rsid w:val="00134A06"/>
    <w:rsid w:val="00134E4D"/>
    <w:rsid w:val="00135609"/>
    <w:rsid w:val="00135789"/>
    <w:rsid w:val="001359AC"/>
    <w:rsid w:val="00135C5A"/>
    <w:rsid w:val="001361F4"/>
    <w:rsid w:val="00136613"/>
    <w:rsid w:val="00137593"/>
    <w:rsid w:val="00137642"/>
    <w:rsid w:val="0013783A"/>
    <w:rsid w:val="00137F74"/>
    <w:rsid w:val="0014000F"/>
    <w:rsid w:val="001405B3"/>
    <w:rsid w:val="001407E7"/>
    <w:rsid w:val="00140CEE"/>
    <w:rsid w:val="001415DA"/>
    <w:rsid w:val="00141D98"/>
    <w:rsid w:val="00141FC8"/>
    <w:rsid w:val="0014205D"/>
    <w:rsid w:val="00142946"/>
    <w:rsid w:val="00143013"/>
    <w:rsid w:val="001432BE"/>
    <w:rsid w:val="001437B4"/>
    <w:rsid w:val="001442C4"/>
    <w:rsid w:val="001443A0"/>
    <w:rsid w:val="001447DD"/>
    <w:rsid w:val="00144DE4"/>
    <w:rsid w:val="00145011"/>
    <w:rsid w:val="001454E5"/>
    <w:rsid w:val="00145A57"/>
    <w:rsid w:val="00145AFB"/>
    <w:rsid w:val="00146AC6"/>
    <w:rsid w:val="00146AFE"/>
    <w:rsid w:val="00146F1B"/>
    <w:rsid w:val="00147500"/>
    <w:rsid w:val="00147540"/>
    <w:rsid w:val="00150960"/>
    <w:rsid w:val="00150A8D"/>
    <w:rsid w:val="00151011"/>
    <w:rsid w:val="001512FD"/>
    <w:rsid w:val="00151518"/>
    <w:rsid w:val="00151D10"/>
    <w:rsid w:val="00152CDC"/>
    <w:rsid w:val="00153272"/>
    <w:rsid w:val="0015372E"/>
    <w:rsid w:val="00153C1E"/>
    <w:rsid w:val="00154271"/>
    <w:rsid w:val="00154466"/>
    <w:rsid w:val="00154CC1"/>
    <w:rsid w:val="00154F53"/>
    <w:rsid w:val="001552D9"/>
    <w:rsid w:val="001553BD"/>
    <w:rsid w:val="0015581D"/>
    <w:rsid w:val="00155BBE"/>
    <w:rsid w:val="00155FBF"/>
    <w:rsid w:val="00156C8B"/>
    <w:rsid w:val="00157028"/>
    <w:rsid w:val="00157925"/>
    <w:rsid w:val="00157BAE"/>
    <w:rsid w:val="00160093"/>
    <w:rsid w:val="00160293"/>
    <w:rsid w:val="00160395"/>
    <w:rsid w:val="00160F35"/>
    <w:rsid w:val="00160F86"/>
    <w:rsid w:val="001622D1"/>
    <w:rsid w:val="0016308D"/>
    <w:rsid w:val="0016314D"/>
    <w:rsid w:val="00163373"/>
    <w:rsid w:val="0016348F"/>
    <w:rsid w:val="0016384E"/>
    <w:rsid w:val="00163C60"/>
    <w:rsid w:val="00163F18"/>
    <w:rsid w:val="00164873"/>
    <w:rsid w:val="00164BAD"/>
    <w:rsid w:val="00164C90"/>
    <w:rsid w:val="00165038"/>
    <w:rsid w:val="0016541E"/>
    <w:rsid w:val="00165BBD"/>
    <w:rsid w:val="001661D9"/>
    <w:rsid w:val="001662C7"/>
    <w:rsid w:val="00166BEA"/>
    <w:rsid w:val="0016785D"/>
    <w:rsid w:val="00167BE7"/>
    <w:rsid w:val="00167DBB"/>
    <w:rsid w:val="001704AD"/>
    <w:rsid w:val="001706D2"/>
    <w:rsid w:val="00170818"/>
    <w:rsid w:val="00170AF6"/>
    <w:rsid w:val="00170E5A"/>
    <w:rsid w:val="00170EBC"/>
    <w:rsid w:val="00171682"/>
    <w:rsid w:val="00171EEA"/>
    <w:rsid w:val="00171FE2"/>
    <w:rsid w:val="0017288F"/>
    <w:rsid w:val="00173112"/>
    <w:rsid w:val="001731C8"/>
    <w:rsid w:val="00173A1B"/>
    <w:rsid w:val="00174020"/>
    <w:rsid w:val="0017405A"/>
    <w:rsid w:val="0017410E"/>
    <w:rsid w:val="0017461C"/>
    <w:rsid w:val="0017556F"/>
    <w:rsid w:val="001755FF"/>
    <w:rsid w:val="00175AAD"/>
    <w:rsid w:val="00176257"/>
    <w:rsid w:val="001762FB"/>
    <w:rsid w:val="00176559"/>
    <w:rsid w:val="00176753"/>
    <w:rsid w:val="00176AA2"/>
    <w:rsid w:val="001771B5"/>
    <w:rsid w:val="00177365"/>
    <w:rsid w:val="001777E5"/>
    <w:rsid w:val="00180669"/>
    <w:rsid w:val="0018085A"/>
    <w:rsid w:val="00181347"/>
    <w:rsid w:val="00181BC6"/>
    <w:rsid w:val="00182839"/>
    <w:rsid w:val="00182F62"/>
    <w:rsid w:val="00182FDE"/>
    <w:rsid w:val="001830D8"/>
    <w:rsid w:val="00183641"/>
    <w:rsid w:val="001842D1"/>
    <w:rsid w:val="001845C1"/>
    <w:rsid w:val="00185924"/>
    <w:rsid w:val="00185AEC"/>
    <w:rsid w:val="00185BB0"/>
    <w:rsid w:val="00185DBD"/>
    <w:rsid w:val="00185E37"/>
    <w:rsid w:val="001864F8"/>
    <w:rsid w:val="00187A94"/>
    <w:rsid w:val="00190204"/>
    <w:rsid w:val="0019069A"/>
    <w:rsid w:val="00190CA9"/>
    <w:rsid w:val="001915A7"/>
    <w:rsid w:val="00191E09"/>
    <w:rsid w:val="001923CA"/>
    <w:rsid w:val="0019262C"/>
    <w:rsid w:val="001927CE"/>
    <w:rsid w:val="0019293F"/>
    <w:rsid w:val="00192F17"/>
    <w:rsid w:val="00192FD3"/>
    <w:rsid w:val="001933A6"/>
    <w:rsid w:val="00193D18"/>
    <w:rsid w:val="00194771"/>
    <w:rsid w:val="00194F93"/>
    <w:rsid w:val="00195401"/>
    <w:rsid w:val="001955E9"/>
    <w:rsid w:val="00195C5C"/>
    <w:rsid w:val="001963BD"/>
    <w:rsid w:val="0019715F"/>
    <w:rsid w:val="001979A0"/>
    <w:rsid w:val="00197FE7"/>
    <w:rsid w:val="001A01DB"/>
    <w:rsid w:val="001A0347"/>
    <w:rsid w:val="001A058D"/>
    <w:rsid w:val="001A08BA"/>
    <w:rsid w:val="001A104A"/>
    <w:rsid w:val="001A1439"/>
    <w:rsid w:val="001A1FDD"/>
    <w:rsid w:val="001A22FA"/>
    <w:rsid w:val="001A2385"/>
    <w:rsid w:val="001A25EC"/>
    <w:rsid w:val="001A2704"/>
    <w:rsid w:val="001A2C1A"/>
    <w:rsid w:val="001A302F"/>
    <w:rsid w:val="001A32A8"/>
    <w:rsid w:val="001A3893"/>
    <w:rsid w:val="001A3933"/>
    <w:rsid w:val="001A3991"/>
    <w:rsid w:val="001A3C27"/>
    <w:rsid w:val="001A3DC5"/>
    <w:rsid w:val="001A3F90"/>
    <w:rsid w:val="001A46CE"/>
    <w:rsid w:val="001A470F"/>
    <w:rsid w:val="001A47E7"/>
    <w:rsid w:val="001A4D44"/>
    <w:rsid w:val="001A5E7E"/>
    <w:rsid w:val="001A5F18"/>
    <w:rsid w:val="001A6833"/>
    <w:rsid w:val="001A6B17"/>
    <w:rsid w:val="001A6B94"/>
    <w:rsid w:val="001A7095"/>
    <w:rsid w:val="001A70C7"/>
    <w:rsid w:val="001A75C7"/>
    <w:rsid w:val="001A7827"/>
    <w:rsid w:val="001B0083"/>
    <w:rsid w:val="001B00E5"/>
    <w:rsid w:val="001B02D5"/>
    <w:rsid w:val="001B0F3A"/>
    <w:rsid w:val="001B113E"/>
    <w:rsid w:val="001B1B9C"/>
    <w:rsid w:val="001B1F39"/>
    <w:rsid w:val="001B1F7C"/>
    <w:rsid w:val="001B2229"/>
    <w:rsid w:val="001B2B2F"/>
    <w:rsid w:val="001B2F14"/>
    <w:rsid w:val="001B35A5"/>
    <w:rsid w:val="001B372A"/>
    <w:rsid w:val="001B42D4"/>
    <w:rsid w:val="001B43A5"/>
    <w:rsid w:val="001B4688"/>
    <w:rsid w:val="001B4C4E"/>
    <w:rsid w:val="001B4DEC"/>
    <w:rsid w:val="001B507B"/>
    <w:rsid w:val="001B519A"/>
    <w:rsid w:val="001B56B8"/>
    <w:rsid w:val="001B5A12"/>
    <w:rsid w:val="001B65D9"/>
    <w:rsid w:val="001B685E"/>
    <w:rsid w:val="001B6956"/>
    <w:rsid w:val="001B778E"/>
    <w:rsid w:val="001C0132"/>
    <w:rsid w:val="001C03EE"/>
    <w:rsid w:val="001C03F3"/>
    <w:rsid w:val="001C1230"/>
    <w:rsid w:val="001C1AE4"/>
    <w:rsid w:val="001C2185"/>
    <w:rsid w:val="001C226F"/>
    <w:rsid w:val="001C2897"/>
    <w:rsid w:val="001C2959"/>
    <w:rsid w:val="001C2D63"/>
    <w:rsid w:val="001C2DFB"/>
    <w:rsid w:val="001C2E5E"/>
    <w:rsid w:val="001C4A5B"/>
    <w:rsid w:val="001C4DD6"/>
    <w:rsid w:val="001C504A"/>
    <w:rsid w:val="001C5074"/>
    <w:rsid w:val="001C5919"/>
    <w:rsid w:val="001C597C"/>
    <w:rsid w:val="001C6419"/>
    <w:rsid w:val="001C65CB"/>
    <w:rsid w:val="001C6EF2"/>
    <w:rsid w:val="001C71E4"/>
    <w:rsid w:val="001C762C"/>
    <w:rsid w:val="001C7926"/>
    <w:rsid w:val="001D0247"/>
    <w:rsid w:val="001D0A87"/>
    <w:rsid w:val="001D0EA0"/>
    <w:rsid w:val="001D1440"/>
    <w:rsid w:val="001D1C69"/>
    <w:rsid w:val="001D2EFC"/>
    <w:rsid w:val="001D2F71"/>
    <w:rsid w:val="001D33C0"/>
    <w:rsid w:val="001D3924"/>
    <w:rsid w:val="001D3A72"/>
    <w:rsid w:val="001D3AED"/>
    <w:rsid w:val="001D3CCC"/>
    <w:rsid w:val="001D43FD"/>
    <w:rsid w:val="001D4C0D"/>
    <w:rsid w:val="001D4C74"/>
    <w:rsid w:val="001D4FA3"/>
    <w:rsid w:val="001D5021"/>
    <w:rsid w:val="001D5163"/>
    <w:rsid w:val="001D525C"/>
    <w:rsid w:val="001D528D"/>
    <w:rsid w:val="001D5301"/>
    <w:rsid w:val="001D5313"/>
    <w:rsid w:val="001D5407"/>
    <w:rsid w:val="001D5726"/>
    <w:rsid w:val="001D60CB"/>
    <w:rsid w:val="001D6344"/>
    <w:rsid w:val="001D64BB"/>
    <w:rsid w:val="001D6A02"/>
    <w:rsid w:val="001D6F48"/>
    <w:rsid w:val="001D76D3"/>
    <w:rsid w:val="001E0D3F"/>
    <w:rsid w:val="001E1398"/>
    <w:rsid w:val="001E1710"/>
    <w:rsid w:val="001E178D"/>
    <w:rsid w:val="001E2849"/>
    <w:rsid w:val="001E2F73"/>
    <w:rsid w:val="001E3749"/>
    <w:rsid w:val="001E3E87"/>
    <w:rsid w:val="001E3EC6"/>
    <w:rsid w:val="001E41F9"/>
    <w:rsid w:val="001E4569"/>
    <w:rsid w:val="001E4698"/>
    <w:rsid w:val="001E4A25"/>
    <w:rsid w:val="001E4DDC"/>
    <w:rsid w:val="001E4F17"/>
    <w:rsid w:val="001E5018"/>
    <w:rsid w:val="001E5309"/>
    <w:rsid w:val="001E5386"/>
    <w:rsid w:val="001E56C8"/>
    <w:rsid w:val="001E5CD9"/>
    <w:rsid w:val="001E640F"/>
    <w:rsid w:val="001E650B"/>
    <w:rsid w:val="001E6644"/>
    <w:rsid w:val="001E69B5"/>
    <w:rsid w:val="001E6A66"/>
    <w:rsid w:val="001E6CFA"/>
    <w:rsid w:val="001E6D95"/>
    <w:rsid w:val="001E6DF5"/>
    <w:rsid w:val="001E7425"/>
    <w:rsid w:val="001E75D0"/>
    <w:rsid w:val="001E7725"/>
    <w:rsid w:val="001F0156"/>
    <w:rsid w:val="001F0601"/>
    <w:rsid w:val="001F13FF"/>
    <w:rsid w:val="001F1498"/>
    <w:rsid w:val="001F1700"/>
    <w:rsid w:val="001F1B67"/>
    <w:rsid w:val="001F1D9D"/>
    <w:rsid w:val="001F217E"/>
    <w:rsid w:val="001F2613"/>
    <w:rsid w:val="001F26A4"/>
    <w:rsid w:val="001F2DB4"/>
    <w:rsid w:val="001F33EA"/>
    <w:rsid w:val="001F388A"/>
    <w:rsid w:val="001F38AD"/>
    <w:rsid w:val="001F411C"/>
    <w:rsid w:val="001F42CD"/>
    <w:rsid w:val="001F49CF"/>
    <w:rsid w:val="001F4FA0"/>
    <w:rsid w:val="001F51B0"/>
    <w:rsid w:val="001F6218"/>
    <w:rsid w:val="001F674F"/>
    <w:rsid w:val="001F6817"/>
    <w:rsid w:val="001F6BB1"/>
    <w:rsid w:val="001F6BBB"/>
    <w:rsid w:val="001F7267"/>
    <w:rsid w:val="001F73C8"/>
    <w:rsid w:val="001F7CA1"/>
    <w:rsid w:val="002009F8"/>
    <w:rsid w:val="002014FC"/>
    <w:rsid w:val="00201A76"/>
    <w:rsid w:val="00201BC6"/>
    <w:rsid w:val="002025FB"/>
    <w:rsid w:val="00202732"/>
    <w:rsid w:val="002028B8"/>
    <w:rsid w:val="00202E19"/>
    <w:rsid w:val="0020314A"/>
    <w:rsid w:val="00203493"/>
    <w:rsid w:val="002034A1"/>
    <w:rsid w:val="002037E6"/>
    <w:rsid w:val="00203870"/>
    <w:rsid w:val="002038DD"/>
    <w:rsid w:val="002040F3"/>
    <w:rsid w:val="00204370"/>
    <w:rsid w:val="002044F3"/>
    <w:rsid w:val="00204621"/>
    <w:rsid w:val="00204E04"/>
    <w:rsid w:val="00204FEB"/>
    <w:rsid w:val="002059F6"/>
    <w:rsid w:val="00205C43"/>
    <w:rsid w:val="00206178"/>
    <w:rsid w:val="0020685A"/>
    <w:rsid w:val="00207411"/>
    <w:rsid w:val="00207670"/>
    <w:rsid w:val="002076AD"/>
    <w:rsid w:val="00207BD1"/>
    <w:rsid w:val="00207E36"/>
    <w:rsid w:val="00210289"/>
    <w:rsid w:val="00210B27"/>
    <w:rsid w:val="00210E41"/>
    <w:rsid w:val="00210FE5"/>
    <w:rsid w:val="00211063"/>
    <w:rsid w:val="002110E2"/>
    <w:rsid w:val="002117C3"/>
    <w:rsid w:val="00211824"/>
    <w:rsid w:val="00211909"/>
    <w:rsid w:val="00211FD3"/>
    <w:rsid w:val="002124EE"/>
    <w:rsid w:val="002129F3"/>
    <w:rsid w:val="00212E99"/>
    <w:rsid w:val="00212F5B"/>
    <w:rsid w:val="002133B3"/>
    <w:rsid w:val="0021340F"/>
    <w:rsid w:val="00213AD0"/>
    <w:rsid w:val="0021437A"/>
    <w:rsid w:val="002143AD"/>
    <w:rsid w:val="00214475"/>
    <w:rsid w:val="0021486F"/>
    <w:rsid w:val="00214900"/>
    <w:rsid w:val="00214AB2"/>
    <w:rsid w:val="00214AF6"/>
    <w:rsid w:val="0021522D"/>
    <w:rsid w:val="00215593"/>
    <w:rsid w:val="00215F0D"/>
    <w:rsid w:val="00215F8D"/>
    <w:rsid w:val="00216000"/>
    <w:rsid w:val="00216320"/>
    <w:rsid w:val="002167A6"/>
    <w:rsid w:val="002167C0"/>
    <w:rsid w:val="00216A4F"/>
    <w:rsid w:val="002170E6"/>
    <w:rsid w:val="00217BBF"/>
    <w:rsid w:val="00217D41"/>
    <w:rsid w:val="00217D5C"/>
    <w:rsid w:val="00220309"/>
    <w:rsid w:val="002207C4"/>
    <w:rsid w:val="00220965"/>
    <w:rsid w:val="00220F46"/>
    <w:rsid w:val="00221053"/>
    <w:rsid w:val="002210C8"/>
    <w:rsid w:val="00221280"/>
    <w:rsid w:val="00221506"/>
    <w:rsid w:val="00221546"/>
    <w:rsid w:val="002216B2"/>
    <w:rsid w:val="002218A9"/>
    <w:rsid w:val="00221B05"/>
    <w:rsid w:val="00221C93"/>
    <w:rsid w:val="0022227A"/>
    <w:rsid w:val="00222503"/>
    <w:rsid w:val="002225D5"/>
    <w:rsid w:val="002225F4"/>
    <w:rsid w:val="00223164"/>
    <w:rsid w:val="0022363D"/>
    <w:rsid w:val="00223B9B"/>
    <w:rsid w:val="00223D94"/>
    <w:rsid w:val="00224106"/>
    <w:rsid w:val="0022438E"/>
    <w:rsid w:val="0022471E"/>
    <w:rsid w:val="00224739"/>
    <w:rsid w:val="00224933"/>
    <w:rsid w:val="00224E77"/>
    <w:rsid w:val="00225463"/>
    <w:rsid w:val="002254E8"/>
    <w:rsid w:val="002256BA"/>
    <w:rsid w:val="00225CFC"/>
    <w:rsid w:val="00225D72"/>
    <w:rsid w:val="00225E9F"/>
    <w:rsid w:val="00225F9F"/>
    <w:rsid w:val="002264DD"/>
    <w:rsid w:val="00226711"/>
    <w:rsid w:val="00226B27"/>
    <w:rsid w:val="00226E7D"/>
    <w:rsid w:val="002275CA"/>
    <w:rsid w:val="00227DAA"/>
    <w:rsid w:val="00230439"/>
    <w:rsid w:val="00230561"/>
    <w:rsid w:val="00230833"/>
    <w:rsid w:val="0023086A"/>
    <w:rsid w:val="002308B5"/>
    <w:rsid w:val="00230B83"/>
    <w:rsid w:val="00230BFC"/>
    <w:rsid w:val="002310A6"/>
    <w:rsid w:val="0023180E"/>
    <w:rsid w:val="00231E14"/>
    <w:rsid w:val="00232034"/>
    <w:rsid w:val="002325BF"/>
    <w:rsid w:val="00232D24"/>
    <w:rsid w:val="002330FA"/>
    <w:rsid w:val="00233EAA"/>
    <w:rsid w:val="0023443D"/>
    <w:rsid w:val="002351B5"/>
    <w:rsid w:val="0023551F"/>
    <w:rsid w:val="00235BFF"/>
    <w:rsid w:val="002360EA"/>
    <w:rsid w:val="00236633"/>
    <w:rsid w:val="00236B3D"/>
    <w:rsid w:val="0023754F"/>
    <w:rsid w:val="002375A4"/>
    <w:rsid w:val="00237969"/>
    <w:rsid w:val="00240414"/>
    <w:rsid w:val="002404C5"/>
    <w:rsid w:val="00240897"/>
    <w:rsid w:val="00240E42"/>
    <w:rsid w:val="002414A2"/>
    <w:rsid w:val="00241628"/>
    <w:rsid w:val="0024240D"/>
    <w:rsid w:val="00242C14"/>
    <w:rsid w:val="00242EB9"/>
    <w:rsid w:val="00243822"/>
    <w:rsid w:val="002446A9"/>
    <w:rsid w:val="00244F2E"/>
    <w:rsid w:val="002450AA"/>
    <w:rsid w:val="00245489"/>
    <w:rsid w:val="002454A1"/>
    <w:rsid w:val="00245A3F"/>
    <w:rsid w:val="00245F0E"/>
    <w:rsid w:val="0024668D"/>
    <w:rsid w:val="002467D5"/>
    <w:rsid w:val="00247337"/>
    <w:rsid w:val="00247E5E"/>
    <w:rsid w:val="00247F1C"/>
    <w:rsid w:val="00250A1D"/>
    <w:rsid w:val="00250C64"/>
    <w:rsid w:val="0025150F"/>
    <w:rsid w:val="00251E27"/>
    <w:rsid w:val="00252416"/>
    <w:rsid w:val="00252A5A"/>
    <w:rsid w:val="0025304F"/>
    <w:rsid w:val="0025360F"/>
    <w:rsid w:val="00253B64"/>
    <w:rsid w:val="00253CFC"/>
    <w:rsid w:val="0025442B"/>
    <w:rsid w:val="0025524F"/>
    <w:rsid w:val="00255B28"/>
    <w:rsid w:val="00255CDB"/>
    <w:rsid w:val="002560D8"/>
    <w:rsid w:val="00256575"/>
    <w:rsid w:val="002569D5"/>
    <w:rsid w:val="0025777C"/>
    <w:rsid w:val="002579CF"/>
    <w:rsid w:val="00257CFD"/>
    <w:rsid w:val="00260314"/>
    <w:rsid w:val="00260947"/>
    <w:rsid w:val="002609DE"/>
    <w:rsid w:val="002612A6"/>
    <w:rsid w:val="002614D8"/>
    <w:rsid w:val="00262241"/>
    <w:rsid w:val="0026224B"/>
    <w:rsid w:val="00262E1A"/>
    <w:rsid w:val="00263FCF"/>
    <w:rsid w:val="0026417C"/>
    <w:rsid w:val="002643EF"/>
    <w:rsid w:val="00265550"/>
    <w:rsid w:val="00266212"/>
    <w:rsid w:val="0026641E"/>
    <w:rsid w:val="002665CA"/>
    <w:rsid w:val="00267220"/>
    <w:rsid w:val="00267AAD"/>
    <w:rsid w:val="00267B10"/>
    <w:rsid w:val="00270532"/>
    <w:rsid w:val="00270F38"/>
    <w:rsid w:val="00271075"/>
    <w:rsid w:val="002714FF"/>
    <w:rsid w:val="00272594"/>
    <w:rsid w:val="00272868"/>
    <w:rsid w:val="00273389"/>
    <w:rsid w:val="002737FF"/>
    <w:rsid w:val="00273FAD"/>
    <w:rsid w:val="002749B6"/>
    <w:rsid w:val="00275026"/>
    <w:rsid w:val="00275084"/>
    <w:rsid w:val="00275282"/>
    <w:rsid w:val="002757A2"/>
    <w:rsid w:val="00276762"/>
    <w:rsid w:val="00276F32"/>
    <w:rsid w:val="00280785"/>
    <w:rsid w:val="00280EDE"/>
    <w:rsid w:val="00281BF3"/>
    <w:rsid w:val="0028263A"/>
    <w:rsid w:val="0028303E"/>
    <w:rsid w:val="0028317C"/>
    <w:rsid w:val="0028327C"/>
    <w:rsid w:val="002842F2"/>
    <w:rsid w:val="00285B40"/>
    <w:rsid w:val="00285DD4"/>
    <w:rsid w:val="00285DF4"/>
    <w:rsid w:val="00286366"/>
    <w:rsid w:val="00286B16"/>
    <w:rsid w:val="002871E4"/>
    <w:rsid w:val="0028746F"/>
    <w:rsid w:val="00287A61"/>
    <w:rsid w:val="0029029F"/>
    <w:rsid w:val="002905A0"/>
    <w:rsid w:val="0029080D"/>
    <w:rsid w:val="00290A8D"/>
    <w:rsid w:val="00291288"/>
    <w:rsid w:val="00291EE2"/>
    <w:rsid w:val="00291F67"/>
    <w:rsid w:val="00292D64"/>
    <w:rsid w:val="00293FAE"/>
    <w:rsid w:val="002943F0"/>
    <w:rsid w:val="00294B9F"/>
    <w:rsid w:val="00295093"/>
    <w:rsid w:val="00295569"/>
    <w:rsid w:val="00295831"/>
    <w:rsid w:val="00295D2F"/>
    <w:rsid w:val="002960FA"/>
    <w:rsid w:val="002967D4"/>
    <w:rsid w:val="00296D23"/>
    <w:rsid w:val="00297FAA"/>
    <w:rsid w:val="002A000F"/>
    <w:rsid w:val="002A048A"/>
    <w:rsid w:val="002A08B6"/>
    <w:rsid w:val="002A1202"/>
    <w:rsid w:val="002A14BA"/>
    <w:rsid w:val="002A1A44"/>
    <w:rsid w:val="002A27A4"/>
    <w:rsid w:val="002A2C56"/>
    <w:rsid w:val="002A2CB1"/>
    <w:rsid w:val="002A3234"/>
    <w:rsid w:val="002A4173"/>
    <w:rsid w:val="002A4708"/>
    <w:rsid w:val="002A486E"/>
    <w:rsid w:val="002A4ECF"/>
    <w:rsid w:val="002A557B"/>
    <w:rsid w:val="002A5646"/>
    <w:rsid w:val="002A6672"/>
    <w:rsid w:val="002A66B2"/>
    <w:rsid w:val="002A6E08"/>
    <w:rsid w:val="002A7749"/>
    <w:rsid w:val="002A776E"/>
    <w:rsid w:val="002A7EF8"/>
    <w:rsid w:val="002B0119"/>
    <w:rsid w:val="002B0221"/>
    <w:rsid w:val="002B046E"/>
    <w:rsid w:val="002B0475"/>
    <w:rsid w:val="002B06B9"/>
    <w:rsid w:val="002B083A"/>
    <w:rsid w:val="002B0D9C"/>
    <w:rsid w:val="002B17AE"/>
    <w:rsid w:val="002B1A47"/>
    <w:rsid w:val="002B1C1B"/>
    <w:rsid w:val="002B1C9A"/>
    <w:rsid w:val="002B1FDD"/>
    <w:rsid w:val="002B2EE7"/>
    <w:rsid w:val="002B379B"/>
    <w:rsid w:val="002B3D6D"/>
    <w:rsid w:val="002B3F1D"/>
    <w:rsid w:val="002B3FEB"/>
    <w:rsid w:val="002B42C0"/>
    <w:rsid w:val="002B4378"/>
    <w:rsid w:val="002B4AB8"/>
    <w:rsid w:val="002B4F6E"/>
    <w:rsid w:val="002B5243"/>
    <w:rsid w:val="002B548F"/>
    <w:rsid w:val="002B5DFD"/>
    <w:rsid w:val="002B5F74"/>
    <w:rsid w:val="002B62BC"/>
    <w:rsid w:val="002B6321"/>
    <w:rsid w:val="002B6CB5"/>
    <w:rsid w:val="002B6CF6"/>
    <w:rsid w:val="002B6E58"/>
    <w:rsid w:val="002B70FF"/>
    <w:rsid w:val="002B7F19"/>
    <w:rsid w:val="002C035C"/>
    <w:rsid w:val="002C0468"/>
    <w:rsid w:val="002C05B0"/>
    <w:rsid w:val="002C0626"/>
    <w:rsid w:val="002C0E48"/>
    <w:rsid w:val="002C111D"/>
    <w:rsid w:val="002C1583"/>
    <w:rsid w:val="002C1822"/>
    <w:rsid w:val="002C26DD"/>
    <w:rsid w:val="002C2814"/>
    <w:rsid w:val="002C2CCF"/>
    <w:rsid w:val="002C419A"/>
    <w:rsid w:val="002C423B"/>
    <w:rsid w:val="002C432E"/>
    <w:rsid w:val="002C4D24"/>
    <w:rsid w:val="002C4DEC"/>
    <w:rsid w:val="002C56AF"/>
    <w:rsid w:val="002C5DB0"/>
    <w:rsid w:val="002C640E"/>
    <w:rsid w:val="002C6CE1"/>
    <w:rsid w:val="002C6E3A"/>
    <w:rsid w:val="002C6E50"/>
    <w:rsid w:val="002C6EF7"/>
    <w:rsid w:val="002C6F24"/>
    <w:rsid w:val="002C707C"/>
    <w:rsid w:val="002C7305"/>
    <w:rsid w:val="002C7FC7"/>
    <w:rsid w:val="002D0788"/>
    <w:rsid w:val="002D0799"/>
    <w:rsid w:val="002D083A"/>
    <w:rsid w:val="002D0BDB"/>
    <w:rsid w:val="002D0EFA"/>
    <w:rsid w:val="002D0F99"/>
    <w:rsid w:val="002D11FD"/>
    <w:rsid w:val="002D1493"/>
    <w:rsid w:val="002D1959"/>
    <w:rsid w:val="002D1BB0"/>
    <w:rsid w:val="002D26B0"/>
    <w:rsid w:val="002D29DF"/>
    <w:rsid w:val="002D31A5"/>
    <w:rsid w:val="002D34B2"/>
    <w:rsid w:val="002D3E85"/>
    <w:rsid w:val="002D3E91"/>
    <w:rsid w:val="002D3F82"/>
    <w:rsid w:val="002D4A44"/>
    <w:rsid w:val="002D4BCD"/>
    <w:rsid w:val="002D4D39"/>
    <w:rsid w:val="002D5490"/>
    <w:rsid w:val="002D5DE2"/>
    <w:rsid w:val="002D6E2F"/>
    <w:rsid w:val="002D6F7B"/>
    <w:rsid w:val="002D733E"/>
    <w:rsid w:val="002D7E70"/>
    <w:rsid w:val="002E02B1"/>
    <w:rsid w:val="002E067D"/>
    <w:rsid w:val="002E0B52"/>
    <w:rsid w:val="002E1247"/>
    <w:rsid w:val="002E1D5C"/>
    <w:rsid w:val="002E1D66"/>
    <w:rsid w:val="002E2995"/>
    <w:rsid w:val="002E2F58"/>
    <w:rsid w:val="002E3013"/>
    <w:rsid w:val="002E3698"/>
    <w:rsid w:val="002E396B"/>
    <w:rsid w:val="002E3A94"/>
    <w:rsid w:val="002E3D2C"/>
    <w:rsid w:val="002E4500"/>
    <w:rsid w:val="002E45C3"/>
    <w:rsid w:val="002E4735"/>
    <w:rsid w:val="002E65E3"/>
    <w:rsid w:val="002E6964"/>
    <w:rsid w:val="002E6BD1"/>
    <w:rsid w:val="002E6CA9"/>
    <w:rsid w:val="002E6D7A"/>
    <w:rsid w:val="002E75BB"/>
    <w:rsid w:val="002E7638"/>
    <w:rsid w:val="002E7E7A"/>
    <w:rsid w:val="002E7EC6"/>
    <w:rsid w:val="002F05DF"/>
    <w:rsid w:val="002F0A95"/>
    <w:rsid w:val="002F1240"/>
    <w:rsid w:val="002F1879"/>
    <w:rsid w:val="002F1D45"/>
    <w:rsid w:val="002F1DFD"/>
    <w:rsid w:val="002F325C"/>
    <w:rsid w:val="002F3420"/>
    <w:rsid w:val="002F342C"/>
    <w:rsid w:val="002F43F5"/>
    <w:rsid w:val="002F47A5"/>
    <w:rsid w:val="002F48B1"/>
    <w:rsid w:val="002F4BA2"/>
    <w:rsid w:val="002F4C62"/>
    <w:rsid w:val="002F4C6C"/>
    <w:rsid w:val="002F4C9B"/>
    <w:rsid w:val="002F5011"/>
    <w:rsid w:val="002F5217"/>
    <w:rsid w:val="002F623A"/>
    <w:rsid w:val="002F63A1"/>
    <w:rsid w:val="002F64E1"/>
    <w:rsid w:val="002F64FB"/>
    <w:rsid w:val="002F68EF"/>
    <w:rsid w:val="002F6CE4"/>
    <w:rsid w:val="002F6CF3"/>
    <w:rsid w:val="002F7142"/>
    <w:rsid w:val="002F7568"/>
    <w:rsid w:val="002F79F3"/>
    <w:rsid w:val="0030027A"/>
    <w:rsid w:val="00300C70"/>
    <w:rsid w:val="00300C93"/>
    <w:rsid w:val="00301222"/>
    <w:rsid w:val="00301BB2"/>
    <w:rsid w:val="00302FE0"/>
    <w:rsid w:val="00303596"/>
    <w:rsid w:val="003039A5"/>
    <w:rsid w:val="00303E4A"/>
    <w:rsid w:val="00304392"/>
    <w:rsid w:val="00304456"/>
    <w:rsid w:val="003045C6"/>
    <w:rsid w:val="00304810"/>
    <w:rsid w:val="00304972"/>
    <w:rsid w:val="00305114"/>
    <w:rsid w:val="00305434"/>
    <w:rsid w:val="00305C28"/>
    <w:rsid w:val="00306213"/>
    <w:rsid w:val="00306EA4"/>
    <w:rsid w:val="003074CF"/>
    <w:rsid w:val="00307704"/>
    <w:rsid w:val="00307BF3"/>
    <w:rsid w:val="00307C7A"/>
    <w:rsid w:val="00307D29"/>
    <w:rsid w:val="00310161"/>
    <w:rsid w:val="003106E8"/>
    <w:rsid w:val="00310A1F"/>
    <w:rsid w:val="00310D55"/>
    <w:rsid w:val="003115A6"/>
    <w:rsid w:val="0031173A"/>
    <w:rsid w:val="00311AED"/>
    <w:rsid w:val="00311B49"/>
    <w:rsid w:val="00311D7E"/>
    <w:rsid w:val="00312333"/>
    <w:rsid w:val="0031233E"/>
    <w:rsid w:val="00312465"/>
    <w:rsid w:val="00312681"/>
    <w:rsid w:val="00312A5E"/>
    <w:rsid w:val="00313105"/>
    <w:rsid w:val="0031340F"/>
    <w:rsid w:val="003141B6"/>
    <w:rsid w:val="00314527"/>
    <w:rsid w:val="00314FD5"/>
    <w:rsid w:val="0031518F"/>
    <w:rsid w:val="00316850"/>
    <w:rsid w:val="00316AC8"/>
    <w:rsid w:val="00316DE6"/>
    <w:rsid w:val="00316E3C"/>
    <w:rsid w:val="003170CD"/>
    <w:rsid w:val="00317B69"/>
    <w:rsid w:val="0032011B"/>
    <w:rsid w:val="00320A83"/>
    <w:rsid w:val="00321775"/>
    <w:rsid w:val="003218D6"/>
    <w:rsid w:val="00321EB5"/>
    <w:rsid w:val="00322AB2"/>
    <w:rsid w:val="00322DAA"/>
    <w:rsid w:val="00323222"/>
    <w:rsid w:val="00323473"/>
    <w:rsid w:val="00323E56"/>
    <w:rsid w:val="003246D4"/>
    <w:rsid w:val="00324853"/>
    <w:rsid w:val="00324B6D"/>
    <w:rsid w:val="00325369"/>
    <w:rsid w:val="00325813"/>
    <w:rsid w:val="003258AD"/>
    <w:rsid w:val="003258C3"/>
    <w:rsid w:val="0032634F"/>
    <w:rsid w:val="003263EB"/>
    <w:rsid w:val="003264A3"/>
    <w:rsid w:val="0032693C"/>
    <w:rsid w:val="003269B4"/>
    <w:rsid w:val="00327067"/>
    <w:rsid w:val="00327078"/>
    <w:rsid w:val="003272EB"/>
    <w:rsid w:val="003279A2"/>
    <w:rsid w:val="00327A5E"/>
    <w:rsid w:val="0033020F"/>
    <w:rsid w:val="0033046C"/>
    <w:rsid w:val="00330743"/>
    <w:rsid w:val="00330A48"/>
    <w:rsid w:val="00331090"/>
    <w:rsid w:val="00331B33"/>
    <w:rsid w:val="00331C30"/>
    <w:rsid w:val="00331DC2"/>
    <w:rsid w:val="00332903"/>
    <w:rsid w:val="003329CD"/>
    <w:rsid w:val="00332A76"/>
    <w:rsid w:val="00333010"/>
    <w:rsid w:val="003335C4"/>
    <w:rsid w:val="003336AE"/>
    <w:rsid w:val="003337EE"/>
    <w:rsid w:val="0033387A"/>
    <w:rsid w:val="00333BCE"/>
    <w:rsid w:val="00333BF7"/>
    <w:rsid w:val="00334D89"/>
    <w:rsid w:val="00334FCC"/>
    <w:rsid w:val="00335085"/>
    <w:rsid w:val="00335129"/>
    <w:rsid w:val="00335CDD"/>
    <w:rsid w:val="00336F88"/>
    <w:rsid w:val="0033713D"/>
    <w:rsid w:val="003372D9"/>
    <w:rsid w:val="00337DBE"/>
    <w:rsid w:val="003400FA"/>
    <w:rsid w:val="0034047C"/>
    <w:rsid w:val="00340609"/>
    <w:rsid w:val="0034084B"/>
    <w:rsid w:val="00341226"/>
    <w:rsid w:val="0034128C"/>
    <w:rsid w:val="003415A6"/>
    <w:rsid w:val="003420BD"/>
    <w:rsid w:val="0034242C"/>
    <w:rsid w:val="003426E3"/>
    <w:rsid w:val="003438C0"/>
    <w:rsid w:val="0034488E"/>
    <w:rsid w:val="00344A09"/>
    <w:rsid w:val="00344B44"/>
    <w:rsid w:val="00344CE5"/>
    <w:rsid w:val="00344D04"/>
    <w:rsid w:val="00344F50"/>
    <w:rsid w:val="00345192"/>
    <w:rsid w:val="00345495"/>
    <w:rsid w:val="00345BC4"/>
    <w:rsid w:val="003466EA"/>
    <w:rsid w:val="00346DC8"/>
    <w:rsid w:val="0034752D"/>
    <w:rsid w:val="0035002E"/>
    <w:rsid w:val="003501D2"/>
    <w:rsid w:val="003504E9"/>
    <w:rsid w:val="00350657"/>
    <w:rsid w:val="00350E9A"/>
    <w:rsid w:val="0035172D"/>
    <w:rsid w:val="003517FB"/>
    <w:rsid w:val="003519F1"/>
    <w:rsid w:val="003519FD"/>
    <w:rsid w:val="00351EDC"/>
    <w:rsid w:val="00351F06"/>
    <w:rsid w:val="00351F98"/>
    <w:rsid w:val="003520A4"/>
    <w:rsid w:val="00352724"/>
    <w:rsid w:val="003527AE"/>
    <w:rsid w:val="00352D91"/>
    <w:rsid w:val="00353194"/>
    <w:rsid w:val="00353629"/>
    <w:rsid w:val="00353638"/>
    <w:rsid w:val="0035378E"/>
    <w:rsid w:val="00353818"/>
    <w:rsid w:val="00353E50"/>
    <w:rsid w:val="00353FE1"/>
    <w:rsid w:val="00354B8F"/>
    <w:rsid w:val="00354F47"/>
    <w:rsid w:val="00355460"/>
    <w:rsid w:val="0035589A"/>
    <w:rsid w:val="00355C15"/>
    <w:rsid w:val="00355CA2"/>
    <w:rsid w:val="0035702D"/>
    <w:rsid w:val="0035796A"/>
    <w:rsid w:val="00357996"/>
    <w:rsid w:val="003579A1"/>
    <w:rsid w:val="003601FA"/>
    <w:rsid w:val="003602E6"/>
    <w:rsid w:val="00360535"/>
    <w:rsid w:val="0036078A"/>
    <w:rsid w:val="0036081D"/>
    <w:rsid w:val="00360B7A"/>
    <w:rsid w:val="00360FC7"/>
    <w:rsid w:val="003619D3"/>
    <w:rsid w:val="00361AD7"/>
    <w:rsid w:val="00362064"/>
    <w:rsid w:val="003623DF"/>
    <w:rsid w:val="003628EB"/>
    <w:rsid w:val="00363161"/>
    <w:rsid w:val="0036320F"/>
    <w:rsid w:val="00363602"/>
    <w:rsid w:val="003637A7"/>
    <w:rsid w:val="0036397E"/>
    <w:rsid w:val="003639EB"/>
    <w:rsid w:val="00363CCE"/>
    <w:rsid w:val="00364197"/>
    <w:rsid w:val="00364A08"/>
    <w:rsid w:val="00364B85"/>
    <w:rsid w:val="00364CE7"/>
    <w:rsid w:val="00364DF1"/>
    <w:rsid w:val="00364EC9"/>
    <w:rsid w:val="00365476"/>
    <w:rsid w:val="00365DAF"/>
    <w:rsid w:val="00366997"/>
    <w:rsid w:val="00366DDD"/>
    <w:rsid w:val="00366EB1"/>
    <w:rsid w:val="003673A0"/>
    <w:rsid w:val="003674BA"/>
    <w:rsid w:val="00367774"/>
    <w:rsid w:val="00367C83"/>
    <w:rsid w:val="00370496"/>
    <w:rsid w:val="003705DC"/>
    <w:rsid w:val="003712B9"/>
    <w:rsid w:val="00372367"/>
    <w:rsid w:val="00372553"/>
    <w:rsid w:val="00372C0F"/>
    <w:rsid w:val="00373242"/>
    <w:rsid w:val="00373251"/>
    <w:rsid w:val="00373321"/>
    <w:rsid w:val="003733C3"/>
    <w:rsid w:val="00373A84"/>
    <w:rsid w:val="00373F7A"/>
    <w:rsid w:val="003740BC"/>
    <w:rsid w:val="00374201"/>
    <w:rsid w:val="0037477B"/>
    <w:rsid w:val="00374962"/>
    <w:rsid w:val="00374ACD"/>
    <w:rsid w:val="00374B20"/>
    <w:rsid w:val="00374D9B"/>
    <w:rsid w:val="00374E7E"/>
    <w:rsid w:val="003756EB"/>
    <w:rsid w:val="003757FA"/>
    <w:rsid w:val="00375D92"/>
    <w:rsid w:val="0037635A"/>
    <w:rsid w:val="003763CB"/>
    <w:rsid w:val="003764DF"/>
    <w:rsid w:val="0037670D"/>
    <w:rsid w:val="00377686"/>
    <w:rsid w:val="00380A81"/>
    <w:rsid w:val="00380D62"/>
    <w:rsid w:val="00381001"/>
    <w:rsid w:val="0038145D"/>
    <w:rsid w:val="0038170F"/>
    <w:rsid w:val="003820C0"/>
    <w:rsid w:val="00382E5B"/>
    <w:rsid w:val="00382EC8"/>
    <w:rsid w:val="00383007"/>
    <w:rsid w:val="00383834"/>
    <w:rsid w:val="00383853"/>
    <w:rsid w:val="00384903"/>
    <w:rsid w:val="00384980"/>
    <w:rsid w:val="00384BBA"/>
    <w:rsid w:val="00384C81"/>
    <w:rsid w:val="00384EA9"/>
    <w:rsid w:val="00385E9C"/>
    <w:rsid w:val="003862B6"/>
    <w:rsid w:val="00386A2E"/>
    <w:rsid w:val="00386C45"/>
    <w:rsid w:val="00386CB5"/>
    <w:rsid w:val="0038718C"/>
    <w:rsid w:val="003874CB"/>
    <w:rsid w:val="003876C8"/>
    <w:rsid w:val="00387709"/>
    <w:rsid w:val="0039036C"/>
    <w:rsid w:val="003903B8"/>
    <w:rsid w:val="003905D0"/>
    <w:rsid w:val="00390E68"/>
    <w:rsid w:val="003917C5"/>
    <w:rsid w:val="00391C2B"/>
    <w:rsid w:val="00391E44"/>
    <w:rsid w:val="00391E6C"/>
    <w:rsid w:val="003925AB"/>
    <w:rsid w:val="00392689"/>
    <w:rsid w:val="00392A5F"/>
    <w:rsid w:val="00392A69"/>
    <w:rsid w:val="00392A93"/>
    <w:rsid w:val="00392D1D"/>
    <w:rsid w:val="00392E5D"/>
    <w:rsid w:val="0039332D"/>
    <w:rsid w:val="00393CE8"/>
    <w:rsid w:val="00393D0D"/>
    <w:rsid w:val="003940D4"/>
    <w:rsid w:val="0039470D"/>
    <w:rsid w:val="00394711"/>
    <w:rsid w:val="003949EB"/>
    <w:rsid w:val="00394A22"/>
    <w:rsid w:val="00394CD9"/>
    <w:rsid w:val="00395475"/>
    <w:rsid w:val="00395907"/>
    <w:rsid w:val="00395923"/>
    <w:rsid w:val="00395999"/>
    <w:rsid w:val="003959A1"/>
    <w:rsid w:val="00396A8A"/>
    <w:rsid w:val="003A0AEE"/>
    <w:rsid w:val="003A0F30"/>
    <w:rsid w:val="003A1298"/>
    <w:rsid w:val="003A12EB"/>
    <w:rsid w:val="003A161F"/>
    <w:rsid w:val="003A2E1B"/>
    <w:rsid w:val="003A3282"/>
    <w:rsid w:val="003A33FC"/>
    <w:rsid w:val="003A37DD"/>
    <w:rsid w:val="003A3A82"/>
    <w:rsid w:val="003A3A95"/>
    <w:rsid w:val="003A3B6F"/>
    <w:rsid w:val="003A41CA"/>
    <w:rsid w:val="003A4B31"/>
    <w:rsid w:val="003A5A9E"/>
    <w:rsid w:val="003A7420"/>
    <w:rsid w:val="003A75E8"/>
    <w:rsid w:val="003A76E7"/>
    <w:rsid w:val="003A7F26"/>
    <w:rsid w:val="003B0FC0"/>
    <w:rsid w:val="003B1246"/>
    <w:rsid w:val="003B1C51"/>
    <w:rsid w:val="003B22C2"/>
    <w:rsid w:val="003B25E0"/>
    <w:rsid w:val="003B2723"/>
    <w:rsid w:val="003B28D5"/>
    <w:rsid w:val="003B3F8C"/>
    <w:rsid w:val="003B3FFE"/>
    <w:rsid w:val="003B4245"/>
    <w:rsid w:val="003B4273"/>
    <w:rsid w:val="003B4613"/>
    <w:rsid w:val="003B5B89"/>
    <w:rsid w:val="003B638F"/>
    <w:rsid w:val="003B67A7"/>
    <w:rsid w:val="003B68FD"/>
    <w:rsid w:val="003B69DF"/>
    <w:rsid w:val="003B6B19"/>
    <w:rsid w:val="003B7177"/>
    <w:rsid w:val="003C1744"/>
    <w:rsid w:val="003C1A2B"/>
    <w:rsid w:val="003C1FB9"/>
    <w:rsid w:val="003C204A"/>
    <w:rsid w:val="003C2643"/>
    <w:rsid w:val="003C2AF4"/>
    <w:rsid w:val="003C2BD1"/>
    <w:rsid w:val="003C3209"/>
    <w:rsid w:val="003C321A"/>
    <w:rsid w:val="003C329C"/>
    <w:rsid w:val="003C33D8"/>
    <w:rsid w:val="003C435E"/>
    <w:rsid w:val="003C476C"/>
    <w:rsid w:val="003C481D"/>
    <w:rsid w:val="003C4AC7"/>
    <w:rsid w:val="003C51F3"/>
    <w:rsid w:val="003C53D7"/>
    <w:rsid w:val="003C5790"/>
    <w:rsid w:val="003C6063"/>
    <w:rsid w:val="003C615D"/>
    <w:rsid w:val="003C6222"/>
    <w:rsid w:val="003C7B98"/>
    <w:rsid w:val="003C7C07"/>
    <w:rsid w:val="003C7C17"/>
    <w:rsid w:val="003D0316"/>
    <w:rsid w:val="003D0816"/>
    <w:rsid w:val="003D112E"/>
    <w:rsid w:val="003D12A0"/>
    <w:rsid w:val="003D1A98"/>
    <w:rsid w:val="003D1B58"/>
    <w:rsid w:val="003D1E31"/>
    <w:rsid w:val="003D2566"/>
    <w:rsid w:val="003D2E82"/>
    <w:rsid w:val="003D36EA"/>
    <w:rsid w:val="003D3FE2"/>
    <w:rsid w:val="003D4226"/>
    <w:rsid w:val="003D4252"/>
    <w:rsid w:val="003D4E93"/>
    <w:rsid w:val="003D4FDB"/>
    <w:rsid w:val="003D509A"/>
    <w:rsid w:val="003D5899"/>
    <w:rsid w:val="003D5B3C"/>
    <w:rsid w:val="003D5E3A"/>
    <w:rsid w:val="003D5FAA"/>
    <w:rsid w:val="003D5FDC"/>
    <w:rsid w:val="003D61B0"/>
    <w:rsid w:val="003D640F"/>
    <w:rsid w:val="003D67E0"/>
    <w:rsid w:val="003D6979"/>
    <w:rsid w:val="003D7316"/>
    <w:rsid w:val="003D7C13"/>
    <w:rsid w:val="003E0195"/>
    <w:rsid w:val="003E08B8"/>
    <w:rsid w:val="003E1795"/>
    <w:rsid w:val="003E17F3"/>
    <w:rsid w:val="003E1C65"/>
    <w:rsid w:val="003E3506"/>
    <w:rsid w:val="003E39C8"/>
    <w:rsid w:val="003E3A20"/>
    <w:rsid w:val="003E3D00"/>
    <w:rsid w:val="003E435F"/>
    <w:rsid w:val="003E45A1"/>
    <w:rsid w:val="003E5DF1"/>
    <w:rsid w:val="003E62FD"/>
    <w:rsid w:val="003E7183"/>
    <w:rsid w:val="003E740E"/>
    <w:rsid w:val="003E780C"/>
    <w:rsid w:val="003E7F68"/>
    <w:rsid w:val="003F0E2D"/>
    <w:rsid w:val="003F0E7D"/>
    <w:rsid w:val="003F0EE6"/>
    <w:rsid w:val="003F1075"/>
    <w:rsid w:val="003F191B"/>
    <w:rsid w:val="003F20DE"/>
    <w:rsid w:val="003F21A9"/>
    <w:rsid w:val="003F2635"/>
    <w:rsid w:val="003F282C"/>
    <w:rsid w:val="003F360A"/>
    <w:rsid w:val="003F3829"/>
    <w:rsid w:val="003F3B24"/>
    <w:rsid w:val="003F3C36"/>
    <w:rsid w:val="003F3FED"/>
    <w:rsid w:val="003F43A4"/>
    <w:rsid w:val="003F446D"/>
    <w:rsid w:val="003F46F9"/>
    <w:rsid w:val="003F4AFA"/>
    <w:rsid w:val="003F4DE3"/>
    <w:rsid w:val="003F53E8"/>
    <w:rsid w:val="003F558B"/>
    <w:rsid w:val="003F57B8"/>
    <w:rsid w:val="003F5B96"/>
    <w:rsid w:val="003F5D1A"/>
    <w:rsid w:val="003F6251"/>
    <w:rsid w:val="003F627B"/>
    <w:rsid w:val="003F643C"/>
    <w:rsid w:val="003F6645"/>
    <w:rsid w:val="003F694E"/>
    <w:rsid w:val="003F78F9"/>
    <w:rsid w:val="003F7A1B"/>
    <w:rsid w:val="003F7A59"/>
    <w:rsid w:val="003F7AA3"/>
    <w:rsid w:val="003F7BC2"/>
    <w:rsid w:val="003F7D7E"/>
    <w:rsid w:val="00400B4B"/>
    <w:rsid w:val="00400BF5"/>
    <w:rsid w:val="00400E7D"/>
    <w:rsid w:val="0040128E"/>
    <w:rsid w:val="0040134D"/>
    <w:rsid w:val="00401D08"/>
    <w:rsid w:val="00402537"/>
    <w:rsid w:val="0040266A"/>
    <w:rsid w:val="00402953"/>
    <w:rsid w:val="00402E8B"/>
    <w:rsid w:val="004031DE"/>
    <w:rsid w:val="00403310"/>
    <w:rsid w:val="004039A7"/>
    <w:rsid w:val="00403C38"/>
    <w:rsid w:val="004040E3"/>
    <w:rsid w:val="004049DA"/>
    <w:rsid w:val="00404E26"/>
    <w:rsid w:val="004051B7"/>
    <w:rsid w:val="0040570E"/>
    <w:rsid w:val="0040584F"/>
    <w:rsid w:val="00405944"/>
    <w:rsid w:val="0040616A"/>
    <w:rsid w:val="00406B3D"/>
    <w:rsid w:val="00406DD8"/>
    <w:rsid w:val="00406E12"/>
    <w:rsid w:val="00407AA9"/>
    <w:rsid w:val="00407B8C"/>
    <w:rsid w:val="00407C57"/>
    <w:rsid w:val="004103F6"/>
    <w:rsid w:val="00410A00"/>
    <w:rsid w:val="00410DD6"/>
    <w:rsid w:val="0041108E"/>
    <w:rsid w:val="0041150E"/>
    <w:rsid w:val="004118C7"/>
    <w:rsid w:val="00411B42"/>
    <w:rsid w:val="00411B8D"/>
    <w:rsid w:val="00412058"/>
    <w:rsid w:val="0041220F"/>
    <w:rsid w:val="0041235F"/>
    <w:rsid w:val="004127AE"/>
    <w:rsid w:val="00412809"/>
    <w:rsid w:val="00413098"/>
    <w:rsid w:val="0041329D"/>
    <w:rsid w:val="0041334D"/>
    <w:rsid w:val="0041367D"/>
    <w:rsid w:val="0041399D"/>
    <w:rsid w:val="00413E86"/>
    <w:rsid w:val="004142EA"/>
    <w:rsid w:val="00414AF0"/>
    <w:rsid w:val="004150C4"/>
    <w:rsid w:val="00415151"/>
    <w:rsid w:val="00415342"/>
    <w:rsid w:val="004155C4"/>
    <w:rsid w:val="0041570E"/>
    <w:rsid w:val="00415B27"/>
    <w:rsid w:val="00415CE9"/>
    <w:rsid w:val="004172BB"/>
    <w:rsid w:val="00417315"/>
    <w:rsid w:val="0041782B"/>
    <w:rsid w:val="00420158"/>
    <w:rsid w:val="004201BB"/>
    <w:rsid w:val="00420CA6"/>
    <w:rsid w:val="00420D5B"/>
    <w:rsid w:val="004224DA"/>
    <w:rsid w:val="00422716"/>
    <w:rsid w:val="0042283C"/>
    <w:rsid w:val="00422938"/>
    <w:rsid w:val="0042294D"/>
    <w:rsid w:val="00422BC7"/>
    <w:rsid w:val="004234F1"/>
    <w:rsid w:val="00423750"/>
    <w:rsid w:val="004240D9"/>
    <w:rsid w:val="00425337"/>
    <w:rsid w:val="00425ADC"/>
    <w:rsid w:val="00425DEC"/>
    <w:rsid w:val="004262F5"/>
    <w:rsid w:val="00426490"/>
    <w:rsid w:val="004269A3"/>
    <w:rsid w:val="00427543"/>
    <w:rsid w:val="00427A04"/>
    <w:rsid w:val="00430766"/>
    <w:rsid w:val="004307BA"/>
    <w:rsid w:val="00430BCC"/>
    <w:rsid w:val="00430C4D"/>
    <w:rsid w:val="00430F29"/>
    <w:rsid w:val="004310B3"/>
    <w:rsid w:val="00432150"/>
    <w:rsid w:val="004322A8"/>
    <w:rsid w:val="00432983"/>
    <w:rsid w:val="00432EAF"/>
    <w:rsid w:val="00433F7A"/>
    <w:rsid w:val="004349EB"/>
    <w:rsid w:val="0043567E"/>
    <w:rsid w:val="00435971"/>
    <w:rsid w:val="00435CB5"/>
    <w:rsid w:val="0043635E"/>
    <w:rsid w:val="004366A7"/>
    <w:rsid w:val="0043677E"/>
    <w:rsid w:val="004375B9"/>
    <w:rsid w:val="00437BDC"/>
    <w:rsid w:val="00437CCD"/>
    <w:rsid w:val="0044046B"/>
    <w:rsid w:val="00440653"/>
    <w:rsid w:val="00440CFD"/>
    <w:rsid w:val="00440E16"/>
    <w:rsid w:val="0044117F"/>
    <w:rsid w:val="00441BA4"/>
    <w:rsid w:val="00441CCB"/>
    <w:rsid w:val="004423FC"/>
    <w:rsid w:val="0044242A"/>
    <w:rsid w:val="00442439"/>
    <w:rsid w:val="0044250F"/>
    <w:rsid w:val="0044251D"/>
    <w:rsid w:val="004426B5"/>
    <w:rsid w:val="0044332B"/>
    <w:rsid w:val="00443BAF"/>
    <w:rsid w:val="00443BE9"/>
    <w:rsid w:val="00444225"/>
    <w:rsid w:val="0044449D"/>
    <w:rsid w:val="0044467C"/>
    <w:rsid w:val="00444D91"/>
    <w:rsid w:val="00444E10"/>
    <w:rsid w:val="004462AC"/>
    <w:rsid w:val="0044635D"/>
    <w:rsid w:val="00446529"/>
    <w:rsid w:val="00446720"/>
    <w:rsid w:val="0044682B"/>
    <w:rsid w:val="00446AC1"/>
    <w:rsid w:val="00446EA2"/>
    <w:rsid w:val="004474DE"/>
    <w:rsid w:val="00447834"/>
    <w:rsid w:val="004478C4"/>
    <w:rsid w:val="00447C8E"/>
    <w:rsid w:val="00450244"/>
    <w:rsid w:val="0045045A"/>
    <w:rsid w:val="00450D2C"/>
    <w:rsid w:val="0045136A"/>
    <w:rsid w:val="0045142F"/>
    <w:rsid w:val="00451763"/>
    <w:rsid w:val="004520BB"/>
    <w:rsid w:val="00452382"/>
    <w:rsid w:val="004523C8"/>
    <w:rsid w:val="00452528"/>
    <w:rsid w:val="0045257B"/>
    <w:rsid w:val="0045283A"/>
    <w:rsid w:val="0045290B"/>
    <w:rsid w:val="00452A54"/>
    <w:rsid w:val="004547DA"/>
    <w:rsid w:val="00454871"/>
    <w:rsid w:val="00454DB8"/>
    <w:rsid w:val="00454ED3"/>
    <w:rsid w:val="00455249"/>
    <w:rsid w:val="00455566"/>
    <w:rsid w:val="00455D1E"/>
    <w:rsid w:val="00455DF6"/>
    <w:rsid w:val="00456551"/>
    <w:rsid w:val="004569DC"/>
    <w:rsid w:val="00456C0F"/>
    <w:rsid w:val="00456F04"/>
    <w:rsid w:val="004570C8"/>
    <w:rsid w:val="00457310"/>
    <w:rsid w:val="0045757E"/>
    <w:rsid w:val="00457DFF"/>
    <w:rsid w:val="004603D9"/>
    <w:rsid w:val="00460639"/>
    <w:rsid w:val="00460D49"/>
    <w:rsid w:val="00461510"/>
    <w:rsid w:val="00462715"/>
    <w:rsid w:val="00462B04"/>
    <w:rsid w:val="004633B0"/>
    <w:rsid w:val="00463534"/>
    <w:rsid w:val="00463EAC"/>
    <w:rsid w:val="0046413B"/>
    <w:rsid w:val="0046428E"/>
    <w:rsid w:val="00464297"/>
    <w:rsid w:val="004642B5"/>
    <w:rsid w:val="0046431F"/>
    <w:rsid w:val="0046467B"/>
    <w:rsid w:val="00464947"/>
    <w:rsid w:val="0046580A"/>
    <w:rsid w:val="004659D3"/>
    <w:rsid w:val="00465AB7"/>
    <w:rsid w:val="00465BA1"/>
    <w:rsid w:val="00465CAE"/>
    <w:rsid w:val="004663C8"/>
    <w:rsid w:val="00466E61"/>
    <w:rsid w:val="00467799"/>
    <w:rsid w:val="00467D2E"/>
    <w:rsid w:val="00467E56"/>
    <w:rsid w:val="00467E66"/>
    <w:rsid w:val="00467F20"/>
    <w:rsid w:val="00467FAD"/>
    <w:rsid w:val="004702C9"/>
    <w:rsid w:val="00470B0D"/>
    <w:rsid w:val="00470B90"/>
    <w:rsid w:val="00470CB0"/>
    <w:rsid w:val="00471CB9"/>
    <w:rsid w:val="00471D54"/>
    <w:rsid w:val="00471F14"/>
    <w:rsid w:val="0047285A"/>
    <w:rsid w:val="004748F4"/>
    <w:rsid w:val="00474920"/>
    <w:rsid w:val="00475912"/>
    <w:rsid w:val="00475976"/>
    <w:rsid w:val="004759D9"/>
    <w:rsid w:val="00476764"/>
    <w:rsid w:val="00476AC8"/>
    <w:rsid w:val="00476D79"/>
    <w:rsid w:val="004772CE"/>
    <w:rsid w:val="004772EC"/>
    <w:rsid w:val="00477377"/>
    <w:rsid w:val="0047765D"/>
    <w:rsid w:val="00477BF4"/>
    <w:rsid w:val="00477F46"/>
    <w:rsid w:val="00480707"/>
    <w:rsid w:val="00480FA9"/>
    <w:rsid w:val="00481B00"/>
    <w:rsid w:val="00481B81"/>
    <w:rsid w:val="004820B3"/>
    <w:rsid w:val="00482242"/>
    <w:rsid w:val="00482836"/>
    <w:rsid w:val="0048286B"/>
    <w:rsid w:val="00482B99"/>
    <w:rsid w:val="00482E74"/>
    <w:rsid w:val="00483326"/>
    <w:rsid w:val="00484119"/>
    <w:rsid w:val="004842CA"/>
    <w:rsid w:val="00484895"/>
    <w:rsid w:val="00484A79"/>
    <w:rsid w:val="00484DD0"/>
    <w:rsid w:val="00484F21"/>
    <w:rsid w:val="004850A3"/>
    <w:rsid w:val="00485308"/>
    <w:rsid w:val="00485A71"/>
    <w:rsid w:val="0048675E"/>
    <w:rsid w:val="0048697D"/>
    <w:rsid w:val="00486A1A"/>
    <w:rsid w:val="00486D54"/>
    <w:rsid w:val="00486E60"/>
    <w:rsid w:val="00486F05"/>
    <w:rsid w:val="0048762F"/>
    <w:rsid w:val="0048794A"/>
    <w:rsid w:val="00487E29"/>
    <w:rsid w:val="00490381"/>
    <w:rsid w:val="004903FF"/>
    <w:rsid w:val="004908C8"/>
    <w:rsid w:val="00491213"/>
    <w:rsid w:val="004915AC"/>
    <w:rsid w:val="004934CA"/>
    <w:rsid w:val="00493B58"/>
    <w:rsid w:val="00493CCA"/>
    <w:rsid w:val="0049433A"/>
    <w:rsid w:val="004944D2"/>
    <w:rsid w:val="004946F1"/>
    <w:rsid w:val="004949B8"/>
    <w:rsid w:val="00495128"/>
    <w:rsid w:val="004955BA"/>
    <w:rsid w:val="00495636"/>
    <w:rsid w:val="00496915"/>
    <w:rsid w:val="004A0034"/>
    <w:rsid w:val="004A0234"/>
    <w:rsid w:val="004A057D"/>
    <w:rsid w:val="004A11FE"/>
    <w:rsid w:val="004A12CC"/>
    <w:rsid w:val="004A165E"/>
    <w:rsid w:val="004A28E3"/>
    <w:rsid w:val="004A28F5"/>
    <w:rsid w:val="004A2ACB"/>
    <w:rsid w:val="004A3289"/>
    <w:rsid w:val="004A33EC"/>
    <w:rsid w:val="004A387A"/>
    <w:rsid w:val="004A3BD1"/>
    <w:rsid w:val="004A3D92"/>
    <w:rsid w:val="004A429C"/>
    <w:rsid w:val="004A4521"/>
    <w:rsid w:val="004A500C"/>
    <w:rsid w:val="004A519A"/>
    <w:rsid w:val="004A52EC"/>
    <w:rsid w:val="004A60E7"/>
    <w:rsid w:val="004A6349"/>
    <w:rsid w:val="004A71E7"/>
    <w:rsid w:val="004A753D"/>
    <w:rsid w:val="004A7752"/>
    <w:rsid w:val="004A7ADD"/>
    <w:rsid w:val="004A7B43"/>
    <w:rsid w:val="004A7BEB"/>
    <w:rsid w:val="004A7CFE"/>
    <w:rsid w:val="004B01B9"/>
    <w:rsid w:val="004B03C8"/>
    <w:rsid w:val="004B09AA"/>
    <w:rsid w:val="004B0CEA"/>
    <w:rsid w:val="004B0CFA"/>
    <w:rsid w:val="004B1037"/>
    <w:rsid w:val="004B1157"/>
    <w:rsid w:val="004B117C"/>
    <w:rsid w:val="004B1D6A"/>
    <w:rsid w:val="004B1E1C"/>
    <w:rsid w:val="004B23C9"/>
    <w:rsid w:val="004B2661"/>
    <w:rsid w:val="004B30CA"/>
    <w:rsid w:val="004B32CB"/>
    <w:rsid w:val="004B4025"/>
    <w:rsid w:val="004B45C1"/>
    <w:rsid w:val="004B460E"/>
    <w:rsid w:val="004B4AB0"/>
    <w:rsid w:val="004B4F08"/>
    <w:rsid w:val="004B4F28"/>
    <w:rsid w:val="004B551F"/>
    <w:rsid w:val="004B693C"/>
    <w:rsid w:val="004B6D84"/>
    <w:rsid w:val="004B7513"/>
    <w:rsid w:val="004B7AD9"/>
    <w:rsid w:val="004C0AA2"/>
    <w:rsid w:val="004C13D2"/>
    <w:rsid w:val="004C1638"/>
    <w:rsid w:val="004C1731"/>
    <w:rsid w:val="004C1E75"/>
    <w:rsid w:val="004C2087"/>
    <w:rsid w:val="004C23B8"/>
    <w:rsid w:val="004C301C"/>
    <w:rsid w:val="004C3BDD"/>
    <w:rsid w:val="004C41FA"/>
    <w:rsid w:val="004C48C7"/>
    <w:rsid w:val="004C4B3D"/>
    <w:rsid w:val="004C4DB0"/>
    <w:rsid w:val="004C64A0"/>
    <w:rsid w:val="004C6BFB"/>
    <w:rsid w:val="004C6DC9"/>
    <w:rsid w:val="004C761E"/>
    <w:rsid w:val="004C7DBB"/>
    <w:rsid w:val="004D0003"/>
    <w:rsid w:val="004D0892"/>
    <w:rsid w:val="004D0B9B"/>
    <w:rsid w:val="004D10CF"/>
    <w:rsid w:val="004D15D7"/>
    <w:rsid w:val="004D2389"/>
    <w:rsid w:val="004D2EA2"/>
    <w:rsid w:val="004D347D"/>
    <w:rsid w:val="004D3495"/>
    <w:rsid w:val="004D3A0E"/>
    <w:rsid w:val="004D4230"/>
    <w:rsid w:val="004D4423"/>
    <w:rsid w:val="004D4583"/>
    <w:rsid w:val="004D4AAB"/>
    <w:rsid w:val="004D56AD"/>
    <w:rsid w:val="004D57C9"/>
    <w:rsid w:val="004D61B3"/>
    <w:rsid w:val="004D6388"/>
    <w:rsid w:val="004D66A1"/>
    <w:rsid w:val="004D67B3"/>
    <w:rsid w:val="004D6E7A"/>
    <w:rsid w:val="004E050A"/>
    <w:rsid w:val="004E052A"/>
    <w:rsid w:val="004E0864"/>
    <w:rsid w:val="004E1F10"/>
    <w:rsid w:val="004E1F7A"/>
    <w:rsid w:val="004E2208"/>
    <w:rsid w:val="004E2301"/>
    <w:rsid w:val="004E26DE"/>
    <w:rsid w:val="004E2754"/>
    <w:rsid w:val="004E2912"/>
    <w:rsid w:val="004E2FE0"/>
    <w:rsid w:val="004E33A7"/>
    <w:rsid w:val="004E4BA6"/>
    <w:rsid w:val="004E4D44"/>
    <w:rsid w:val="004E534A"/>
    <w:rsid w:val="004E545D"/>
    <w:rsid w:val="004E5F9B"/>
    <w:rsid w:val="004E655B"/>
    <w:rsid w:val="004E65AC"/>
    <w:rsid w:val="004E68CB"/>
    <w:rsid w:val="004E7B9E"/>
    <w:rsid w:val="004F105E"/>
    <w:rsid w:val="004F1266"/>
    <w:rsid w:val="004F1364"/>
    <w:rsid w:val="004F1A3B"/>
    <w:rsid w:val="004F1DAF"/>
    <w:rsid w:val="004F226C"/>
    <w:rsid w:val="004F2304"/>
    <w:rsid w:val="004F2695"/>
    <w:rsid w:val="004F2766"/>
    <w:rsid w:val="004F2789"/>
    <w:rsid w:val="004F27CD"/>
    <w:rsid w:val="004F2942"/>
    <w:rsid w:val="004F2C2F"/>
    <w:rsid w:val="004F2F48"/>
    <w:rsid w:val="004F3411"/>
    <w:rsid w:val="004F3D5F"/>
    <w:rsid w:val="004F480A"/>
    <w:rsid w:val="004F48E0"/>
    <w:rsid w:val="004F4905"/>
    <w:rsid w:val="004F51AF"/>
    <w:rsid w:val="004F57FC"/>
    <w:rsid w:val="004F60A5"/>
    <w:rsid w:val="004F61F8"/>
    <w:rsid w:val="004F63FF"/>
    <w:rsid w:val="004F65C8"/>
    <w:rsid w:val="004F674D"/>
    <w:rsid w:val="004F7211"/>
    <w:rsid w:val="004F7F6D"/>
    <w:rsid w:val="00500D8B"/>
    <w:rsid w:val="00502B3F"/>
    <w:rsid w:val="00502EA8"/>
    <w:rsid w:val="00503238"/>
    <w:rsid w:val="00503430"/>
    <w:rsid w:val="005040B6"/>
    <w:rsid w:val="005042E4"/>
    <w:rsid w:val="005044D6"/>
    <w:rsid w:val="005048BA"/>
    <w:rsid w:val="005048DC"/>
    <w:rsid w:val="00504A28"/>
    <w:rsid w:val="00504A78"/>
    <w:rsid w:val="00504B0F"/>
    <w:rsid w:val="0050501D"/>
    <w:rsid w:val="0050509E"/>
    <w:rsid w:val="00505244"/>
    <w:rsid w:val="00505273"/>
    <w:rsid w:val="005066F1"/>
    <w:rsid w:val="00506758"/>
    <w:rsid w:val="00506BAE"/>
    <w:rsid w:val="0050796A"/>
    <w:rsid w:val="00507D60"/>
    <w:rsid w:val="00507FA7"/>
    <w:rsid w:val="00510D59"/>
    <w:rsid w:val="0051152D"/>
    <w:rsid w:val="00511660"/>
    <w:rsid w:val="00511860"/>
    <w:rsid w:val="00511B3E"/>
    <w:rsid w:val="00511CB3"/>
    <w:rsid w:val="00511F9A"/>
    <w:rsid w:val="00512FB7"/>
    <w:rsid w:val="00513722"/>
    <w:rsid w:val="00513BE6"/>
    <w:rsid w:val="00514461"/>
    <w:rsid w:val="0051460B"/>
    <w:rsid w:val="00514BE0"/>
    <w:rsid w:val="00514E4E"/>
    <w:rsid w:val="005151B5"/>
    <w:rsid w:val="00515413"/>
    <w:rsid w:val="00515414"/>
    <w:rsid w:val="00515425"/>
    <w:rsid w:val="005154EB"/>
    <w:rsid w:val="0051556F"/>
    <w:rsid w:val="005156CC"/>
    <w:rsid w:val="00516ADE"/>
    <w:rsid w:val="00516D81"/>
    <w:rsid w:val="00517168"/>
    <w:rsid w:val="00517856"/>
    <w:rsid w:val="00517A30"/>
    <w:rsid w:val="00517ADC"/>
    <w:rsid w:val="005206B2"/>
    <w:rsid w:val="00520CDD"/>
    <w:rsid w:val="00520D55"/>
    <w:rsid w:val="00520DCC"/>
    <w:rsid w:val="00520E56"/>
    <w:rsid w:val="0052133D"/>
    <w:rsid w:val="00522931"/>
    <w:rsid w:val="00522E4C"/>
    <w:rsid w:val="00523153"/>
    <w:rsid w:val="00523407"/>
    <w:rsid w:val="00523430"/>
    <w:rsid w:val="00523A05"/>
    <w:rsid w:val="00524072"/>
    <w:rsid w:val="005248BB"/>
    <w:rsid w:val="0052496E"/>
    <w:rsid w:val="00524A9D"/>
    <w:rsid w:val="00525444"/>
    <w:rsid w:val="00525491"/>
    <w:rsid w:val="005255CB"/>
    <w:rsid w:val="0052579E"/>
    <w:rsid w:val="00525891"/>
    <w:rsid w:val="005258E0"/>
    <w:rsid w:val="00526D47"/>
    <w:rsid w:val="00526DF8"/>
    <w:rsid w:val="00527391"/>
    <w:rsid w:val="00527D8F"/>
    <w:rsid w:val="00527DCF"/>
    <w:rsid w:val="00527F31"/>
    <w:rsid w:val="0053010B"/>
    <w:rsid w:val="0053177B"/>
    <w:rsid w:val="005318CD"/>
    <w:rsid w:val="0053241B"/>
    <w:rsid w:val="0053242B"/>
    <w:rsid w:val="005327CE"/>
    <w:rsid w:val="00532CEE"/>
    <w:rsid w:val="0053363E"/>
    <w:rsid w:val="0053369E"/>
    <w:rsid w:val="005336C5"/>
    <w:rsid w:val="005339A9"/>
    <w:rsid w:val="00533AF1"/>
    <w:rsid w:val="00533EC4"/>
    <w:rsid w:val="005341DC"/>
    <w:rsid w:val="00534D42"/>
    <w:rsid w:val="00534D92"/>
    <w:rsid w:val="00535646"/>
    <w:rsid w:val="005356C7"/>
    <w:rsid w:val="00535E4D"/>
    <w:rsid w:val="005368FC"/>
    <w:rsid w:val="005372B0"/>
    <w:rsid w:val="00540BCE"/>
    <w:rsid w:val="00541053"/>
    <w:rsid w:val="005413DD"/>
    <w:rsid w:val="005416E8"/>
    <w:rsid w:val="00541F28"/>
    <w:rsid w:val="00542333"/>
    <w:rsid w:val="0054241F"/>
    <w:rsid w:val="00542630"/>
    <w:rsid w:val="005428C8"/>
    <w:rsid w:val="00542F94"/>
    <w:rsid w:val="0054359F"/>
    <w:rsid w:val="0054374A"/>
    <w:rsid w:val="005440ED"/>
    <w:rsid w:val="005440F9"/>
    <w:rsid w:val="0054433A"/>
    <w:rsid w:val="00544698"/>
    <w:rsid w:val="00544927"/>
    <w:rsid w:val="00545B66"/>
    <w:rsid w:val="0054605F"/>
    <w:rsid w:val="005461AD"/>
    <w:rsid w:val="00546C8E"/>
    <w:rsid w:val="00546FC8"/>
    <w:rsid w:val="0054746D"/>
    <w:rsid w:val="00547799"/>
    <w:rsid w:val="00547860"/>
    <w:rsid w:val="005507C0"/>
    <w:rsid w:val="00550974"/>
    <w:rsid w:val="005520A4"/>
    <w:rsid w:val="00552712"/>
    <w:rsid w:val="0055285E"/>
    <w:rsid w:val="00552A5F"/>
    <w:rsid w:val="005535E4"/>
    <w:rsid w:val="005538D4"/>
    <w:rsid w:val="00553950"/>
    <w:rsid w:val="005539D0"/>
    <w:rsid w:val="00553A41"/>
    <w:rsid w:val="00554D2C"/>
    <w:rsid w:val="00555406"/>
    <w:rsid w:val="00555834"/>
    <w:rsid w:val="00555F01"/>
    <w:rsid w:val="005563BD"/>
    <w:rsid w:val="005565CA"/>
    <w:rsid w:val="005568CE"/>
    <w:rsid w:val="00556919"/>
    <w:rsid w:val="00557186"/>
    <w:rsid w:val="00557529"/>
    <w:rsid w:val="0055767F"/>
    <w:rsid w:val="005601CB"/>
    <w:rsid w:val="00560208"/>
    <w:rsid w:val="00560489"/>
    <w:rsid w:val="00560A92"/>
    <w:rsid w:val="00561102"/>
    <w:rsid w:val="0056176B"/>
    <w:rsid w:val="005621E5"/>
    <w:rsid w:val="00562AAE"/>
    <w:rsid w:val="00562C42"/>
    <w:rsid w:val="00562D62"/>
    <w:rsid w:val="005636E6"/>
    <w:rsid w:val="00563BB1"/>
    <w:rsid w:val="00564572"/>
    <w:rsid w:val="00564806"/>
    <w:rsid w:val="00564932"/>
    <w:rsid w:val="00564C5A"/>
    <w:rsid w:val="00564E0C"/>
    <w:rsid w:val="0056508A"/>
    <w:rsid w:val="005650FE"/>
    <w:rsid w:val="0056516B"/>
    <w:rsid w:val="00565867"/>
    <w:rsid w:val="00565A4A"/>
    <w:rsid w:val="005660A3"/>
    <w:rsid w:val="005663AE"/>
    <w:rsid w:val="00566C0C"/>
    <w:rsid w:val="00566CE5"/>
    <w:rsid w:val="00566E2E"/>
    <w:rsid w:val="005673C0"/>
    <w:rsid w:val="0056796F"/>
    <w:rsid w:val="005679A9"/>
    <w:rsid w:val="00567B81"/>
    <w:rsid w:val="005705AF"/>
    <w:rsid w:val="00570992"/>
    <w:rsid w:val="0057212F"/>
    <w:rsid w:val="005722AA"/>
    <w:rsid w:val="00573A83"/>
    <w:rsid w:val="00573B2C"/>
    <w:rsid w:val="00573C31"/>
    <w:rsid w:val="0057434D"/>
    <w:rsid w:val="00574D47"/>
    <w:rsid w:val="0057511E"/>
    <w:rsid w:val="00575852"/>
    <w:rsid w:val="00575F71"/>
    <w:rsid w:val="00576078"/>
    <w:rsid w:val="00576261"/>
    <w:rsid w:val="005762F3"/>
    <w:rsid w:val="0057668B"/>
    <w:rsid w:val="00576993"/>
    <w:rsid w:val="00576F0E"/>
    <w:rsid w:val="00577335"/>
    <w:rsid w:val="005774B8"/>
    <w:rsid w:val="00577AA5"/>
    <w:rsid w:val="00577FB4"/>
    <w:rsid w:val="00577FF8"/>
    <w:rsid w:val="00580498"/>
    <w:rsid w:val="00580B26"/>
    <w:rsid w:val="0058138F"/>
    <w:rsid w:val="00581407"/>
    <w:rsid w:val="0058155D"/>
    <w:rsid w:val="0058159D"/>
    <w:rsid w:val="00581C57"/>
    <w:rsid w:val="00581E03"/>
    <w:rsid w:val="00582039"/>
    <w:rsid w:val="0058240E"/>
    <w:rsid w:val="00582821"/>
    <w:rsid w:val="00582A23"/>
    <w:rsid w:val="00582ECE"/>
    <w:rsid w:val="005830A5"/>
    <w:rsid w:val="00583985"/>
    <w:rsid w:val="005842B4"/>
    <w:rsid w:val="0058434F"/>
    <w:rsid w:val="00585086"/>
    <w:rsid w:val="00585978"/>
    <w:rsid w:val="0058655B"/>
    <w:rsid w:val="00586986"/>
    <w:rsid w:val="0058735D"/>
    <w:rsid w:val="00587CF1"/>
    <w:rsid w:val="00587D09"/>
    <w:rsid w:val="00587D0B"/>
    <w:rsid w:val="00587FE6"/>
    <w:rsid w:val="00590020"/>
    <w:rsid w:val="00590188"/>
    <w:rsid w:val="005902A7"/>
    <w:rsid w:val="0059030C"/>
    <w:rsid w:val="005903AE"/>
    <w:rsid w:val="00590453"/>
    <w:rsid w:val="0059062E"/>
    <w:rsid w:val="00590FA2"/>
    <w:rsid w:val="005910F7"/>
    <w:rsid w:val="00591217"/>
    <w:rsid w:val="00591372"/>
    <w:rsid w:val="00593176"/>
    <w:rsid w:val="00593B78"/>
    <w:rsid w:val="00593EB8"/>
    <w:rsid w:val="00594006"/>
    <w:rsid w:val="00594D78"/>
    <w:rsid w:val="00594E72"/>
    <w:rsid w:val="00594F41"/>
    <w:rsid w:val="00595303"/>
    <w:rsid w:val="00595383"/>
    <w:rsid w:val="005953AD"/>
    <w:rsid w:val="00595829"/>
    <w:rsid w:val="00595956"/>
    <w:rsid w:val="00595AB2"/>
    <w:rsid w:val="00596089"/>
    <w:rsid w:val="00596126"/>
    <w:rsid w:val="005966AC"/>
    <w:rsid w:val="00596C49"/>
    <w:rsid w:val="00596CBC"/>
    <w:rsid w:val="00596ED0"/>
    <w:rsid w:val="00597062"/>
    <w:rsid w:val="005978F3"/>
    <w:rsid w:val="00597AEE"/>
    <w:rsid w:val="00597EC5"/>
    <w:rsid w:val="005A000E"/>
    <w:rsid w:val="005A0B15"/>
    <w:rsid w:val="005A0F75"/>
    <w:rsid w:val="005A11DA"/>
    <w:rsid w:val="005A172C"/>
    <w:rsid w:val="005A1EFF"/>
    <w:rsid w:val="005A2877"/>
    <w:rsid w:val="005A2E05"/>
    <w:rsid w:val="005A3142"/>
    <w:rsid w:val="005A3295"/>
    <w:rsid w:val="005A3B00"/>
    <w:rsid w:val="005A3B39"/>
    <w:rsid w:val="005A47EA"/>
    <w:rsid w:val="005A4916"/>
    <w:rsid w:val="005A4CF6"/>
    <w:rsid w:val="005A5017"/>
    <w:rsid w:val="005A58D7"/>
    <w:rsid w:val="005A59C2"/>
    <w:rsid w:val="005A5AE8"/>
    <w:rsid w:val="005A5B4F"/>
    <w:rsid w:val="005A5CE9"/>
    <w:rsid w:val="005A64F0"/>
    <w:rsid w:val="005A6710"/>
    <w:rsid w:val="005A6FCB"/>
    <w:rsid w:val="005A764D"/>
    <w:rsid w:val="005A7B40"/>
    <w:rsid w:val="005A7F6C"/>
    <w:rsid w:val="005B01BA"/>
    <w:rsid w:val="005B0BC6"/>
    <w:rsid w:val="005B0BE0"/>
    <w:rsid w:val="005B13CF"/>
    <w:rsid w:val="005B16F4"/>
    <w:rsid w:val="005B186D"/>
    <w:rsid w:val="005B1A88"/>
    <w:rsid w:val="005B312E"/>
    <w:rsid w:val="005B3311"/>
    <w:rsid w:val="005B3FE6"/>
    <w:rsid w:val="005B4F49"/>
    <w:rsid w:val="005B508D"/>
    <w:rsid w:val="005B5A07"/>
    <w:rsid w:val="005B5B2B"/>
    <w:rsid w:val="005B5EA2"/>
    <w:rsid w:val="005B6027"/>
    <w:rsid w:val="005B62EC"/>
    <w:rsid w:val="005B64EB"/>
    <w:rsid w:val="005B6D19"/>
    <w:rsid w:val="005B6E85"/>
    <w:rsid w:val="005B74E2"/>
    <w:rsid w:val="005C019C"/>
    <w:rsid w:val="005C022B"/>
    <w:rsid w:val="005C0370"/>
    <w:rsid w:val="005C03FE"/>
    <w:rsid w:val="005C047E"/>
    <w:rsid w:val="005C0EAD"/>
    <w:rsid w:val="005C11FA"/>
    <w:rsid w:val="005C1327"/>
    <w:rsid w:val="005C134B"/>
    <w:rsid w:val="005C1B19"/>
    <w:rsid w:val="005C2186"/>
    <w:rsid w:val="005C2330"/>
    <w:rsid w:val="005C2397"/>
    <w:rsid w:val="005C261D"/>
    <w:rsid w:val="005C2880"/>
    <w:rsid w:val="005C29B5"/>
    <w:rsid w:val="005C29E5"/>
    <w:rsid w:val="005C3754"/>
    <w:rsid w:val="005C3781"/>
    <w:rsid w:val="005C3955"/>
    <w:rsid w:val="005C401C"/>
    <w:rsid w:val="005C4345"/>
    <w:rsid w:val="005C4771"/>
    <w:rsid w:val="005C54AB"/>
    <w:rsid w:val="005C5852"/>
    <w:rsid w:val="005C5860"/>
    <w:rsid w:val="005C602E"/>
    <w:rsid w:val="005C6411"/>
    <w:rsid w:val="005C708B"/>
    <w:rsid w:val="005D0033"/>
    <w:rsid w:val="005D0461"/>
    <w:rsid w:val="005D07B8"/>
    <w:rsid w:val="005D0EDF"/>
    <w:rsid w:val="005D1488"/>
    <w:rsid w:val="005D1A7A"/>
    <w:rsid w:val="005D1C5F"/>
    <w:rsid w:val="005D1CF7"/>
    <w:rsid w:val="005D1F2D"/>
    <w:rsid w:val="005D1FCD"/>
    <w:rsid w:val="005D202C"/>
    <w:rsid w:val="005D222D"/>
    <w:rsid w:val="005D2855"/>
    <w:rsid w:val="005D29B0"/>
    <w:rsid w:val="005D2A2C"/>
    <w:rsid w:val="005D2EBF"/>
    <w:rsid w:val="005D2EDD"/>
    <w:rsid w:val="005D3630"/>
    <w:rsid w:val="005D39B6"/>
    <w:rsid w:val="005D3ACC"/>
    <w:rsid w:val="005D3BF9"/>
    <w:rsid w:val="005D3D3A"/>
    <w:rsid w:val="005D3D84"/>
    <w:rsid w:val="005D409C"/>
    <w:rsid w:val="005D4D0E"/>
    <w:rsid w:val="005D5233"/>
    <w:rsid w:val="005D52B7"/>
    <w:rsid w:val="005D538A"/>
    <w:rsid w:val="005D59D4"/>
    <w:rsid w:val="005D5C4D"/>
    <w:rsid w:val="005D5D8E"/>
    <w:rsid w:val="005D6659"/>
    <w:rsid w:val="005D6C52"/>
    <w:rsid w:val="005D710C"/>
    <w:rsid w:val="005D7559"/>
    <w:rsid w:val="005E0658"/>
    <w:rsid w:val="005E0BAE"/>
    <w:rsid w:val="005E0D72"/>
    <w:rsid w:val="005E0E65"/>
    <w:rsid w:val="005E12E4"/>
    <w:rsid w:val="005E1970"/>
    <w:rsid w:val="005E1C0E"/>
    <w:rsid w:val="005E25A5"/>
    <w:rsid w:val="005E28C7"/>
    <w:rsid w:val="005E3050"/>
    <w:rsid w:val="005E3191"/>
    <w:rsid w:val="005E359F"/>
    <w:rsid w:val="005E36FF"/>
    <w:rsid w:val="005E42BD"/>
    <w:rsid w:val="005E4CA9"/>
    <w:rsid w:val="005E5779"/>
    <w:rsid w:val="005E5941"/>
    <w:rsid w:val="005E5BAA"/>
    <w:rsid w:val="005E6B6C"/>
    <w:rsid w:val="005E6EAF"/>
    <w:rsid w:val="005E734A"/>
    <w:rsid w:val="005F042C"/>
    <w:rsid w:val="005F075E"/>
    <w:rsid w:val="005F0A0F"/>
    <w:rsid w:val="005F0AD3"/>
    <w:rsid w:val="005F1883"/>
    <w:rsid w:val="005F1EBA"/>
    <w:rsid w:val="005F27E8"/>
    <w:rsid w:val="005F27FA"/>
    <w:rsid w:val="005F29CA"/>
    <w:rsid w:val="005F3029"/>
    <w:rsid w:val="005F357E"/>
    <w:rsid w:val="005F36BF"/>
    <w:rsid w:val="005F39BC"/>
    <w:rsid w:val="005F3F18"/>
    <w:rsid w:val="005F42A8"/>
    <w:rsid w:val="005F4A8A"/>
    <w:rsid w:val="005F4B60"/>
    <w:rsid w:val="005F4F5D"/>
    <w:rsid w:val="005F61E3"/>
    <w:rsid w:val="005F68E7"/>
    <w:rsid w:val="005F6F65"/>
    <w:rsid w:val="005F774E"/>
    <w:rsid w:val="005F7C3A"/>
    <w:rsid w:val="005F7C82"/>
    <w:rsid w:val="005F7D12"/>
    <w:rsid w:val="006001F8"/>
    <w:rsid w:val="006005E4"/>
    <w:rsid w:val="00600963"/>
    <w:rsid w:val="00600A24"/>
    <w:rsid w:val="00600D21"/>
    <w:rsid w:val="006023AA"/>
    <w:rsid w:val="006023BF"/>
    <w:rsid w:val="00602E2C"/>
    <w:rsid w:val="00604297"/>
    <w:rsid w:val="006043F9"/>
    <w:rsid w:val="0060452F"/>
    <w:rsid w:val="00604D84"/>
    <w:rsid w:val="00604F2E"/>
    <w:rsid w:val="00605436"/>
    <w:rsid w:val="0060550F"/>
    <w:rsid w:val="00605A15"/>
    <w:rsid w:val="00605D8D"/>
    <w:rsid w:val="00606141"/>
    <w:rsid w:val="00606A91"/>
    <w:rsid w:val="00606D4F"/>
    <w:rsid w:val="00607563"/>
    <w:rsid w:val="00607702"/>
    <w:rsid w:val="00607722"/>
    <w:rsid w:val="00607A98"/>
    <w:rsid w:val="00607CEE"/>
    <w:rsid w:val="00610C40"/>
    <w:rsid w:val="00610D0F"/>
    <w:rsid w:val="0061172D"/>
    <w:rsid w:val="00611813"/>
    <w:rsid w:val="00611A6D"/>
    <w:rsid w:val="00611BA8"/>
    <w:rsid w:val="00611C93"/>
    <w:rsid w:val="0061260C"/>
    <w:rsid w:val="0061274A"/>
    <w:rsid w:val="00612F0D"/>
    <w:rsid w:val="00613DB8"/>
    <w:rsid w:val="00613EE2"/>
    <w:rsid w:val="00614287"/>
    <w:rsid w:val="006142F3"/>
    <w:rsid w:val="00614898"/>
    <w:rsid w:val="00614A80"/>
    <w:rsid w:val="00614AB0"/>
    <w:rsid w:val="00614F1A"/>
    <w:rsid w:val="00615994"/>
    <w:rsid w:val="006160CC"/>
    <w:rsid w:val="0061641C"/>
    <w:rsid w:val="00616905"/>
    <w:rsid w:val="0061696D"/>
    <w:rsid w:val="00616AA7"/>
    <w:rsid w:val="00616B7B"/>
    <w:rsid w:val="006170C8"/>
    <w:rsid w:val="006170F7"/>
    <w:rsid w:val="00617574"/>
    <w:rsid w:val="00617716"/>
    <w:rsid w:val="0061798D"/>
    <w:rsid w:val="00620325"/>
    <w:rsid w:val="00620CA1"/>
    <w:rsid w:val="00620D5B"/>
    <w:rsid w:val="0062116B"/>
    <w:rsid w:val="00621A98"/>
    <w:rsid w:val="00622222"/>
    <w:rsid w:val="00622493"/>
    <w:rsid w:val="00622CC0"/>
    <w:rsid w:val="00622EDE"/>
    <w:rsid w:val="00623420"/>
    <w:rsid w:val="00623B1A"/>
    <w:rsid w:val="006241D7"/>
    <w:rsid w:val="0062439C"/>
    <w:rsid w:val="00624F2C"/>
    <w:rsid w:val="0062501A"/>
    <w:rsid w:val="006259D1"/>
    <w:rsid w:val="00625A2B"/>
    <w:rsid w:val="00626211"/>
    <w:rsid w:val="00626A40"/>
    <w:rsid w:val="00626D79"/>
    <w:rsid w:val="00626E7D"/>
    <w:rsid w:val="0062705A"/>
    <w:rsid w:val="00627248"/>
    <w:rsid w:val="0062777C"/>
    <w:rsid w:val="0062791B"/>
    <w:rsid w:val="006312D3"/>
    <w:rsid w:val="0063177B"/>
    <w:rsid w:val="0063180F"/>
    <w:rsid w:val="00631923"/>
    <w:rsid w:val="00631964"/>
    <w:rsid w:val="00631F7C"/>
    <w:rsid w:val="0063200C"/>
    <w:rsid w:val="00632983"/>
    <w:rsid w:val="00632C12"/>
    <w:rsid w:val="006333BC"/>
    <w:rsid w:val="006344CD"/>
    <w:rsid w:val="0063458B"/>
    <w:rsid w:val="00635AEC"/>
    <w:rsid w:val="00636866"/>
    <w:rsid w:val="006377F0"/>
    <w:rsid w:val="00637E30"/>
    <w:rsid w:val="00637E3D"/>
    <w:rsid w:val="006400D6"/>
    <w:rsid w:val="00640375"/>
    <w:rsid w:val="0064077E"/>
    <w:rsid w:val="00641577"/>
    <w:rsid w:val="00641587"/>
    <w:rsid w:val="0064176E"/>
    <w:rsid w:val="00642823"/>
    <w:rsid w:val="0064321C"/>
    <w:rsid w:val="00643676"/>
    <w:rsid w:val="00643F9E"/>
    <w:rsid w:val="0064424A"/>
    <w:rsid w:val="0064432A"/>
    <w:rsid w:val="006443E6"/>
    <w:rsid w:val="00645836"/>
    <w:rsid w:val="00645B73"/>
    <w:rsid w:val="00645E96"/>
    <w:rsid w:val="00646006"/>
    <w:rsid w:val="006465CB"/>
    <w:rsid w:val="00646EEB"/>
    <w:rsid w:val="006472CC"/>
    <w:rsid w:val="0064766A"/>
    <w:rsid w:val="006478DC"/>
    <w:rsid w:val="00647B74"/>
    <w:rsid w:val="00650847"/>
    <w:rsid w:val="00650A90"/>
    <w:rsid w:val="00650AC5"/>
    <w:rsid w:val="0065122F"/>
    <w:rsid w:val="00651475"/>
    <w:rsid w:val="00651899"/>
    <w:rsid w:val="00651BDC"/>
    <w:rsid w:val="00652438"/>
    <w:rsid w:val="00652CA9"/>
    <w:rsid w:val="00652FC7"/>
    <w:rsid w:val="0065325D"/>
    <w:rsid w:val="00653518"/>
    <w:rsid w:val="00653552"/>
    <w:rsid w:val="00653955"/>
    <w:rsid w:val="00654C7D"/>
    <w:rsid w:val="0065507F"/>
    <w:rsid w:val="00655DE3"/>
    <w:rsid w:val="006561FF"/>
    <w:rsid w:val="0065638F"/>
    <w:rsid w:val="006567CE"/>
    <w:rsid w:val="0065710F"/>
    <w:rsid w:val="00657478"/>
    <w:rsid w:val="006575F5"/>
    <w:rsid w:val="006579F2"/>
    <w:rsid w:val="00657BEF"/>
    <w:rsid w:val="00657C2C"/>
    <w:rsid w:val="00657CAB"/>
    <w:rsid w:val="00660299"/>
    <w:rsid w:val="0066089C"/>
    <w:rsid w:val="00660B10"/>
    <w:rsid w:val="00661741"/>
    <w:rsid w:val="00661CD6"/>
    <w:rsid w:val="006622D0"/>
    <w:rsid w:val="006624DE"/>
    <w:rsid w:val="00663715"/>
    <w:rsid w:val="00663874"/>
    <w:rsid w:val="00663B0C"/>
    <w:rsid w:val="006645BF"/>
    <w:rsid w:val="00664714"/>
    <w:rsid w:val="00664763"/>
    <w:rsid w:val="00664960"/>
    <w:rsid w:val="00664E45"/>
    <w:rsid w:val="0066526A"/>
    <w:rsid w:val="00665B6C"/>
    <w:rsid w:val="00665CE6"/>
    <w:rsid w:val="00665FBF"/>
    <w:rsid w:val="00666755"/>
    <w:rsid w:val="006673D3"/>
    <w:rsid w:val="006678AE"/>
    <w:rsid w:val="006701EB"/>
    <w:rsid w:val="00670377"/>
    <w:rsid w:val="00670666"/>
    <w:rsid w:val="0067078F"/>
    <w:rsid w:val="00670E83"/>
    <w:rsid w:val="00671773"/>
    <w:rsid w:val="0067180C"/>
    <w:rsid w:val="00672180"/>
    <w:rsid w:val="006721D4"/>
    <w:rsid w:val="006725D7"/>
    <w:rsid w:val="00672A8A"/>
    <w:rsid w:val="0067305F"/>
    <w:rsid w:val="00674D30"/>
    <w:rsid w:val="00675A60"/>
    <w:rsid w:val="006760A1"/>
    <w:rsid w:val="0067645A"/>
    <w:rsid w:val="006765F8"/>
    <w:rsid w:val="00676AE4"/>
    <w:rsid w:val="006772E7"/>
    <w:rsid w:val="0067782B"/>
    <w:rsid w:val="00677842"/>
    <w:rsid w:val="00677906"/>
    <w:rsid w:val="00677C73"/>
    <w:rsid w:val="00680515"/>
    <w:rsid w:val="00680C11"/>
    <w:rsid w:val="00680E60"/>
    <w:rsid w:val="00680F4A"/>
    <w:rsid w:val="00681630"/>
    <w:rsid w:val="00681E1A"/>
    <w:rsid w:val="00681E48"/>
    <w:rsid w:val="0068210C"/>
    <w:rsid w:val="00682292"/>
    <w:rsid w:val="00682536"/>
    <w:rsid w:val="00682A1A"/>
    <w:rsid w:val="00682D53"/>
    <w:rsid w:val="006832FB"/>
    <w:rsid w:val="006839A1"/>
    <w:rsid w:val="006840D7"/>
    <w:rsid w:val="0068449A"/>
    <w:rsid w:val="0068464A"/>
    <w:rsid w:val="00684A9E"/>
    <w:rsid w:val="00684B10"/>
    <w:rsid w:val="00685193"/>
    <w:rsid w:val="006857EA"/>
    <w:rsid w:val="00685A9E"/>
    <w:rsid w:val="00685D7D"/>
    <w:rsid w:val="00686AE4"/>
    <w:rsid w:val="00686DF7"/>
    <w:rsid w:val="00687034"/>
    <w:rsid w:val="006873AA"/>
    <w:rsid w:val="006874AA"/>
    <w:rsid w:val="00690670"/>
    <w:rsid w:val="006907EF"/>
    <w:rsid w:val="00690929"/>
    <w:rsid w:val="00690B5E"/>
    <w:rsid w:val="006911AC"/>
    <w:rsid w:val="006919F2"/>
    <w:rsid w:val="00691FAE"/>
    <w:rsid w:val="006920B0"/>
    <w:rsid w:val="00692183"/>
    <w:rsid w:val="00692991"/>
    <w:rsid w:val="006932A5"/>
    <w:rsid w:val="006934C7"/>
    <w:rsid w:val="0069372A"/>
    <w:rsid w:val="006938FE"/>
    <w:rsid w:val="00693A22"/>
    <w:rsid w:val="00693C9A"/>
    <w:rsid w:val="006941B8"/>
    <w:rsid w:val="006948EC"/>
    <w:rsid w:val="0069514B"/>
    <w:rsid w:val="00695BDD"/>
    <w:rsid w:val="00695C07"/>
    <w:rsid w:val="00695E5A"/>
    <w:rsid w:val="0069614F"/>
    <w:rsid w:val="0069694E"/>
    <w:rsid w:val="00696D69"/>
    <w:rsid w:val="00697166"/>
    <w:rsid w:val="0069738F"/>
    <w:rsid w:val="00697FAA"/>
    <w:rsid w:val="006A0891"/>
    <w:rsid w:val="006A0B53"/>
    <w:rsid w:val="006A13ED"/>
    <w:rsid w:val="006A1503"/>
    <w:rsid w:val="006A190F"/>
    <w:rsid w:val="006A1913"/>
    <w:rsid w:val="006A24AD"/>
    <w:rsid w:val="006A265E"/>
    <w:rsid w:val="006A273A"/>
    <w:rsid w:val="006A346E"/>
    <w:rsid w:val="006A3523"/>
    <w:rsid w:val="006A36CA"/>
    <w:rsid w:val="006A3981"/>
    <w:rsid w:val="006A3B1E"/>
    <w:rsid w:val="006A3CBF"/>
    <w:rsid w:val="006A3F0C"/>
    <w:rsid w:val="006A415C"/>
    <w:rsid w:val="006A45A5"/>
    <w:rsid w:val="006A46C1"/>
    <w:rsid w:val="006A5226"/>
    <w:rsid w:val="006A6058"/>
    <w:rsid w:val="006A64E2"/>
    <w:rsid w:val="006A735C"/>
    <w:rsid w:val="006A7478"/>
    <w:rsid w:val="006A7CD9"/>
    <w:rsid w:val="006A7ED7"/>
    <w:rsid w:val="006B036D"/>
    <w:rsid w:val="006B039C"/>
    <w:rsid w:val="006B0525"/>
    <w:rsid w:val="006B0A7B"/>
    <w:rsid w:val="006B0DDA"/>
    <w:rsid w:val="006B11D4"/>
    <w:rsid w:val="006B157D"/>
    <w:rsid w:val="006B15EA"/>
    <w:rsid w:val="006B1D27"/>
    <w:rsid w:val="006B2432"/>
    <w:rsid w:val="006B24AE"/>
    <w:rsid w:val="006B39D8"/>
    <w:rsid w:val="006B3C35"/>
    <w:rsid w:val="006B4A62"/>
    <w:rsid w:val="006B5844"/>
    <w:rsid w:val="006B5975"/>
    <w:rsid w:val="006B5EB0"/>
    <w:rsid w:val="006B6078"/>
    <w:rsid w:val="006B689B"/>
    <w:rsid w:val="006B6AFC"/>
    <w:rsid w:val="006B6C9F"/>
    <w:rsid w:val="006B7357"/>
    <w:rsid w:val="006C04DC"/>
    <w:rsid w:val="006C1082"/>
    <w:rsid w:val="006C10BF"/>
    <w:rsid w:val="006C1953"/>
    <w:rsid w:val="006C1AAC"/>
    <w:rsid w:val="006C1ACA"/>
    <w:rsid w:val="006C2041"/>
    <w:rsid w:val="006C2230"/>
    <w:rsid w:val="006C2294"/>
    <w:rsid w:val="006C24D8"/>
    <w:rsid w:val="006C2890"/>
    <w:rsid w:val="006C2A2F"/>
    <w:rsid w:val="006C2B96"/>
    <w:rsid w:val="006C2EB4"/>
    <w:rsid w:val="006C31BF"/>
    <w:rsid w:val="006C327A"/>
    <w:rsid w:val="006C3FF6"/>
    <w:rsid w:val="006C45AA"/>
    <w:rsid w:val="006C554B"/>
    <w:rsid w:val="006C58C5"/>
    <w:rsid w:val="006C599B"/>
    <w:rsid w:val="006C5F40"/>
    <w:rsid w:val="006C621C"/>
    <w:rsid w:val="006D00A3"/>
    <w:rsid w:val="006D00AF"/>
    <w:rsid w:val="006D0277"/>
    <w:rsid w:val="006D02FC"/>
    <w:rsid w:val="006D0544"/>
    <w:rsid w:val="006D096B"/>
    <w:rsid w:val="006D0D7F"/>
    <w:rsid w:val="006D1583"/>
    <w:rsid w:val="006D1702"/>
    <w:rsid w:val="006D1BC8"/>
    <w:rsid w:val="006D1FEC"/>
    <w:rsid w:val="006D2031"/>
    <w:rsid w:val="006D23B8"/>
    <w:rsid w:val="006D299B"/>
    <w:rsid w:val="006D2E01"/>
    <w:rsid w:val="006D2E9B"/>
    <w:rsid w:val="006D2EC2"/>
    <w:rsid w:val="006D2F5B"/>
    <w:rsid w:val="006D2F98"/>
    <w:rsid w:val="006D3846"/>
    <w:rsid w:val="006D446E"/>
    <w:rsid w:val="006D4A1A"/>
    <w:rsid w:val="006D4A5A"/>
    <w:rsid w:val="006D4B2E"/>
    <w:rsid w:val="006D55BE"/>
    <w:rsid w:val="006D6265"/>
    <w:rsid w:val="006D64D9"/>
    <w:rsid w:val="006D6A18"/>
    <w:rsid w:val="006D6BB5"/>
    <w:rsid w:val="006D71D0"/>
    <w:rsid w:val="006D726D"/>
    <w:rsid w:val="006D75EB"/>
    <w:rsid w:val="006D7B38"/>
    <w:rsid w:val="006D7BFC"/>
    <w:rsid w:val="006D7E43"/>
    <w:rsid w:val="006D7FA1"/>
    <w:rsid w:val="006E0CCC"/>
    <w:rsid w:val="006E23F1"/>
    <w:rsid w:val="006E2B92"/>
    <w:rsid w:val="006E326A"/>
    <w:rsid w:val="006E35A8"/>
    <w:rsid w:val="006E3AEA"/>
    <w:rsid w:val="006E4F56"/>
    <w:rsid w:val="006E5050"/>
    <w:rsid w:val="006E5A34"/>
    <w:rsid w:val="006E5F73"/>
    <w:rsid w:val="006E66C7"/>
    <w:rsid w:val="006E6866"/>
    <w:rsid w:val="006E6EC5"/>
    <w:rsid w:val="006E6EE0"/>
    <w:rsid w:val="006E70B0"/>
    <w:rsid w:val="006E76BA"/>
    <w:rsid w:val="006E77A6"/>
    <w:rsid w:val="006F0008"/>
    <w:rsid w:val="006F0204"/>
    <w:rsid w:val="006F0746"/>
    <w:rsid w:val="006F1672"/>
    <w:rsid w:val="006F186C"/>
    <w:rsid w:val="006F1C57"/>
    <w:rsid w:val="006F1E06"/>
    <w:rsid w:val="006F2C8C"/>
    <w:rsid w:val="006F2E6A"/>
    <w:rsid w:val="006F347C"/>
    <w:rsid w:val="006F46E3"/>
    <w:rsid w:val="006F4704"/>
    <w:rsid w:val="006F48BF"/>
    <w:rsid w:val="006F4AE1"/>
    <w:rsid w:val="006F4B7B"/>
    <w:rsid w:val="006F4EC9"/>
    <w:rsid w:val="006F4F3B"/>
    <w:rsid w:val="006F500E"/>
    <w:rsid w:val="006F62F0"/>
    <w:rsid w:val="006F67EB"/>
    <w:rsid w:val="006F6C6D"/>
    <w:rsid w:val="006F6F42"/>
    <w:rsid w:val="00700986"/>
    <w:rsid w:val="00700BDD"/>
    <w:rsid w:val="00700E78"/>
    <w:rsid w:val="00703631"/>
    <w:rsid w:val="00703685"/>
    <w:rsid w:val="007036AF"/>
    <w:rsid w:val="007039B1"/>
    <w:rsid w:val="00703B54"/>
    <w:rsid w:val="00704969"/>
    <w:rsid w:val="00704A2C"/>
    <w:rsid w:val="0070502C"/>
    <w:rsid w:val="00705AF2"/>
    <w:rsid w:val="00705D1E"/>
    <w:rsid w:val="00705E56"/>
    <w:rsid w:val="00706604"/>
    <w:rsid w:val="00706734"/>
    <w:rsid w:val="00706CD4"/>
    <w:rsid w:val="007074FD"/>
    <w:rsid w:val="007075AC"/>
    <w:rsid w:val="007076DD"/>
    <w:rsid w:val="0070798C"/>
    <w:rsid w:val="00707AD0"/>
    <w:rsid w:val="00707E63"/>
    <w:rsid w:val="00710392"/>
    <w:rsid w:val="00710C72"/>
    <w:rsid w:val="00710CC5"/>
    <w:rsid w:val="0071103C"/>
    <w:rsid w:val="007116BD"/>
    <w:rsid w:val="00711DA1"/>
    <w:rsid w:val="00711FC2"/>
    <w:rsid w:val="00712A73"/>
    <w:rsid w:val="00712C2F"/>
    <w:rsid w:val="00712F4C"/>
    <w:rsid w:val="007144C0"/>
    <w:rsid w:val="00715D91"/>
    <w:rsid w:val="00715D98"/>
    <w:rsid w:val="007164EE"/>
    <w:rsid w:val="00716902"/>
    <w:rsid w:val="00717435"/>
    <w:rsid w:val="00717632"/>
    <w:rsid w:val="0071790E"/>
    <w:rsid w:val="0071796A"/>
    <w:rsid w:val="00720592"/>
    <w:rsid w:val="00720773"/>
    <w:rsid w:val="00720866"/>
    <w:rsid w:val="007208C4"/>
    <w:rsid w:val="00720D81"/>
    <w:rsid w:val="007211C4"/>
    <w:rsid w:val="007216BD"/>
    <w:rsid w:val="00721D5B"/>
    <w:rsid w:val="00721DAA"/>
    <w:rsid w:val="00721E50"/>
    <w:rsid w:val="0072235A"/>
    <w:rsid w:val="007223B3"/>
    <w:rsid w:val="0072253F"/>
    <w:rsid w:val="007226F8"/>
    <w:rsid w:val="00722FB0"/>
    <w:rsid w:val="00723860"/>
    <w:rsid w:val="00724451"/>
    <w:rsid w:val="00724529"/>
    <w:rsid w:val="007252E6"/>
    <w:rsid w:val="007254E5"/>
    <w:rsid w:val="00725AAD"/>
    <w:rsid w:val="007266D3"/>
    <w:rsid w:val="007268F5"/>
    <w:rsid w:val="00726B09"/>
    <w:rsid w:val="00726C57"/>
    <w:rsid w:val="00726E1A"/>
    <w:rsid w:val="00727287"/>
    <w:rsid w:val="00727E25"/>
    <w:rsid w:val="00730334"/>
    <w:rsid w:val="007309C6"/>
    <w:rsid w:val="00730A3B"/>
    <w:rsid w:val="00731792"/>
    <w:rsid w:val="00731CC3"/>
    <w:rsid w:val="00731CCD"/>
    <w:rsid w:val="00732043"/>
    <w:rsid w:val="00732067"/>
    <w:rsid w:val="00733A4D"/>
    <w:rsid w:val="00733BDA"/>
    <w:rsid w:val="00733BEA"/>
    <w:rsid w:val="00733D30"/>
    <w:rsid w:val="00733D97"/>
    <w:rsid w:val="0073404A"/>
    <w:rsid w:val="00734AB9"/>
    <w:rsid w:val="00734EE8"/>
    <w:rsid w:val="0073500A"/>
    <w:rsid w:val="00735164"/>
    <w:rsid w:val="0073586D"/>
    <w:rsid w:val="00736AAD"/>
    <w:rsid w:val="00736E26"/>
    <w:rsid w:val="00737199"/>
    <w:rsid w:val="007371D5"/>
    <w:rsid w:val="007406D0"/>
    <w:rsid w:val="0074106A"/>
    <w:rsid w:val="00741A70"/>
    <w:rsid w:val="00741BD3"/>
    <w:rsid w:val="007422FB"/>
    <w:rsid w:val="007429CA"/>
    <w:rsid w:val="00742A39"/>
    <w:rsid w:val="007438E6"/>
    <w:rsid w:val="00743E54"/>
    <w:rsid w:val="00743ECA"/>
    <w:rsid w:val="007448F8"/>
    <w:rsid w:val="00744C6E"/>
    <w:rsid w:val="007455E9"/>
    <w:rsid w:val="00745B8E"/>
    <w:rsid w:val="00746048"/>
    <w:rsid w:val="0074666A"/>
    <w:rsid w:val="00747092"/>
    <w:rsid w:val="00747DC1"/>
    <w:rsid w:val="00747F25"/>
    <w:rsid w:val="00747F94"/>
    <w:rsid w:val="00750D6A"/>
    <w:rsid w:val="00750DCC"/>
    <w:rsid w:val="00750DE9"/>
    <w:rsid w:val="00750EB9"/>
    <w:rsid w:val="00750FF1"/>
    <w:rsid w:val="00751418"/>
    <w:rsid w:val="007516D2"/>
    <w:rsid w:val="0075176D"/>
    <w:rsid w:val="00751A67"/>
    <w:rsid w:val="00751A6B"/>
    <w:rsid w:val="00753CB9"/>
    <w:rsid w:val="00753F47"/>
    <w:rsid w:val="007543B3"/>
    <w:rsid w:val="007545BE"/>
    <w:rsid w:val="00754771"/>
    <w:rsid w:val="00754C29"/>
    <w:rsid w:val="00755437"/>
    <w:rsid w:val="0075544E"/>
    <w:rsid w:val="007554A3"/>
    <w:rsid w:val="00755DE2"/>
    <w:rsid w:val="0075678B"/>
    <w:rsid w:val="00756D14"/>
    <w:rsid w:val="007573E5"/>
    <w:rsid w:val="0075751D"/>
    <w:rsid w:val="00757606"/>
    <w:rsid w:val="00757775"/>
    <w:rsid w:val="00757E5E"/>
    <w:rsid w:val="00760068"/>
    <w:rsid w:val="00760728"/>
    <w:rsid w:val="00760FBC"/>
    <w:rsid w:val="007612EF"/>
    <w:rsid w:val="00761343"/>
    <w:rsid w:val="007621A2"/>
    <w:rsid w:val="00762586"/>
    <w:rsid w:val="00762AA8"/>
    <w:rsid w:val="00762BD5"/>
    <w:rsid w:val="00763CD5"/>
    <w:rsid w:val="007647D4"/>
    <w:rsid w:val="00765478"/>
    <w:rsid w:val="007654C8"/>
    <w:rsid w:val="007655DC"/>
    <w:rsid w:val="00765798"/>
    <w:rsid w:val="00765EFC"/>
    <w:rsid w:val="00766229"/>
    <w:rsid w:val="00766A62"/>
    <w:rsid w:val="00766AC1"/>
    <w:rsid w:val="0076790B"/>
    <w:rsid w:val="00767D54"/>
    <w:rsid w:val="00767DE4"/>
    <w:rsid w:val="0077018C"/>
    <w:rsid w:val="00770594"/>
    <w:rsid w:val="0077082B"/>
    <w:rsid w:val="00770D19"/>
    <w:rsid w:val="00770DAC"/>
    <w:rsid w:val="007710C5"/>
    <w:rsid w:val="00771BE2"/>
    <w:rsid w:val="0077230C"/>
    <w:rsid w:val="00772AE0"/>
    <w:rsid w:val="00772EDB"/>
    <w:rsid w:val="007745FC"/>
    <w:rsid w:val="0077489B"/>
    <w:rsid w:val="00774FA9"/>
    <w:rsid w:val="007750E9"/>
    <w:rsid w:val="0077554C"/>
    <w:rsid w:val="00775901"/>
    <w:rsid w:val="00775CE5"/>
    <w:rsid w:val="0077614D"/>
    <w:rsid w:val="007767C5"/>
    <w:rsid w:val="00776E94"/>
    <w:rsid w:val="00776EA8"/>
    <w:rsid w:val="00776F19"/>
    <w:rsid w:val="0077708F"/>
    <w:rsid w:val="007771FE"/>
    <w:rsid w:val="0077725A"/>
    <w:rsid w:val="00777554"/>
    <w:rsid w:val="007775C1"/>
    <w:rsid w:val="00777FC6"/>
    <w:rsid w:val="00780127"/>
    <w:rsid w:val="00780372"/>
    <w:rsid w:val="00780F1C"/>
    <w:rsid w:val="00780FD7"/>
    <w:rsid w:val="007817D8"/>
    <w:rsid w:val="00781AE1"/>
    <w:rsid w:val="00781B00"/>
    <w:rsid w:val="00781B25"/>
    <w:rsid w:val="00782194"/>
    <w:rsid w:val="00782491"/>
    <w:rsid w:val="0078253E"/>
    <w:rsid w:val="0078331C"/>
    <w:rsid w:val="00783BE9"/>
    <w:rsid w:val="00783CF4"/>
    <w:rsid w:val="00783E5D"/>
    <w:rsid w:val="00783FC5"/>
    <w:rsid w:val="00784177"/>
    <w:rsid w:val="00784534"/>
    <w:rsid w:val="00784DA0"/>
    <w:rsid w:val="00785008"/>
    <w:rsid w:val="00785045"/>
    <w:rsid w:val="007855F8"/>
    <w:rsid w:val="00786321"/>
    <w:rsid w:val="00786893"/>
    <w:rsid w:val="00786C52"/>
    <w:rsid w:val="00786FBC"/>
    <w:rsid w:val="0079025E"/>
    <w:rsid w:val="007908A3"/>
    <w:rsid w:val="00791802"/>
    <w:rsid w:val="00791AA8"/>
    <w:rsid w:val="00791BA0"/>
    <w:rsid w:val="00791E56"/>
    <w:rsid w:val="00791FC4"/>
    <w:rsid w:val="00792810"/>
    <w:rsid w:val="00792966"/>
    <w:rsid w:val="0079352D"/>
    <w:rsid w:val="00793DE0"/>
    <w:rsid w:val="00794A6D"/>
    <w:rsid w:val="00794B10"/>
    <w:rsid w:val="00795019"/>
    <w:rsid w:val="007951C1"/>
    <w:rsid w:val="0079571E"/>
    <w:rsid w:val="007957B5"/>
    <w:rsid w:val="0079599A"/>
    <w:rsid w:val="00795E68"/>
    <w:rsid w:val="007965C9"/>
    <w:rsid w:val="00796645"/>
    <w:rsid w:val="00797D6C"/>
    <w:rsid w:val="00797FFC"/>
    <w:rsid w:val="007A00B0"/>
    <w:rsid w:val="007A04B5"/>
    <w:rsid w:val="007A0CBF"/>
    <w:rsid w:val="007A182E"/>
    <w:rsid w:val="007A1AC5"/>
    <w:rsid w:val="007A1AE0"/>
    <w:rsid w:val="007A1E4B"/>
    <w:rsid w:val="007A20F0"/>
    <w:rsid w:val="007A222B"/>
    <w:rsid w:val="007A2F92"/>
    <w:rsid w:val="007A3BCE"/>
    <w:rsid w:val="007A4082"/>
    <w:rsid w:val="007A40B4"/>
    <w:rsid w:val="007A4113"/>
    <w:rsid w:val="007A45B9"/>
    <w:rsid w:val="007A46E7"/>
    <w:rsid w:val="007A4CF4"/>
    <w:rsid w:val="007A4EEF"/>
    <w:rsid w:val="007A5624"/>
    <w:rsid w:val="007A56E8"/>
    <w:rsid w:val="007A5800"/>
    <w:rsid w:val="007A5C4D"/>
    <w:rsid w:val="007A69A0"/>
    <w:rsid w:val="007A6D3D"/>
    <w:rsid w:val="007A6E5A"/>
    <w:rsid w:val="007A7A61"/>
    <w:rsid w:val="007A7D81"/>
    <w:rsid w:val="007B013A"/>
    <w:rsid w:val="007B03E5"/>
    <w:rsid w:val="007B06B7"/>
    <w:rsid w:val="007B0961"/>
    <w:rsid w:val="007B0C6E"/>
    <w:rsid w:val="007B18F8"/>
    <w:rsid w:val="007B1ACB"/>
    <w:rsid w:val="007B2D44"/>
    <w:rsid w:val="007B2D9F"/>
    <w:rsid w:val="007B3039"/>
    <w:rsid w:val="007B3041"/>
    <w:rsid w:val="007B34F3"/>
    <w:rsid w:val="007B39BD"/>
    <w:rsid w:val="007B42EE"/>
    <w:rsid w:val="007B4687"/>
    <w:rsid w:val="007B4FDC"/>
    <w:rsid w:val="007B50F5"/>
    <w:rsid w:val="007B5199"/>
    <w:rsid w:val="007B52F4"/>
    <w:rsid w:val="007B578C"/>
    <w:rsid w:val="007B5893"/>
    <w:rsid w:val="007B5DB6"/>
    <w:rsid w:val="007B5F45"/>
    <w:rsid w:val="007B5FB9"/>
    <w:rsid w:val="007B6BAA"/>
    <w:rsid w:val="007B7360"/>
    <w:rsid w:val="007B7470"/>
    <w:rsid w:val="007C035A"/>
    <w:rsid w:val="007C0393"/>
    <w:rsid w:val="007C15AD"/>
    <w:rsid w:val="007C15EE"/>
    <w:rsid w:val="007C1C45"/>
    <w:rsid w:val="007C2106"/>
    <w:rsid w:val="007C23B5"/>
    <w:rsid w:val="007C242C"/>
    <w:rsid w:val="007C2B85"/>
    <w:rsid w:val="007C2DDD"/>
    <w:rsid w:val="007C2F6E"/>
    <w:rsid w:val="007C337C"/>
    <w:rsid w:val="007C3DF1"/>
    <w:rsid w:val="007C3E05"/>
    <w:rsid w:val="007C41E1"/>
    <w:rsid w:val="007C4C57"/>
    <w:rsid w:val="007C4D1E"/>
    <w:rsid w:val="007C4E94"/>
    <w:rsid w:val="007C4EC0"/>
    <w:rsid w:val="007C54F4"/>
    <w:rsid w:val="007C6842"/>
    <w:rsid w:val="007C690C"/>
    <w:rsid w:val="007C6BED"/>
    <w:rsid w:val="007C6F09"/>
    <w:rsid w:val="007C7332"/>
    <w:rsid w:val="007C733E"/>
    <w:rsid w:val="007C75C5"/>
    <w:rsid w:val="007C794F"/>
    <w:rsid w:val="007D0022"/>
    <w:rsid w:val="007D08BF"/>
    <w:rsid w:val="007D1C9F"/>
    <w:rsid w:val="007D1E9A"/>
    <w:rsid w:val="007D23E9"/>
    <w:rsid w:val="007D2886"/>
    <w:rsid w:val="007D2E05"/>
    <w:rsid w:val="007D2E47"/>
    <w:rsid w:val="007D37E9"/>
    <w:rsid w:val="007D433B"/>
    <w:rsid w:val="007D434B"/>
    <w:rsid w:val="007D49AA"/>
    <w:rsid w:val="007D4F26"/>
    <w:rsid w:val="007D55B1"/>
    <w:rsid w:val="007D5780"/>
    <w:rsid w:val="007D57A8"/>
    <w:rsid w:val="007D6134"/>
    <w:rsid w:val="007D6506"/>
    <w:rsid w:val="007D6A70"/>
    <w:rsid w:val="007D6F10"/>
    <w:rsid w:val="007D72D5"/>
    <w:rsid w:val="007D74C2"/>
    <w:rsid w:val="007D756C"/>
    <w:rsid w:val="007D7996"/>
    <w:rsid w:val="007D7C9E"/>
    <w:rsid w:val="007E0371"/>
    <w:rsid w:val="007E0457"/>
    <w:rsid w:val="007E0556"/>
    <w:rsid w:val="007E06D0"/>
    <w:rsid w:val="007E1179"/>
    <w:rsid w:val="007E13B2"/>
    <w:rsid w:val="007E378C"/>
    <w:rsid w:val="007E3887"/>
    <w:rsid w:val="007E3900"/>
    <w:rsid w:val="007E44F5"/>
    <w:rsid w:val="007E4511"/>
    <w:rsid w:val="007E4F76"/>
    <w:rsid w:val="007E53D0"/>
    <w:rsid w:val="007E631D"/>
    <w:rsid w:val="007E636E"/>
    <w:rsid w:val="007E6D9C"/>
    <w:rsid w:val="007E775F"/>
    <w:rsid w:val="007F0076"/>
    <w:rsid w:val="007F0191"/>
    <w:rsid w:val="007F037E"/>
    <w:rsid w:val="007F0694"/>
    <w:rsid w:val="007F0C04"/>
    <w:rsid w:val="007F1038"/>
    <w:rsid w:val="007F11B7"/>
    <w:rsid w:val="007F16FD"/>
    <w:rsid w:val="007F1A3B"/>
    <w:rsid w:val="007F1A91"/>
    <w:rsid w:val="007F1B0A"/>
    <w:rsid w:val="007F1C17"/>
    <w:rsid w:val="007F2F1F"/>
    <w:rsid w:val="007F3349"/>
    <w:rsid w:val="007F4447"/>
    <w:rsid w:val="007F47A0"/>
    <w:rsid w:val="007F4EC6"/>
    <w:rsid w:val="007F5626"/>
    <w:rsid w:val="007F5A07"/>
    <w:rsid w:val="007F6C31"/>
    <w:rsid w:val="007F78BD"/>
    <w:rsid w:val="007F7F86"/>
    <w:rsid w:val="007F7FD1"/>
    <w:rsid w:val="008004D6"/>
    <w:rsid w:val="008006C3"/>
    <w:rsid w:val="00800B0E"/>
    <w:rsid w:val="00800FFC"/>
    <w:rsid w:val="008013B7"/>
    <w:rsid w:val="00801527"/>
    <w:rsid w:val="0080221D"/>
    <w:rsid w:val="0080245F"/>
    <w:rsid w:val="00802603"/>
    <w:rsid w:val="008026FC"/>
    <w:rsid w:val="00802C83"/>
    <w:rsid w:val="00802D84"/>
    <w:rsid w:val="00802FF6"/>
    <w:rsid w:val="008035EB"/>
    <w:rsid w:val="00803DB5"/>
    <w:rsid w:val="00803F04"/>
    <w:rsid w:val="00803F2B"/>
    <w:rsid w:val="00804195"/>
    <w:rsid w:val="008053A6"/>
    <w:rsid w:val="008054D1"/>
    <w:rsid w:val="0080558A"/>
    <w:rsid w:val="00805802"/>
    <w:rsid w:val="00805B41"/>
    <w:rsid w:val="00805C8A"/>
    <w:rsid w:val="00805FFD"/>
    <w:rsid w:val="008064DC"/>
    <w:rsid w:val="00806894"/>
    <w:rsid w:val="00807FE6"/>
    <w:rsid w:val="0081023B"/>
    <w:rsid w:val="00810434"/>
    <w:rsid w:val="008105D3"/>
    <w:rsid w:val="0081102B"/>
    <w:rsid w:val="0081104A"/>
    <w:rsid w:val="008110CA"/>
    <w:rsid w:val="00811248"/>
    <w:rsid w:val="00811574"/>
    <w:rsid w:val="008119EE"/>
    <w:rsid w:val="008119F0"/>
    <w:rsid w:val="008122F6"/>
    <w:rsid w:val="00812596"/>
    <w:rsid w:val="008125A0"/>
    <w:rsid w:val="00813155"/>
    <w:rsid w:val="0081330F"/>
    <w:rsid w:val="0081335B"/>
    <w:rsid w:val="00814B01"/>
    <w:rsid w:val="00814D2E"/>
    <w:rsid w:val="00814DC9"/>
    <w:rsid w:val="0081545B"/>
    <w:rsid w:val="008154AB"/>
    <w:rsid w:val="008156ED"/>
    <w:rsid w:val="008158A3"/>
    <w:rsid w:val="00815ACC"/>
    <w:rsid w:val="00816175"/>
    <w:rsid w:val="008165C7"/>
    <w:rsid w:val="008166F7"/>
    <w:rsid w:val="00816A4B"/>
    <w:rsid w:val="00817802"/>
    <w:rsid w:val="008203A5"/>
    <w:rsid w:val="008208C7"/>
    <w:rsid w:val="0082117F"/>
    <w:rsid w:val="00821241"/>
    <w:rsid w:val="008213DC"/>
    <w:rsid w:val="00821650"/>
    <w:rsid w:val="00821EF2"/>
    <w:rsid w:val="0082297C"/>
    <w:rsid w:val="008234C8"/>
    <w:rsid w:val="00823794"/>
    <w:rsid w:val="008239C7"/>
    <w:rsid w:val="00823DB4"/>
    <w:rsid w:val="0082473D"/>
    <w:rsid w:val="00824A6E"/>
    <w:rsid w:val="00824B11"/>
    <w:rsid w:val="00824E29"/>
    <w:rsid w:val="00825012"/>
    <w:rsid w:val="0082560E"/>
    <w:rsid w:val="00825B92"/>
    <w:rsid w:val="00826301"/>
    <w:rsid w:val="008263E9"/>
    <w:rsid w:val="00826676"/>
    <w:rsid w:val="008268F5"/>
    <w:rsid w:val="00827A67"/>
    <w:rsid w:val="0083024C"/>
    <w:rsid w:val="00830565"/>
    <w:rsid w:val="00830B28"/>
    <w:rsid w:val="008310FF"/>
    <w:rsid w:val="00831108"/>
    <w:rsid w:val="0083131C"/>
    <w:rsid w:val="0083167B"/>
    <w:rsid w:val="00831E2A"/>
    <w:rsid w:val="008322C7"/>
    <w:rsid w:val="008323EC"/>
    <w:rsid w:val="0083336F"/>
    <w:rsid w:val="00833987"/>
    <w:rsid w:val="00833ADD"/>
    <w:rsid w:val="00833C2D"/>
    <w:rsid w:val="00833DD9"/>
    <w:rsid w:val="00833FCD"/>
    <w:rsid w:val="00834570"/>
    <w:rsid w:val="008345B1"/>
    <w:rsid w:val="008366EC"/>
    <w:rsid w:val="00836780"/>
    <w:rsid w:val="00836F10"/>
    <w:rsid w:val="00837166"/>
    <w:rsid w:val="00837432"/>
    <w:rsid w:val="00837CDC"/>
    <w:rsid w:val="00837E6E"/>
    <w:rsid w:val="00840C5A"/>
    <w:rsid w:val="00840EDF"/>
    <w:rsid w:val="00841DE6"/>
    <w:rsid w:val="00841F84"/>
    <w:rsid w:val="00841FA2"/>
    <w:rsid w:val="00842EFC"/>
    <w:rsid w:val="0084359B"/>
    <w:rsid w:val="00843D8D"/>
    <w:rsid w:val="00844030"/>
    <w:rsid w:val="00844446"/>
    <w:rsid w:val="00844536"/>
    <w:rsid w:val="00844AB1"/>
    <w:rsid w:val="00844BEF"/>
    <w:rsid w:val="0084556B"/>
    <w:rsid w:val="00845BCB"/>
    <w:rsid w:val="0084601F"/>
    <w:rsid w:val="008467C6"/>
    <w:rsid w:val="00846E9E"/>
    <w:rsid w:val="0084716E"/>
    <w:rsid w:val="008507E2"/>
    <w:rsid w:val="00850FCB"/>
    <w:rsid w:val="00851BAA"/>
    <w:rsid w:val="008521C9"/>
    <w:rsid w:val="0085252F"/>
    <w:rsid w:val="00853845"/>
    <w:rsid w:val="00853A9F"/>
    <w:rsid w:val="00853F30"/>
    <w:rsid w:val="008540B3"/>
    <w:rsid w:val="0085412C"/>
    <w:rsid w:val="0085574D"/>
    <w:rsid w:val="0085578D"/>
    <w:rsid w:val="00855E21"/>
    <w:rsid w:val="0085600A"/>
    <w:rsid w:val="00856983"/>
    <w:rsid w:val="00856CFF"/>
    <w:rsid w:val="00856E09"/>
    <w:rsid w:val="008573A3"/>
    <w:rsid w:val="0086016B"/>
    <w:rsid w:val="0086043C"/>
    <w:rsid w:val="00860963"/>
    <w:rsid w:val="00860FD8"/>
    <w:rsid w:val="008612B0"/>
    <w:rsid w:val="00861B81"/>
    <w:rsid w:val="00863A32"/>
    <w:rsid w:val="00863F5E"/>
    <w:rsid w:val="00864000"/>
    <w:rsid w:val="008641C0"/>
    <w:rsid w:val="0086433E"/>
    <w:rsid w:val="00865534"/>
    <w:rsid w:val="00865D5B"/>
    <w:rsid w:val="00866189"/>
    <w:rsid w:val="0086682B"/>
    <w:rsid w:val="00866B45"/>
    <w:rsid w:val="00866B58"/>
    <w:rsid w:val="008674DD"/>
    <w:rsid w:val="00870061"/>
    <w:rsid w:val="00870339"/>
    <w:rsid w:val="00870656"/>
    <w:rsid w:val="0087076E"/>
    <w:rsid w:val="008713DC"/>
    <w:rsid w:val="008715D4"/>
    <w:rsid w:val="00871C44"/>
    <w:rsid w:val="008721BF"/>
    <w:rsid w:val="008729ED"/>
    <w:rsid w:val="00873E24"/>
    <w:rsid w:val="00873ECD"/>
    <w:rsid w:val="008757A3"/>
    <w:rsid w:val="00875B40"/>
    <w:rsid w:val="00876904"/>
    <w:rsid w:val="008773E5"/>
    <w:rsid w:val="00877966"/>
    <w:rsid w:val="00880682"/>
    <w:rsid w:val="00880C9B"/>
    <w:rsid w:val="00880EC7"/>
    <w:rsid w:val="008816B3"/>
    <w:rsid w:val="00881AEC"/>
    <w:rsid w:val="00881EF6"/>
    <w:rsid w:val="00881F54"/>
    <w:rsid w:val="00882C67"/>
    <w:rsid w:val="00882F6B"/>
    <w:rsid w:val="00883656"/>
    <w:rsid w:val="00883E8F"/>
    <w:rsid w:val="00883EE8"/>
    <w:rsid w:val="00884230"/>
    <w:rsid w:val="00884438"/>
    <w:rsid w:val="008846F9"/>
    <w:rsid w:val="0088505C"/>
    <w:rsid w:val="0088506E"/>
    <w:rsid w:val="008850E8"/>
    <w:rsid w:val="00885D67"/>
    <w:rsid w:val="0088654D"/>
    <w:rsid w:val="0088683F"/>
    <w:rsid w:val="00886B02"/>
    <w:rsid w:val="00887BB0"/>
    <w:rsid w:val="00887BF2"/>
    <w:rsid w:val="0089022F"/>
    <w:rsid w:val="00890D17"/>
    <w:rsid w:val="00890F82"/>
    <w:rsid w:val="0089120D"/>
    <w:rsid w:val="00891B12"/>
    <w:rsid w:val="00892662"/>
    <w:rsid w:val="00893774"/>
    <w:rsid w:val="00893A2C"/>
    <w:rsid w:val="00893DB8"/>
    <w:rsid w:val="00895E30"/>
    <w:rsid w:val="00895E3E"/>
    <w:rsid w:val="008967D0"/>
    <w:rsid w:val="00896BEB"/>
    <w:rsid w:val="00896E50"/>
    <w:rsid w:val="00896F55"/>
    <w:rsid w:val="00897B7F"/>
    <w:rsid w:val="00897CE9"/>
    <w:rsid w:val="00897D5F"/>
    <w:rsid w:val="008A037D"/>
    <w:rsid w:val="008A0471"/>
    <w:rsid w:val="008A05F2"/>
    <w:rsid w:val="008A09A3"/>
    <w:rsid w:val="008A09E1"/>
    <w:rsid w:val="008A0EDD"/>
    <w:rsid w:val="008A13DE"/>
    <w:rsid w:val="008A1B2A"/>
    <w:rsid w:val="008A1D06"/>
    <w:rsid w:val="008A1DC1"/>
    <w:rsid w:val="008A240F"/>
    <w:rsid w:val="008A25DB"/>
    <w:rsid w:val="008A27DA"/>
    <w:rsid w:val="008A27E4"/>
    <w:rsid w:val="008A318B"/>
    <w:rsid w:val="008A3399"/>
    <w:rsid w:val="008A3E57"/>
    <w:rsid w:val="008A41B8"/>
    <w:rsid w:val="008A51B4"/>
    <w:rsid w:val="008A51BE"/>
    <w:rsid w:val="008A5292"/>
    <w:rsid w:val="008A57E8"/>
    <w:rsid w:val="008A5CFA"/>
    <w:rsid w:val="008A5D19"/>
    <w:rsid w:val="008A6238"/>
    <w:rsid w:val="008A6712"/>
    <w:rsid w:val="008A67B3"/>
    <w:rsid w:val="008A719C"/>
    <w:rsid w:val="008A72A8"/>
    <w:rsid w:val="008A767F"/>
    <w:rsid w:val="008A7AAD"/>
    <w:rsid w:val="008A7C11"/>
    <w:rsid w:val="008B0078"/>
    <w:rsid w:val="008B0365"/>
    <w:rsid w:val="008B0534"/>
    <w:rsid w:val="008B084B"/>
    <w:rsid w:val="008B0CE2"/>
    <w:rsid w:val="008B116A"/>
    <w:rsid w:val="008B11E8"/>
    <w:rsid w:val="008B13F3"/>
    <w:rsid w:val="008B1493"/>
    <w:rsid w:val="008B1700"/>
    <w:rsid w:val="008B1830"/>
    <w:rsid w:val="008B1CFF"/>
    <w:rsid w:val="008B1F14"/>
    <w:rsid w:val="008B3574"/>
    <w:rsid w:val="008B399D"/>
    <w:rsid w:val="008B3C71"/>
    <w:rsid w:val="008B3CC2"/>
    <w:rsid w:val="008B4453"/>
    <w:rsid w:val="008B46A7"/>
    <w:rsid w:val="008B5C33"/>
    <w:rsid w:val="008B5F7B"/>
    <w:rsid w:val="008B6367"/>
    <w:rsid w:val="008B6604"/>
    <w:rsid w:val="008B66AE"/>
    <w:rsid w:val="008B66DC"/>
    <w:rsid w:val="008B67BD"/>
    <w:rsid w:val="008B7038"/>
    <w:rsid w:val="008B715F"/>
    <w:rsid w:val="008B729C"/>
    <w:rsid w:val="008B7348"/>
    <w:rsid w:val="008B7635"/>
    <w:rsid w:val="008B7826"/>
    <w:rsid w:val="008B79F9"/>
    <w:rsid w:val="008B7C3C"/>
    <w:rsid w:val="008C075C"/>
    <w:rsid w:val="008C07FB"/>
    <w:rsid w:val="008C093B"/>
    <w:rsid w:val="008C2021"/>
    <w:rsid w:val="008C216C"/>
    <w:rsid w:val="008C22DE"/>
    <w:rsid w:val="008C2BF6"/>
    <w:rsid w:val="008C2FCD"/>
    <w:rsid w:val="008C4A64"/>
    <w:rsid w:val="008C5316"/>
    <w:rsid w:val="008C5AA7"/>
    <w:rsid w:val="008C5C83"/>
    <w:rsid w:val="008C6C76"/>
    <w:rsid w:val="008C6D05"/>
    <w:rsid w:val="008C7196"/>
    <w:rsid w:val="008C7544"/>
    <w:rsid w:val="008C76D3"/>
    <w:rsid w:val="008D026A"/>
    <w:rsid w:val="008D065A"/>
    <w:rsid w:val="008D0E8B"/>
    <w:rsid w:val="008D1510"/>
    <w:rsid w:val="008D19E0"/>
    <w:rsid w:val="008D1A8C"/>
    <w:rsid w:val="008D1C66"/>
    <w:rsid w:val="008D23C7"/>
    <w:rsid w:val="008D24AB"/>
    <w:rsid w:val="008D2CEA"/>
    <w:rsid w:val="008D2E49"/>
    <w:rsid w:val="008D30B0"/>
    <w:rsid w:val="008D35DA"/>
    <w:rsid w:val="008D384B"/>
    <w:rsid w:val="008D3922"/>
    <w:rsid w:val="008D3A47"/>
    <w:rsid w:val="008D3FE3"/>
    <w:rsid w:val="008D41FD"/>
    <w:rsid w:val="008D44E3"/>
    <w:rsid w:val="008D471F"/>
    <w:rsid w:val="008D4E58"/>
    <w:rsid w:val="008D57DB"/>
    <w:rsid w:val="008D5B24"/>
    <w:rsid w:val="008D641F"/>
    <w:rsid w:val="008D65D2"/>
    <w:rsid w:val="008D6F70"/>
    <w:rsid w:val="008D7A2F"/>
    <w:rsid w:val="008D7D04"/>
    <w:rsid w:val="008E13DC"/>
    <w:rsid w:val="008E1DED"/>
    <w:rsid w:val="008E1EC9"/>
    <w:rsid w:val="008E2D34"/>
    <w:rsid w:val="008E2ED6"/>
    <w:rsid w:val="008E4096"/>
    <w:rsid w:val="008E4786"/>
    <w:rsid w:val="008E51FD"/>
    <w:rsid w:val="008E533D"/>
    <w:rsid w:val="008E5D55"/>
    <w:rsid w:val="008E687D"/>
    <w:rsid w:val="008E72F6"/>
    <w:rsid w:val="008E75B6"/>
    <w:rsid w:val="008F025B"/>
    <w:rsid w:val="008F0465"/>
    <w:rsid w:val="008F05B5"/>
    <w:rsid w:val="008F089A"/>
    <w:rsid w:val="008F0A8F"/>
    <w:rsid w:val="008F0CDF"/>
    <w:rsid w:val="008F1607"/>
    <w:rsid w:val="008F1664"/>
    <w:rsid w:val="008F18DC"/>
    <w:rsid w:val="008F213D"/>
    <w:rsid w:val="008F22D3"/>
    <w:rsid w:val="008F2453"/>
    <w:rsid w:val="008F2550"/>
    <w:rsid w:val="008F26AD"/>
    <w:rsid w:val="008F2B40"/>
    <w:rsid w:val="008F2C0C"/>
    <w:rsid w:val="008F2FB3"/>
    <w:rsid w:val="008F3243"/>
    <w:rsid w:val="008F32D0"/>
    <w:rsid w:val="008F38D1"/>
    <w:rsid w:val="008F3B01"/>
    <w:rsid w:val="008F4033"/>
    <w:rsid w:val="008F47F4"/>
    <w:rsid w:val="008F509B"/>
    <w:rsid w:val="008F52F3"/>
    <w:rsid w:val="008F59F0"/>
    <w:rsid w:val="008F5A91"/>
    <w:rsid w:val="008F5B55"/>
    <w:rsid w:val="008F6208"/>
    <w:rsid w:val="008F6235"/>
    <w:rsid w:val="008F6404"/>
    <w:rsid w:val="008F671E"/>
    <w:rsid w:val="008F6E2E"/>
    <w:rsid w:val="008F6FA1"/>
    <w:rsid w:val="008F7150"/>
    <w:rsid w:val="008F75EC"/>
    <w:rsid w:val="008F78D5"/>
    <w:rsid w:val="008F79A6"/>
    <w:rsid w:val="00900DB3"/>
    <w:rsid w:val="00901413"/>
    <w:rsid w:val="00902F55"/>
    <w:rsid w:val="009030C5"/>
    <w:rsid w:val="00903169"/>
    <w:rsid w:val="0090334C"/>
    <w:rsid w:val="009034DF"/>
    <w:rsid w:val="00904370"/>
    <w:rsid w:val="0090470C"/>
    <w:rsid w:val="009047A0"/>
    <w:rsid w:val="00904AA2"/>
    <w:rsid w:val="00905092"/>
    <w:rsid w:val="0090518D"/>
    <w:rsid w:val="0090521A"/>
    <w:rsid w:val="0090577D"/>
    <w:rsid w:val="00906198"/>
    <w:rsid w:val="00906E89"/>
    <w:rsid w:val="0090729C"/>
    <w:rsid w:val="00907711"/>
    <w:rsid w:val="00910B5E"/>
    <w:rsid w:val="00911503"/>
    <w:rsid w:val="00911937"/>
    <w:rsid w:val="00911BE8"/>
    <w:rsid w:val="00911CA6"/>
    <w:rsid w:val="00911D74"/>
    <w:rsid w:val="00912096"/>
    <w:rsid w:val="0091230D"/>
    <w:rsid w:val="0091272F"/>
    <w:rsid w:val="00912C9B"/>
    <w:rsid w:val="0091383B"/>
    <w:rsid w:val="0091390A"/>
    <w:rsid w:val="009139A8"/>
    <w:rsid w:val="009140D5"/>
    <w:rsid w:val="00914ABE"/>
    <w:rsid w:val="00914CF4"/>
    <w:rsid w:val="00915257"/>
    <w:rsid w:val="009156FF"/>
    <w:rsid w:val="00915DE1"/>
    <w:rsid w:val="00916D84"/>
    <w:rsid w:val="0091721A"/>
    <w:rsid w:val="0091745E"/>
    <w:rsid w:val="0091778F"/>
    <w:rsid w:val="00917DF6"/>
    <w:rsid w:val="00920206"/>
    <w:rsid w:val="00920502"/>
    <w:rsid w:val="0092165F"/>
    <w:rsid w:val="00921D66"/>
    <w:rsid w:val="00922456"/>
    <w:rsid w:val="00923341"/>
    <w:rsid w:val="009233F5"/>
    <w:rsid w:val="00923511"/>
    <w:rsid w:val="00923BD7"/>
    <w:rsid w:val="00923E9B"/>
    <w:rsid w:val="00924067"/>
    <w:rsid w:val="0092465B"/>
    <w:rsid w:val="0092468F"/>
    <w:rsid w:val="00924C65"/>
    <w:rsid w:val="00924E0F"/>
    <w:rsid w:val="009251AB"/>
    <w:rsid w:val="00925274"/>
    <w:rsid w:val="00925958"/>
    <w:rsid w:val="0092605D"/>
    <w:rsid w:val="009260CF"/>
    <w:rsid w:val="009263FE"/>
    <w:rsid w:val="00926D30"/>
    <w:rsid w:val="00926D5C"/>
    <w:rsid w:val="0092739E"/>
    <w:rsid w:val="009275CB"/>
    <w:rsid w:val="009300BA"/>
    <w:rsid w:val="00931228"/>
    <w:rsid w:val="0093143A"/>
    <w:rsid w:val="009315F6"/>
    <w:rsid w:val="0093182F"/>
    <w:rsid w:val="009322D7"/>
    <w:rsid w:val="009326C5"/>
    <w:rsid w:val="00932CC9"/>
    <w:rsid w:val="00932D4F"/>
    <w:rsid w:val="00933245"/>
    <w:rsid w:val="009333B9"/>
    <w:rsid w:val="00933792"/>
    <w:rsid w:val="00933D54"/>
    <w:rsid w:val="0093455E"/>
    <w:rsid w:val="00935278"/>
    <w:rsid w:val="00935495"/>
    <w:rsid w:val="009360D1"/>
    <w:rsid w:val="00936139"/>
    <w:rsid w:val="009364DE"/>
    <w:rsid w:val="0093684B"/>
    <w:rsid w:val="00936E0F"/>
    <w:rsid w:val="00936E27"/>
    <w:rsid w:val="00937A9A"/>
    <w:rsid w:val="00940229"/>
    <w:rsid w:val="00940CAC"/>
    <w:rsid w:val="00941AF4"/>
    <w:rsid w:val="00942075"/>
    <w:rsid w:val="009421D3"/>
    <w:rsid w:val="009421FD"/>
    <w:rsid w:val="00942857"/>
    <w:rsid w:val="00942988"/>
    <w:rsid w:val="00942A93"/>
    <w:rsid w:val="009430F5"/>
    <w:rsid w:val="0094348B"/>
    <w:rsid w:val="00943633"/>
    <w:rsid w:val="0094366C"/>
    <w:rsid w:val="009436C6"/>
    <w:rsid w:val="00943B5F"/>
    <w:rsid w:val="00943EAB"/>
    <w:rsid w:val="00944EAA"/>
    <w:rsid w:val="00944F38"/>
    <w:rsid w:val="00945253"/>
    <w:rsid w:val="0094536D"/>
    <w:rsid w:val="00946484"/>
    <w:rsid w:val="009468C7"/>
    <w:rsid w:val="00946D76"/>
    <w:rsid w:val="00947318"/>
    <w:rsid w:val="009476A0"/>
    <w:rsid w:val="009478EA"/>
    <w:rsid w:val="00947A92"/>
    <w:rsid w:val="00947BF1"/>
    <w:rsid w:val="009502D9"/>
    <w:rsid w:val="00950AE1"/>
    <w:rsid w:val="00950CC6"/>
    <w:rsid w:val="00950CCA"/>
    <w:rsid w:val="00950DEA"/>
    <w:rsid w:val="00950F2C"/>
    <w:rsid w:val="00950F2F"/>
    <w:rsid w:val="009511DB"/>
    <w:rsid w:val="009512A7"/>
    <w:rsid w:val="009519A0"/>
    <w:rsid w:val="0095279B"/>
    <w:rsid w:val="00952F5E"/>
    <w:rsid w:val="0095425B"/>
    <w:rsid w:val="009543EE"/>
    <w:rsid w:val="00954AD4"/>
    <w:rsid w:val="00954D5D"/>
    <w:rsid w:val="00955065"/>
    <w:rsid w:val="009554A3"/>
    <w:rsid w:val="0095576A"/>
    <w:rsid w:val="00955B3E"/>
    <w:rsid w:val="00956004"/>
    <w:rsid w:val="0095634A"/>
    <w:rsid w:val="00956499"/>
    <w:rsid w:val="00956721"/>
    <w:rsid w:val="00956B4F"/>
    <w:rsid w:val="00956E78"/>
    <w:rsid w:val="009579E7"/>
    <w:rsid w:val="00957CF9"/>
    <w:rsid w:val="009600BD"/>
    <w:rsid w:val="00960974"/>
    <w:rsid w:val="00961258"/>
    <w:rsid w:val="0096169D"/>
    <w:rsid w:val="00961F37"/>
    <w:rsid w:val="00962971"/>
    <w:rsid w:val="0096299F"/>
    <w:rsid w:val="00962CEA"/>
    <w:rsid w:val="00963112"/>
    <w:rsid w:val="00963AF7"/>
    <w:rsid w:val="00964387"/>
    <w:rsid w:val="009649B8"/>
    <w:rsid w:val="00965107"/>
    <w:rsid w:val="00965762"/>
    <w:rsid w:val="0096606A"/>
    <w:rsid w:val="00966160"/>
    <w:rsid w:val="009668C4"/>
    <w:rsid w:val="0096697A"/>
    <w:rsid w:val="009670FD"/>
    <w:rsid w:val="00967148"/>
    <w:rsid w:val="009700BE"/>
    <w:rsid w:val="009702DE"/>
    <w:rsid w:val="00970407"/>
    <w:rsid w:val="00970DE8"/>
    <w:rsid w:val="009713B8"/>
    <w:rsid w:val="00971B64"/>
    <w:rsid w:val="00973331"/>
    <w:rsid w:val="00973552"/>
    <w:rsid w:val="00973C76"/>
    <w:rsid w:val="00973D10"/>
    <w:rsid w:val="00974189"/>
    <w:rsid w:val="00974287"/>
    <w:rsid w:val="00974401"/>
    <w:rsid w:val="00974427"/>
    <w:rsid w:val="00974988"/>
    <w:rsid w:val="00974ECD"/>
    <w:rsid w:val="00975A56"/>
    <w:rsid w:val="00976266"/>
    <w:rsid w:val="0097653B"/>
    <w:rsid w:val="009779C5"/>
    <w:rsid w:val="00977ABF"/>
    <w:rsid w:val="00977BEF"/>
    <w:rsid w:val="00977F2B"/>
    <w:rsid w:val="0098011A"/>
    <w:rsid w:val="009807FD"/>
    <w:rsid w:val="00980B28"/>
    <w:rsid w:val="00981163"/>
    <w:rsid w:val="0098146E"/>
    <w:rsid w:val="0098151F"/>
    <w:rsid w:val="00981B20"/>
    <w:rsid w:val="00981EDA"/>
    <w:rsid w:val="0098218D"/>
    <w:rsid w:val="00982806"/>
    <w:rsid w:val="00982892"/>
    <w:rsid w:val="00983842"/>
    <w:rsid w:val="00983CD0"/>
    <w:rsid w:val="00983D72"/>
    <w:rsid w:val="00983E56"/>
    <w:rsid w:val="00984B2F"/>
    <w:rsid w:val="00984C1C"/>
    <w:rsid w:val="00985040"/>
    <w:rsid w:val="00985F89"/>
    <w:rsid w:val="00986192"/>
    <w:rsid w:val="0098667E"/>
    <w:rsid w:val="009868B3"/>
    <w:rsid w:val="009877A7"/>
    <w:rsid w:val="00987982"/>
    <w:rsid w:val="00990083"/>
    <w:rsid w:val="00990CA0"/>
    <w:rsid w:val="00990E54"/>
    <w:rsid w:val="009913B0"/>
    <w:rsid w:val="0099250B"/>
    <w:rsid w:val="00992858"/>
    <w:rsid w:val="0099328E"/>
    <w:rsid w:val="0099390B"/>
    <w:rsid w:val="009943D9"/>
    <w:rsid w:val="0099475A"/>
    <w:rsid w:val="00994A30"/>
    <w:rsid w:val="00995FCC"/>
    <w:rsid w:val="009966B6"/>
    <w:rsid w:val="009966EC"/>
    <w:rsid w:val="00997237"/>
    <w:rsid w:val="00997C81"/>
    <w:rsid w:val="009A042E"/>
    <w:rsid w:val="009A0B97"/>
    <w:rsid w:val="009A0CF6"/>
    <w:rsid w:val="009A1170"/>
    <w:rsid w:val="009A239C"/>
    <w:rsid w:val="009A35F0"/>
    <w:rsid w:val="009A35F1"/>
    <w:rsid w:val="009A3976"/>
    <w:rsid w:val="009A3AAF"/>
    <w:rsid w:val="009A3EAE"/>
    <w:rsid w:val="009A3F1E"/>
    <w:rsid w:val="009A4617"/>
    <w:rsid w:val="009A47AE"/>
    <w:rsid w:val="009A4956"/>
    <w:rsid w:val="009A51F8"/>
    <w:rsid w:val="009A58E5"/>
    <w:rsid w:val="009A59BD"/>
    <w:rsid w:val="009A5FC0"/>
    <w:rsid w:val="009A6156"/>
    <w:rsid w:val="009A646E"/>
    <w:rsid w:val="009A6EF5"/>
    <w:rsid w:val="009A6F4B"/>
    <w:rsid w:val="009A71B8"/>
    <w:rsid w:val="009A7747"/>
    <w:rsid w:val="009A77C6"/>
    <w:rsid w:val="009A7DCC"/>
    <w:rsid w:val="009B0209"/>
    <w:rsid w:val="009B0652"/>
    <w:rsid w:val="009B0941"/>
    <w:rsid w:val="009B09E6"/>
    <w:rsid w:val="009B0A90"/>
    <w:rsid w:val="009B146A"/>
    <w:rsid w:val="009B15E2"/>
    <w:rsid w:val="009B16F6"/>
    <w:rsid w:val="009B1AA4"/>
    <w:rsid w:val="009B1DB1"/>
    <w:rsid w:val="009B21F1"/>
    <w:rsid w:val="009B2353"/>
    <w:rsid w:val="009B23BA"/>
    <w:rsid w:val="009B271F"/>
    <w:rsid w:val="009B29E3"/>
    <w:rsid w:val="009B2AEC"/>
    <w:rsid w:val="009B2C53"/>
    <w:rsid w:val="009B2C68"/>
    <w:rsid w:val="009B2E9E"/>
    <w:rsid w:val="009B36F9"/>
    <w:rsid w:val="009B387F"/>
    <w:rsid w:val="009B4BA5"/>
    <w:rsid w:val="009B53C3"/>
    <w:rsid w:val="009B5515"/>
    <w:rsid w:val="009B5738"/>
    <w:rsid w:val="009B5992"/>
    <w:rsid w:val="009B68F4"/>
    <w:rsid w:val="009B6AD8"/>
    <w:rsid w:val="009B6ADC"/>
    <w:rsid w:val="009B74F2"/>
    <w:rsid w:val="009B75FA"/>
    <w:rsid w:val="009C03CA"/>
    <w:rsid w:val="009C0BE4"/>
    <w:rsid w:val="009C142F"/>
    <w:rsid w:val="009C1957"/>
    <w:rsid w:val="009C1F59"/>
    <w:rsid w:val="009C2B2C"/>
    <w:rsid w:val="009C2B66"/>
    <w:rsid w:val="009C2BCC"/>
    <w:rsid w:val="009C3549"/>
    <w:rsid w:val="009C35FB"/>
    <w:rsid w:val="009C373E"/>
    <w:rsid w:val="009C4BA4"/>
    <w:rsid w:val="009C4C1D"/>
    <w:rsid w:val="009C4CFF"/>
    <w:rsid w:val="009C4DE4"/>
    <w:rsid w:val="009C5014"/>
    <w:rsid w:val="009C6D6A"/>
    <w:rsid w:val="009C7B0B"/>
    <w:rsid w:val="009C7C7C"/>
    <w:rsid w:val="009C7EBD"/>
    <w:rsid w:val="009D00C2"/>
    <w:rsid w:val="009D0381"/>
    <w:rsid w:val="009D050C"/>
    <w:rsid w:val="009D0D7A"/>
    <w:rsid w:val="009D1221"/>
    <w:rsid w:val="009D1845"/>
    <w:rsid w:val="009D1EC8"/>
    <w:rsid w:val="009D2002"/>
    <w:rsid w:val="009D219C"/>
    <w:rsid w:val="009D2AFD"/>
    <w:rsid w:val="009D2CDF"/>
    <w:rsid w:val="009D3A57"/>
    <w:rsid w:val="009D424F"/>
    <w:rsid w:val="009D4633"/>
    <w:rsid w:val="009D4AF0"/>
    <w:rsid w:val="009D510D"/>
    <w:rsid w:val="009D6B6A"/>
    <w:rsid w:val="009D72AA"/>
    <w:rsid w:val="009D735A"/>
    <w:rsid w:val="009D7530"/>
    <w:rsid w:val="009E0056"/>
    <w:rsid w:val="009E0204"/>
    <w:rsid w:val="009E0312"/>
    <w:rsid w:val="009E0BAF"/>
    <w:rsid w:val="009E1297"/>
    <w:rsid w:val="009E15BB"/>
    <w:rsid w:val="009E1EE9"/>
    <w:rsid w:val="009E2642"/>
    <w:rsid w:val="009E2B60"/>
    <w:rsid w:val="009E393C"/>
    <w:rsid w:val="009E3944"/>
    <w:rsid w:val="009E3CBA"/>
    <w:rsid w:val="009E3CC3"/>
    <w:rsid w:val="009E407D"/>
    <w:rsid w:val="009E4126"/>
    <w:rsid w:val="009E4269"/>
    <w:rsid w:val="009E45A1"/>
    <w:rsid w:val="009E4EFD"/>
    <w:rsid w:val="009E50F5"/>
    <w:rsid w:val="009E51BA"/>
    <w:rsid w:val="009E6008"/>
    <w:rsid w:val="009E6385"/>
    <w:rsid w:val="009E6DA5"/>
    <w:rsid w:val="009E6EF8"/>
    <w:rsid w:val="009E7210"/>
    <w:rsid w:val="009E726A"/>
    <w:rsid w:val="009E760C"/>
    <w:rsid w:val="009E7669"/>
    <w:rsid w:val="009E781A"/>
    <w:rsid w:val="009F00C9"/>
    <w:rsid w:val="009F0268"/>
    <w:rsid w:val="009F02B6"/>
    <w:rsid w:val="009F0A26"/>
    <w:rsid w:val="009F0A9A"/>
    <w:rsid w:val="009F1305"/>
    <w:rsid w:val="009F1AD0"/>
    <w:rsid w:val="009F1D76"/>
    <w:rsid w:val="009F213C"/>
    <w:rsid w:val="009F2314"/>
    <w:rsid w:val="009F2AD2"/>
    <w:rsid w:val="009F2E70"/>
    <w:rsid w:val="009F2F53"/>
    <w:rsid w:val="009F3701"/>
    <w:rsid w:val="009F3BEC"/>
    <w:rsid w:val="009F4161"/>
    <w:rsid w:val="009F4313"/>
    <w:rsid w:val="009F494B"/>
    <w:rsid w:val="009F4CED"/>
    <w:rsid w:val="009F4F1B"/>
    <w:rsid w:val="009F58BC"/>
    <w:rsid w:val="009F59D4"/>
    <w:rsid w:val="009F6B7D"/>
    <w:rsid w:val="009F71B4"/>
    <w:rsid w:val="009F76DE"/>
    <w:rsid w:val="009F7D63"/>
    <w:rsid w:val="009F7E8E"/>
    <w:rsid w:val="00A00074"/>
    <w:rsid w:val="00A009EA"/>
    <w:rsid w:val="00A00CCB"/>
    <w:rsid w:val="00A01609"/>
    <w:rsid w:val="00A016CD"/>
    <w:rsid w:val="00A01CDD"/>
    <w:rsid w:val="00A02383"/>
    <w:rsid w:val="00A02802"/>
    <w:rsid w:val="00A02D2E"/>
    <w:rsid w:val="00A02D2F"/>
    <w:rsid w:val="00A0310E"/>
    <w:rsid w:val="00A03519"/>
    <w:rsid w:val="00A03CDD"/>
    <w:rsid w:val="00A040BA"/>
    <w:rsid w:val="00A04B46"/>
    <w:rsid w:val="00A04DF0"/>
    <w:rsid w:val="00A05862"/>
    <w:rsid w:val="00A0592E"/>
    <w:rsid w:val="00A05D1B"/>
    <w:rsid w:val="00A066BF"/>
    <w:rsid w:val="00A06D45"/>
    <w:rsid w:val="00A0714E"/>
    <w:rsid w:val="00A0715B"/>
    <w:rsid w:val="00A07761"/>
    <w:rsid w:val="00A07A12"/>
    <w:rsid w:val="00A101B8"/>
    <w:rsid w:val="00A10408"/>
    <w:rsid w:val="00A10A2B"/>
    <w:rsid w:val="00A11604"/>
    <w:rsid w:val="00A11F9D"/>
    <w:rsid w:val="00A129D8"/>
    <w:rsid w:val="00A12D02"/>
    <w:rsid w:val="00A1349B"/>
    <w:rsid w:val="00A139C5"/>
    <w:rsid w:val="00A14C10"/>
    <w:rsid w:val="00A14E91"/>
    <w:rsid w:val="00A15250"/>
    <w:rsid w:val="00A162B0"/>
    <w:rsid w:val="00A16CDE"/>
    <w:rsid w:val="00A171AF"/>
    <w:rsid w:val="00A1759C"/>
    <w:rsid w:val="00A1770C"/>
    <w:rsid w:val="00A1791C"/>
    <w:rsid w:val="00A17980"/>
    <w:rsid w:val="00A17F1D"/>
    <w:rsid w:val="00A201ED"/>
    <w:rsid w:val="00A208A9"/>
    <w:rsid w:val="00A209F8"/>
    <w:rsid w:val="00A21E33"/>
    <w:rsid w:val="00A21E81"/>
    <w:rsid w:val="00A22000"/>
    <w:rsid w:val="00A22105"/>
    <w:rsid w:val="00A22780"/>
    <w:rsid w:val="00A22D40"/>
    <w:rsid w:val="00A22DF1"/>
    <w:rsid w:val="00A22FFD"/>
    <w:rsid w:val="00A23298"/>
    <w:rsid w:val="00A2402D"/>
    <w:rsid w:val="00A2450C"/>
    <w:rsid w:val="00A24B36"/>
    <w:rsid w:val="00A25047"/>
    <w:rsid w:val="00A2528C"/>
    <w:rsid w:val="00A25902"/>
    <w:rsid w:val="00A25980"/>
    <w:rsid w:val="00A25AD5"/>
    <w:rsid w:val="00A25FB5"/>
    <w:rsid w:val="00A26731"/>
    <w:rsid w:val="00A26912"/>
    <w:rsid w:val="00A27919"/>
    <w:rsid w:val="00A302ED"/>
    <w:rsid w:val="00A3061F"/>
    <w:rsid w:val="00A30894"/>
    <w:rsid w:val="00A30934"/>
    <w:rsid w:val="00A30FF0"/>
    <w:rsid w:val="00A321DA"/>
    <w:rsid w:val="00A3293D"/>
    <w:rsid w:val="00A32B6C"/>
    <w:rsid w:val="00A33184"/>
    <w:rsid w:val="00A34477"/>
    <w:rsid w:val="00A3451B"/>
    <w:rsid w:val="00A34626"/>
    <w:rsid w:val="00A349CB"/>
    <w:rsid w:val="00A35631"/>
    <w:rsid w:val="00A357AD"/>
    <w:rsid w:val="00A35832"/>
    <w:rsid w:val="00A35AF8"/>
    <w:rsid w:val="00A35CEA"/>
    <w:rsid w:val="00A35D4B"/>
    <w:rsid w:val="00A36342"/>
    <w:rsid w:val="00A36D29"/>
    <w:rsid w:val="00A37032"/>
    <w:rsid w:val="00A37056"/>
    <w:rsid w:val="00A37433"/>
    <w:rsid w:val="00A375CD"/>
    <w:rsid w:val="00A379AD"/>
    <w:rsid w:val="00A40161"/>
    <w:rsid w:val="00A4025E"/>
    <w:rsid w:val="00A40342"/>
    <w:rsid w:val="00A40638"/>
    <w:rsid w:val="00A40DDE"/>
    <w:rsid w:val="00A41876"/>
    <w:rsid w:val="00A41879"/>
    <w:rsid w:val="00A41896"/>
    <w:rsid w:val="00A41D6F"/>
    <w:rsid w:val="00A41DA5"/>
    <w:rsid w:val="00A42857"/>
    <w:rsid w:val="00A42896"/>
    <w:rsid w:val="00A42CD3"/>
    <w:rsid w:val="00A42E7A"/>
    <w:rsid w:val="00A43179"/>
    <w:rsid w:val="00A4451C"/>
    <w:rsid w:val="00A44A03"/>
    <w:rsid w:val="00A463D0"/>
    <w:rsid w:val="00A466AA"/>
    <w:rsid w:val="00A467AB"/>
    <w:rsid w:val="00A46B27"/>
    <w:rsid w:val="00A46BFD"/>
    <w:rsid w:val="00A46FD3"/>
    <w:rsid w:val="00A4771A"/>
    <w:rsid w:val="00A47983"/>
    <w:rsid w:val="00A47DA4"/>
    <w:rsid w:val="00A504E5"/>
    <w:rsid w:val="00A50705"/>
    <w:rsid w:val="00A50934"/>
    <w:rsid w:val="00A50A7E"/>
    <w:rsid w:val="00A50C9D"/>
    <w:rsid w:val="00A50D78"/>
    <w:rsid w:val="00A515AA"/>
    <w:rsid w:val="00A51731"/>
    <w:rsid w:val="00A52005"/>
    <w:rsid w:val="00A52A7B"/>
    <w:rsid w:val="00A52D1D"/>
    <w:rsid w:val="00A53076"/>
    <w:rsid w:val="00A53223"/>
    <w:rsid w:val="00A53581"/>
    <w:rsid w:val="00A53D25"/>
    <w:rsid w:val="00A542DE"/>
    <w:rsid w:val="00A54587"/>
    <w:rsid w:val="00A546CB"/>
    <w:rsid w:val="00A54F7A"/>
    <w:rsid w:val="00A55302"/>
    <w:rsid w:val="00A553C6"/>
    <w:rsid w:val="00A55EFB"/>
    <w:rsid w:val="00A574E7"/>
    <w:rsid w:val="00A57555"/>
    <w:rsid w:val="00A57A64"/>
    <w:rsid w:val="00A57BE7"/>
    <w:rsid w:val="00A60558"/>
    <w:rsid w:val="00A608A0"/>
    <w:rsid w:val="00A60B5D"/>
    <w:rsid w:val="00A60F3D"/>
    <w:rsid w:val="00A60FAC"/>
    <w:rsid w:val="00A61152"/>
    <w:rsid w:val="00A61D44"/>
    <w:rsid w:val="00A61D59"/>
    <w:rsid w:val="00A62C05"/>
    <w:rsid w:val="00A630A5"/>
    <w:rsid w:val="00A631E7"/>
    <w:rsid w:val="00A63B9E"/>
    <w:rsid w:val="00A6500D"/>
    <w:rsid w:val="00A6563F"/>
    <w:rsid w:val="00A65A73"/>
    <w:rsid w:val="00A6602E"/>
    <w:rsid w:val="00A671A7"/>
    <w:rsid w:val="00A6725A"/>
    <w:rsid w:val="00A676F1"/>
    <w:rsid w:val="00A67F48"/>
    <w:rsid w:val="00A702B8"/>
    <w:rsid w:val="00A703F7"/>
    <w:rsid w:val="00A704D5"/>
    <w:rsid w:val="00A70752"/>
    <w:rsid w:val="00A70F79"/>
    <w:rsid w:val="00A7117E"/>
    <w:rsid w:val="00A71199"/>
    <w:rsid w:val="00A71652"/>
    <w:rsid w:val="00A7174B"/>
    <w:rsid w:val="00A71A99"/>
    <w:rsid w:val="00A7359F"/>
    <w:rsid w:val="00A745E4"/>
    <w:rsid w:val="00A745E9"/>
    <w:rsid w:val="00A74BAA"/>
    <w:rsid w:val="00A74DA7"/>
    <w:rsid w:val="00A74E2A"/>
    <w:rsid w:val="00A763FE"/>
    <w:rsid w:val="00A76A18"/>
    <w:rsid w:val="00A775C3"/>
    <w:rsid w:val="00A7774E"/>
    <w:rsid w:val="00A77BC0"/>
    <w:rsid w:val="00A80306"/>
    <w:rsid w:val="00A805A1"/>
    <w:rsid w:val="00A805B4"/>
    <w:rsid w:val="00A8087D"/>
    <w:rsid w:val="00A81180"/>
    <w:rsid w:val="00A811AC"/>
    <w:rsid w:val="00A811D8"/>
    <w:rsid w:val="00A823B2"/>
    <w:rsid w:val="00A831A4"/>
    <w:rsid w:val="00A83650"/>
    <w:rsid w:val="00A836E7"/>
    <w:rsid w:val="00A83D9D"/>
    <w:rsid w:val="00A841A2"/>
    <w:rsid w:val="00A84673"/>
    <w:rsid w:val="00A859CA"/>
    <w:rsid w:val="00A85EB6"/>
    <w:rsid w:val="00A85EF3"/>
    <w:rsid w:val="00A866C0"/>
    <w:rsid w:val="00A86C97"/>
    <w:rsid w:val="00A86DE0"/>
    <w:rsid w:val="00A86E28"/>
    <w:rsid w:val="00A87A3E"/>
    <w:rsid w:val="00A87CB7"/>
    <w:rsid w:val="00A87E9A"/>
    <w:rsid w:val="00A90101"/>
    <w:rsid w:val="00A905BB"/>
    <w:rsid w:val="00A91266"/>
    <w:rsid w:val="00A91772"/>
    <w:rsid w:val="00A91836"/>
    <w:rsid w:val="00A91ADA"/>
    <w:rsid w:val="00A91DD8"/>
    <w:rsid w:val="00A92906"/>
    <w:rsid w:val="00A92AC5"/>
    <w:rsid w:val="00A93185"/>
    <w:rsid w:val="00A93449"/>
    <w:rsid w:val="00A93717"/>
    <w:rsid w:val="00A93CC2"/>
    <w:rsid w:val="00A93E28"/>
    <w:rsid w:val="00A941F0"/>
    <w:rsid w:val="00A94CF5"/>
    <w:rsid w:val="00A95238"/>
    <w:rsid w:val="00A957C6"/>
    <w:rsid w:val="00A95C77"/>
    <w:rsid w:val="00A95C87"/>
    <w:rsid w:val="00A9670D"/>
    <w:rsid w:val="00A96729"/>
    <w:rsid w:val="00A97076"/>
    <w:rsid w:val="00A973D0"/>
    <w:rsid w:val="00A97C70"/>
    <w:rsid w:val="00AA01B2"/>
    <w:rsid w:val="00AA0356"/>
    <w:rsid w:val="00AA097F"/>
    <w:rsid w:val="00AA0BEF"/>
    <w:rsid w:val="00AA1A8D"/>
    <w:rsid w:val="00AA1FB1"/>
    <w:rsid w:val="00AA20A7"/>
    <w:rsid w:val="00AA2736"/>
    <w:rsid w:val="00AA3891"/>
    <w:rsid w:val="00AA3900"/>
    <w:rsid w:val="00AA3AEF"/>
    <w:rsid w:val="00AA3D21"/>
    <w:rsid w:val="00AA3DAA"/>
    <w:rsid w:val="00AA3DCA"/>
    <w:rsid w:val="00AA41B2"/>
    <w:rsid w:val="00AA54F0"/>
    <w:rsid w:val="00AA701D"/>
    <w:rsid w:val="00AA727E"/>
    <w:rsid w:val="00AA7280"/>
    <w:rsid w:val="00AA7B7C"/>
    <w:rsid w:val="00AA7E4E"/>
    <w:rsid w:val="00AB022F"/>
    <w:rsid w:val="00AB13D6"/>
    <w:rsid w:val="00AB1BBD"/>
    <w:rsid w:val="00AB23EE"/>
    <w:rsid w:val="00AB28DB"/>
    <w:rsid w:val="00AB28E3"/>
    <w:rsid w:val="00AB2DA5"/>
    <w:rsid w:val="00AB2EDE"/>
    <w:rsid w:val="00AB3754"/>
    <w:rsid w:val="00AB3D60"/>
    <w:rsid w:val="00AB4098"/>
    <w:rsid w:val="00AB4207"/>
    <w:rsid w:val="00AB4315"/>
    <w:rsid w:val="00AB43C5"/>
    <w:rsid w:val="00AB463F"/>
    <w:rsid w:val="00AB46B4"/>
    <w:rsid w:val="00AB53B4"/>
    <w:rsid w:val="00AB595A"/>
    <w:rsid w:val="00AB5A61"/>
    <w:rsid w:val="00AB5B8D"/>
    <w:rsid w:val="00AB5BD2"/>
    <w:rsid w:val="00AB5DAA"/>
    <w:rsid w:val="00AB6127"/>
    <w:rsid w:val="00AB644F"/>
    <w:rsid w:val="00AB6492"/>
    <w:rsid w:val="00AB6C2D"/>
    <w:rsid w:val="00AB6CB0"/>
    <w:rsid w:val="00AB6D60"/>
    <w:rsid w:val="00AB6DD7"/>
    <w:rsid w:val="00AB7055"/>
    <w:rsid w:val="00AB765B"/>
    <w:rsid w:val="00AB771B"/>
    <w:rsid w:val="00AB79A4"/>
    <w:rsid w:val="00AB7B3D"/>
    <w:rsid w:val="00AC029F"/>
    <w:rsid w:val="00AC0F46"/>
    <w:rsid w:val="00AC1329"/>
    <w:rsid w:val="00AC177B"/>
    <w:rsid w:val="00AC199B"/>
    <w:rsid w:val="00AC1DAD"/>
    <w:rsid w:val="00AC1DE6"/>
    <w:rsid w:val="00AC298A"/>
    <w:rsid w:val="00AC34DF"/>
    <w:rsid w:val="00AC3536"/>
    <w:rsid w:val="00AC35DF"/>
    <w:rsid w:val="00AC35F2"/>
    <w:rsid w:val="00AC38E8"/>
    <w:rsid w:val="00AC4767"/>
    <w:rsid w:val="00AC50EF"/>
    <w:rsid w:val="00AC5547"/>
    <w:rsid w:val="00AC5C17"/>
    <w:rsid w:val="00AC6EA9"/>
    <w:rsid w:val="00AC7675"/>
    <w:rsid w:val="00AC7748"/>
    <w:rsid w:val="00AC77E4"/>
    <w:rsid w:val="00AD06BD"/>
    <w:rsid w:val="00AD09C7"/>
    <w:rsid w:val="00AD0FD6"/>
    <w:rsid w:val="00AD11A0"/>
    <w:rsid w:val="00AD14A5"/>
    <w:rsid w:val="00AD17A3"/>
    <w:rsid w:val="00AD29F4"/>
    <w:rsid w:val="00AD2DD2"/>
    <w:rsid w:val="00AD31DA"/>
    <w:rsid w:val="00AD3251"/>
    <w:rsid w:val="00AD36A3"/>
    <w:rsid w:val="00AD36B6"/>
    <w:rsid w:val="00AD3D11"/>
    <w:rsid w:val="00AD4BBE"/>
    <w:rsid w:val="00AD4E04"/>
    <w:rsid w:val="00AD587F"/>
    <w:rsid w:val="00AD5A39"/>
    <w:rsid w:val="00AD5B98"/>
    <w:rsid w:val="00AD5E80"/>
    <w:rsid w:val="00AD61F1"/>
    <w:rsid w:val="00AD75C3"/>
    <w:rsid w:val="00AD7994"/>
    <w:rsid w:val="00AD79BD"/>
    <w:rsid w:val="00AD7EB4"/>
    <w:rsid w:val="00AE03B1"/>
    <w:rsid w:val="00AE0C17"/>
    <w:rsid w:val="00AE0F21"/>
    <w:rsid w:val="00AE2303"/>
    <w:rsid w:val="00AE2356"/>
    <w:rsid w:val="00AE31C7"/>
    <w:rsid w:val="00AE3911"/>
    <w:rsid w:val="00AE3A2D"/>
    <w:rsid w:val="00AE42C5"/>
    <w:rsid w:val="00AE4692"/>
    <w:rsid w:val="00AE49BB"/>
    <w:rsid w:val="00AE4D5B"/>
    <w:rsid w:val="00AE4D5D"/>
    <w:rsid w:val="00AE4F88"/>
    <w:rsid w:val="00AE53B6"/>
    <w:rsid w:val="00AE56FB"/>
    <w:rsid w:val="00AE6388"/>
    <w:rsid w:val="00AE65DB"/>
    <w:rsid w:val="00AE6A45"/>
    <w:rsid w:val="00AE709A"/>
    <w:rsid w:val="00AE72B5"/>
    <w:rsid w:val="00AE7719"/>
    <w:rsid w:val="00AE7AC7"/>
    <w:rsid w:val="00AE7EF6"/>
    <w:rsid w:val="00AF014C"/>
    <w:rsid w:val="00AF064B"/>
    <w:rsid w:val="00AF1AA1"/>
    <w:rsid w:val="00AF1D44"/>
    <w:rsid w:val="00AF2C58"/>
    <w:rsid w:val="00AF30C6"/>
    <w:rsid w:val="00AF3973"/>
    <w:rsid w:val="00AF3EF7"/>
    <w:rsid w:val="00AF4C52"/>
    <w:rsid w:val="00AF51B1"/>
    <w:rsid w:val="00AF5491"/>
    <w:rsid w:val="00AF6B19"/>
    <w:rsid w:val="00AF6D24"/>
    <w:rsid w:val="00AF74DC"/>
    <w:rsid w:val="00AF7E75"/>
    <w:rsid w:val="00B0009A"/>
    <w:rsid w:val="00B00868"/>
    <w:rsid w:val="00B0090C"/>
    <w:rsid w:val="00B00A26"/>
    <w:rsid w:val="00B00BEB"/>
    <w:rsid w:val="00B0144A"/>
    <w:rsid w:val="00B017CF"/>
    <w:rsid w:val="00B01E23"/>
    <w:rsid w:val="00B01EDA"/>
    <w:rsid w:val="00B022C6"/>
    <w:rsid w:val="00B026F0"/>
    <w:rsid w:val="00B02E76"/>
    <w:rsid w:val="00B03728"/>
    <w:rsid w:val="00B045BA"/>
    <w:rsid w:val="00B050B6"/>
    <w:rsid w:val="00B05A81"/>
    <w:rsid w:val="00B06847"/>
    <w:rsid w:val="00B07042"/>
    <w:rsid w:val="00B071FD"/>
    <w:rsid w:val="00B102D5"/>
    <w:rsid w:val="00B10CF8"/>
    <w:rsid w:val="00B10E19"/>
    <w:rsid w:val="00B111FB"/>
    <w:rsid w:val="00B11483"/>
    <w:rsid w:val="00B122AD"/>
    <w:rsid w:val="00B125E8"/>
    <w:rsid w:val="00B12B5C"/>
    <w:rsid w:val="00B138D1"/>
    <w:rsid w:val="00B13F59"/>
    <w:rsid w:val="00B14538"/>
    <w:rsid w:val="00B1552C"/>
    <w:rsid w:val="00B15541"/>
    <w:rsid w:val="00B15587"/>
    <w:rsid w:val="00B159DB"/>
    <w:rsid w:val="00B167ED"/>
    <w:rsid w:val="00B168E5"/>
    <w:rsid w:val="00B17116"/>
    <w:rsid w:val="00B17288"/>
    <w:rsid w:val="00B17579"/>
    <w:rsid w:val="00B2010E"/>
    <w:rsid w:val="00B20A8F"/>
    <w:rsid w:val="00B20BEE"/>
    <w:rsid w:val="00B21B2C"/>
    <w:rsid w:val="00B21EC6"/>
    <w:rsid w:val="00B21EF8"/>
    <w:rsid w:val="00B2218A"/>
    <w:rsid w:val="00B22C5D"/>
    <w:rsid w:val="00B22D31"/>
    <w:rsid w:val="00B23153"/>
    <w:rsid w:val="00B231E1"/>
    <w:rsid w:val="00B23294"/>
    <w:rsid w:val="00B2379C"/>
    <w:rsid w:val="00B23BF9"/>
    <w:rsid w:val="00B243B9"/>
    <w:rsid w:val="00B249B2"/>
    <w:rsid w:val="00B24B7F"/>
    <w:rsid w:val="00B24F0E"/>
    <w:rsid w:val="00B2585A"/>
    <w:rsid w:val="00B25BA2"/>
    <w:rsid w:val="00B25F5F"/>
    <w:rsid w:val="00B25F67"/>
    <w:rsid w:val="00B26222"/>
    <w:rsid w:val="00B2678E"/>
    <w:rsid w:val="00B26C36"/>
    <w:rsid w:val="00B27923"/>
    <w:rsid w:val="00B27F8C"/>
    <w:rsid w:val="00B3006F"/>
    <w:rsid w:val="00B30399"/>
    <w:rsid w:val="00B305EB"/>
    <w:rsid w:val="00B306A7"/>
    <w:rsid w:val="00B30B83"/>
    <w:rsid w:val="00B312ED"/>
    <w:rsid w:val="00B319A8"/>
    <w:rsid w:val="00B31B05"/>
    <w:rsid w:val="00B31F9A"/>
    <w:rsid w:val="00B321B5"/>
    <w:rsid w:val="00B32B0E"/>
    <w:rsid w:val="00B32C37"/>
    <w:rsid w:val="00B32D28"/>
    <w:rsid w:val="00B33C6D"/>
    <w:rsid w:val="00B342A4"/>
    <w:rsid w:val="00B34A3C"/>
    <w:rsid w:val="00B35301"/>
    <w:rsid w:val="00B35E0B"/>
    <w:rsid w:val="00B36DDA"/>
    <w:rsid w:val="00B40077"/>
    <w:rsid w:val="00B4099B"/>
    <w:rsid w:val="00B415B3"/>
    <w:rsid w:val="00B419CF"/>
    <w:rsid w:val="00B41F6E"/>
    <w:rsid w:val="00B42160"/>
    <w:rsid w:val="00B42347"/>
    <w:rsid w:val="00B42B3E"/>
    <w:rsid w:val="00B43077"/>
    <w:rsid w:val="00B43557"/>
    <w:rsid w:val="00B435B6"/>
    <w:rsid w:val="00B43D70"/>
    <w:rsid w:val="00B44411"/>
    <w:rsid w:val="00B44858"/>
    <w:rsid w:val="00B4558C"/>
    <w:rsid w:val="00B457AC"/>
    <w:rsid w:val="00B45A43"/>
    <w:rsid w:val="00B45D4C"/>
    <w:rsid w:val="00B45FEF"/>
    <w:rsid w:val="00B4672D"/>
    <w:rsid w:val="00B46B9B"/>
    <w:rsid w:val="00B46DBD"/>
    <w:rsid w:val="00B46EC6"/>
    <w:rsid w:val="00B46F53"/>
    <w:rsid w:val="00B47609"/>
    <w:rsid w:val="00B4764E"/>
    <w:rsid w:val="00B50335"/>
    <w:rsid w:val="00B50668"/>
    <w:rsid w:val="00B50767"/>
    <w:rsid w:val="00B50A76"/>
    <w:rsid w:val="00B50ADE"/>
    <w:rsid w:val="00B50E4E"/>
    <w:rsid w:val="00B50F27"/>
    <w:rsid w:val="00B50FD7"/>
    <w:rsid w:val="00B51021"/>
    <w:rsid w:val="00B51271"/>
    <w:rsid w:val="00B512ED"/>
    <w:rsid w:val="00B51967"/>
    <w:rsid w:val="00B51CBE"/>
    <w:rsid w:val="00B5260F"/>
    <w:rsid w:val="00B52CAE"/>
    <w:rsid w:val="00B52E59"/>
    <w:rsid w:val="00B536C9"/>
    <w:rsid w:val="00B53BD5"/>
    <w:rsid w:val="00B53C35"/>
    <w:rsid w:val="00B546B6"/>
    <w:rsid w:val="00B54829"/>
    <w:rsid w:val="00B54A33"/>
    <w:rsid w:val="00B54A66"/>
    <w:rsid w:val="00B5501D"/>
    <w:rsid w:val="00B554AA"/>
    <w:rsid w:val="00B55B48"/>
    <w:rsid w:val="00B56F4B"/>
    <w:rsid w:val="00B56F80"/>
    <w:rsid w:val="00B578C5"/>
    <w:rsid w:val="00B600D4"/>
    <w:rsid w:val="00B60D85"/>
    <w:rsid w:val="00B60E25"/>
    <w:rsid w:val="00B610F7"/>
    <w:rsid w:val="00B61668"/>
    <w:rsid w:val="00B61683"/>
    <w:rsid w:val="00B61D79"/>
    <w:rsid w:val="00B62E65"/>
    <w:rsid w:val="00B643D6"/>
    <w:rsid w:val="00B65203"/>
    <w:rsid w:val="00B6568A"/>
    <w:rsid w:val="00B656D2"/>
    <w:rsid w:val="00B656F1"/>
    <w:rsid w:val="00B657CE"/>
    <w:rsid w:val="00B65809"/>
    <w:rsid w:val="00B6598E"/>
    <w:rsid w:val="00B659F8"/>
    <w:rsid w:val="00B65B8D"/>
    <w:rsid w:val="00B65C87"/>
    <w:rsid w:val="00B65EA0"/>
    <w:rsid w:val="00B65EC6"/>
    <w:rsid w:val="00B66687"/>
    <w:rsid w:val="00B668C2"/>
    <w:rsid w:val="00B701D8"/>
    <w:rsid w:val="00B70602"/>
    <w:rsid w:val="00B7091A"/>
    <w:rsid w:val="00B70AB8"/>
    <w:rsid w:val="00B7110A"/>
    <w:rsid w:val="00B7118E"/>
    <w:rsid w:val="00B712EE"/>
    <w:rsid w:val="00B7163A"/>
    <w:rsid w:val="00B71FBB"/>
    <w:rsid w:val="00B72792"/>
    <w:rsid w:val="00B72A2B"/>
    <w:rsid w:val="00B73845"/>
    <w:rsid w:val="00B738BC"/>
    <w:rsid w:val="00B73C50"/>
    <w:rsid w:val="00B73D4B"/>
    <w:rsid w:val="00B743C6"/>
    <w:rsid w:val="00B743E0"/>
    <w:rsid w:val="00B74431"/>
    <w:rsid w:val="00B74C4F"/>
    <w:rsid w:val="00B74EBB"/>
    <w:rsid w:val="00B75069"/>
    <w:rsid w:val="00B750BB"/>
    <w:rsid w:val="00B750CF"/>
    <w:rsid w:val="00B75111"/>
    <w:rsid w:val="00B75710"/>
    <w:rsid w:val="00B75814"/>
    <w:rsid w:val="00B758C5"/>
    <w:rsid w:val="00B763D5"/>
    <w:rsid w:val="00B76770"/>
    <w:rsid w:val="00B76BA6"/>
    <w:rsid w:val="00B76BE5"/>
    <w:rsid w:val="00B771B8"/>
    <w:rsid w:val="00B77C36"/>
    <w:rsid w:val="00B77E11"/>
    <w:rsid w:val="00B8054E"/>
    <w:rsid w:val="00B81236"/>
    <w:rsid w:val="00B81243"/>
    <w:rsid w:val="00B81993"/>
    <w:rsid w:val="00B81B1F"/>
    <w:rsid w:val="00B82BD0"/>
    <w:rsid w:val="00B8365D"/>
    <w:rsid w:val="00B840B9"/>
    <w:rsid w:val="00B8413B"/>
    <w:rsid w:val="00B8424F"/>
    <w:rsid w:val="00B842CD"/>
    <w:rsid w:val="00B85139"/>
    <w:rsid w:val="00B85469"/>
    <w:rsid w:val="00B85ED9"/>
    <w:rsid w:val="00B86A49"/>
    <w:rsid w:val="00B86EF4"/>
    <w:rsid w:val="00B87161"/>
    <w:rsid w:val="00B87360"/>
    <w:rsid w:val="00B900AD"/>
    <w:rsid w:val="00B902AE"/>
    <w:rsid w:val="00B910E9"/>
    <w:rsid w:val="00B92201"/>
    <w:rsid w:val="00B922E5"/>
    <w:rsid w:val="00B92721"/>
    <w:rsid w:val="00B93057"/>
    <w:rsid w:val="00B93084"/>
    <w:rsid w:val="00B930D6"/>
    <w:rsid w:val="00B9311C"/>
    <w:rsid w:val="00B9329F"/>
    <w:rsid w:val="00B9337F"/>
    <w:rsid w:val="00B93E95"/>
    <w:rsid w:val="00B94BF5"/>
    <w:rsid w:val="00B94EF0"/>
    <w:rsid w:val="00B94F48"/>
    <w:rsid w:val="00B94FF4"/>
    <w:rsid w:val="00B953B1"/>
    <w:rsid w:val="00B956D2"/>
    <w:rsid w:val="00B958C0"/>
    <w:rsid w:val="00B95B89"/>
    <w:rsid w:val="00B95E14"/>
    <w:rsid w:val="00B965B4"/>
    <w:rsid w:val="00B975E2"/>
    <w:rsid w:val="00B97631"/>
    <w:rsid w:val="00B9790C"/>
    <w:rsid w:val="00B979BB"/>
    <w:rsid w:val="00B97E3F"/>
    <w:rsid w:val="00B97F8D"/>
    <w:rsid w:val="00BA0A16"/>
    <w:rsid w:val="00BA0D9F"/>
    <w:rsid w:val="00BA0F68"/>
    <w:rsid w:val="00BA173E"/>
    <w:rsid w:val="00BA1776"/>
    <w:rsid w:val="00BA1818"/>
    <w:rsid w:val="00BA18D5"/>
    <w:rsid w:val="00BA1F12"/>
    <w:rsid w:val="00BA229A"/>
    <w:rsid w:val="00BA2492"/>
    <w:rsid w:val="00BA259B"/>
    <w:rsid w:val="00BA2B1D"/>
    <w:rsid w:val="00BA300F"/>
    <w:rsid w:val="00BA313B"/>
    <w:rsid w:val="00BA333D"/>
    <w:rsid w:val="00BA34F9"/>
    <w:rsid w:val="00BA3545"/>
    <w:rsid w:val="00BA41E0"/>
    <w:rsid w:val="00BA4BD2"/>
    <w:rsid w:val="00BA4C91"/>
    <w:rsid w:val="00BA4FBC"/>
    <w:rsid w:val="00BA5AB0"/>
    <w:rsid w:val="00BA67ED"/>
    <w:rsid w:val="00BA6C74"/>
    <w:rsid w:val="00BA6CB0"/>
    <w:rsid w:val="00BA6EA8"/>
    <w:rsid w:val="00BA6EFE"/>
    <w:rsid w:val="00BA7189"/>
    <w:rsid w:val="00BA7236"/>
    <w:rsid w:val="00BA72C0"/>
    <w:rsid w:val="00BA75D1"/>
    <w:rsid w:val="00BA7B2F"/>
    <w:rsid w:val="00BB0094"/>
    <w:rsid w:val="00BB034D"/>
    <w:rsid w:val="00BB0441"/>
    <w:rsid w:val="00BB0467"/>
    <w:rsid w:val="00BB060E"/>
    <w:rsid w:val="00BB1CFF"/>
    <w:rsid w:val="00BB20AF"/>
    <w:rsid w:val="00BB2308"/>
    <w:rsid w:val="00BB29B9"/>
    <w:rsid w:val="00BB305A"/>
    <w:rsid w:val="00BB30AE"/>
    <w:rsid w:val="00BB3503"/>
    <w:rsid w:val="00BB43DB"/>
    <w:rsid w:val="00BB4527"/>
    <w:rsid w:val="00BB4689"/>
    <w:rsid w:val="00BB4D0F"/>
    <w:rsid w:val="00BB54F6"/>
    <w:rsid w:val="00BB5B7B"/>
    <w:rsid w:val="00BB5CDF"/>
    <w:rsid w:val="00BB5D21"/>
    <w:rsid w:val="00BB5DE6"/>
    <w:rsid w:val="00BB61DD"/>
    <w:rsid w:val="00BB6C89"/>
    <w:rsid w:val="00BB6F54"/>
    <w:rsid w:val="00BC012C"/>
    <w:rsid w:val="00BC0280"/>
    <w:rsid w:val="00BC045D"/>
    <w:rsid w:val="00BC0BD4"/>
    <w:rsid w:val="00BC0CE4"/>
    <w:rsid w:val="00BC0EFF"/>
    <w:rsid w:val="00BC1036"/>
    <w:rsid w:val="00BC10EE"/>
    <w:rsid w:val="00BC11DF"/>
    <w:rsid w:val="00BC1389"/>
    <w:rsid w:val="00BC1704"/>
    <w:rsid w:val="00BC1D34"/>
    <w:rsid w:val="00BC1EE1"/>
    <w:rsid w:val="00BC245E"/>
    <w:rsid w:val="00BC249E"/>
    <w:rsid w:val="00BC2D8F"/>
    <w:rsid w:val="00BC34CC"/>
    <w:rsid w:val="00BC3B73"/>
    <w:rsid w:val="00BC4302"/>
    <w:rsid w:val="00BC4953"/>
    <w:rsid w:val="00BC4ABF"/>
    <w:rsid w:val="00BC4C04"/>
    <w:rsid w:val="00BC4EE6"/>
    <w:rsid w:val="00BC58E7"/>
    <w:rsid w:val="00BC5D6C"/>
    <w:rsid w:val="00BC6886"/>
    <w:rsid w:val="00BC690F"/>
    <w:rsid w:val="00BC6954"/>
    <w:rsid w:val="00BC6AB5"/>
    <w:rsid w:val="00BC7AA4"/>
    <w:rsid w:val="00BC7E88"/>
    <w:rsid w:val="00BD0131"/>
    <w:rsid w:val="00BD0640"/>
    <w:rsid w:val="00BD083E"/>
    <w:rsid w:val="00BD13CF"/>
    <w:rsid w:val="00BD13D0"/>
    <w:rsid w:val="00BD1479"/>
    <w:rsid w:val="00BD17C6"/>
    <w:rsid w:val="00BD19F5"/>
    <w:rsid w:val="00BD2CD3"/>
    <w:rsid w:val="00BD2D33"/>
    <w:rsid w:val="00BD2E2F"/>
    <w:rsid w:val="00BD3825"/>
    <w:rsid w:val="00BD3EEC"/>
    <w:rsid w:val="00BD4953"/>
    <w:rsid w:val="00BD5073"/>
    <w:rsid w:val="00BD55B2"/>
    <w:rsid w:val="00BD598C"/>
    <w:rsid w:val="00BD622D"/>
    <w:rsid w:val="00BD629F"/>
    <w:rsid w:val="00BD6A39"/>
    <w:rsid w:val="00BD6B49"/>
    <w:rsid w:val="00BD6CA6"/>
    <w:rsid w:val="00BD6E71"/>
    <w:rsid w:val="00BD6EB6"/>
    <w:rsid w:val="00BD73D8"/>
    <w:rsid w:val="00BD742D"/>
    <w:rsid w:val="00BD768E"/>
    <w:rsid w:val="00BE0211"/>
    <w:rsid w:val="00BE0B38"/>
    <w:rsid w:val="00BE0BE0"/>
    <w:rsid w:val="00BE0EBE"/>
    <w:rsid w:val="00BE130D"/>
    <w:rsid w:val="00BE17B2"/>
    <w:rsid w:val="00BE1A73"/>
    <w:rsid w:val="00BE1EE2"/>
    <w:rsid w:val="00BE214B"/>
    <w:rsid w:val="00BE22A5"/>
    <w:rsid w:val="00BE260A"/>
    <w:rsid w:val="00BE2EDD"/>
    <w:rsid w:val="00BE36AC"/>
    <w:rsid w:val="00BE3892"/>
    <w:rsid w:val="00BE421A"/>
    <w:rsid w:val="00BE448A"/>
    <w:rsid w:val="00BE474D"/>
    <w:rsid w:val="00BE4777"/>
    <w:rsid w:val="00BE53CB"/>
    <w:rsid w:val="00BE55D0"/>
    <w:rsid w:val="00BE5E25"/>
    <w:rsid w:val="00BE6064"/>
    <w:rsid w:val="00BE6D37"/>
    <w:rsid w:val="00BE6DF0"/>
    <w:rsid w:val="00BE751D"/>
    <w:rsid w:val="00BE7F25"/>
    <w:rsid w:val="00BF08F9"/>
    <w:rsid w:val="00BF16A2"/>
    <w:rsid w:val="00BF1AAF"/>
    <w:rsid w:val="00BF26E0"/>
    <w:rsid w:val="00BF30BA"/>
    <w:rsid w:val="00BF3E4A"/>
    <w:rsid w:val="00BF46E6"/>
    <w:rsid w:val="00BF47AC"/>
    <w:rsid w:val="00BF4B21"/>
    <w:rsid w:val="00BF4C6F"/>
    <w:rsid w:val="00BF574B"/>
    <w:rsid w:val="00BF58BC"/>
    <w:rsid w:val="00BF5C6C"/>
    <w:rsid w:val="00BF6035"/>
    <w:rsid w:val="00BF6BC3"/>
    <w:rsid w:val="00BF7A4C"/>
    <w:rsid w:val="00BF7E9B"/>
    <w:rsid w:val="00C00C05"/>
    <w:rsid w:val="00C012BF"/>
    <w:rsid w:val="00C0161E"/>
    <w:rsid w:val="00C017C5"/>
    <w:rsid w:val="00C01C93"/>
    <w:rsid w:val="00C01F55"/>
    <w:rsid w:val="00C024F8"/>
    <w:rsid w:val="00C02BA6"/>
    <w:rsid w:val="00C030C3"/>
    <w:rsid w:val="00C03393"/>
    <w:rsid w:val="00C035BD"/>
    <w:rsid w:val="00C03672"/>
    <w:rsid w:val="00C03B93"/>
    <w:rsid w:val="00C03E5D"/>
    <w:rsid w:val="00C05028"/>
    <w:rsid w:val="00C05368"/>
    <w:rsid w:val="00C0567C"/>
    <w:rsid w:val="00C061C7"/>
    <w:rsid w:val="00C063F2"/>
    <w:rsid w:val="00C0675B"/>
    <w:rsid w:val="00C06EAD"/>
    <w:rsid w:val="00C07C7D"/>
    <w:rsid w:val="00C11050"/>
    <w:rsid w:val="00C11505"/>
    <w:rsid w:val="00C11EEA"/>
    <w:rsid w:val="00C120BC"/>
    <w:rsid w:val="00C12621"/>
    <w:rsid w:val="00C13015"/>
    <w:rsid w:val="00C13410"/>
    <w:rsid w:val="00C13466"/>
    <w:rsid w:val="00C13470"/>
    <w:rsid w:val="00C13882"/>
    <w:rsid w:val="00C1392F"/>
    <w:rsid w:val="00C13AFB"/>
    <w:rsid w:val="00C1422E"/>
    <w:rsid w:val="00C1435D"/>
    <w:rsid w:val="00C14827"/>
    <w:rsid w:val="00C14C11"/>
    <w:rsid w:val="00C14F94"/>
    <w:rsid w:val="00C1550D"/>
    <w:rsid w:val="00C162BF"/>
    <w:rsid w:val="00C162ED"/>
    <w:rsid w:val="00C1698F"/>
    <w:rsid w:val="00C16B5B"/>
    <w:rsid w:val="00C1707A"/>
    <w:rsid w:val="00C175BA"/>
    <w:rsid w:val="00C17CB5"/>
    <w:rsid w:val="00C202C1"/>
    <w:rsid w:val="00C2076A"/>
    <w:rsid w:val="00C2078C"/>
    <w:rsid w:val="00C2092C"/>
    <w:rsid w:val="00C20A62"/>
    <w:rsid w:val="00C20A88"/>
    <w:rsid w:val="00C216EB"/>
    <w:rsid w:val="00C227C4"/>
    <w:rsid w:val="00C228BE"/>
    <w:rsid w:val="00C2293A"/>
    <w:rsid w:val="00C2342C"/>
    <w:rsid w:val="00C23B95"/>
    <w:rsid w:val="00C247E9"/>
    <w:rsid w:val="00C250FE"/>
    <w:rsid w:val="00C2522C"/>
    <w:rsid w:val="00C2577D"/>
    <w:rsid w:val="00C25E49"/>
    <w:rsid w:val="00C26119"/>
    <w:rsid w:val="00C2639C"/>
    <w:rsid w:val="00C263CC"/>
    <w:rsid w:val="00C264A4"/>
    <w:rsid w:val="00C270BB"/>
    <w:rsid w:val="00C277D5"/>
    <w:rsid w:val="00C3008D"/>
    <w:rsid w:val="00C3032D"/>
    <w:rsid w:val="00C304A4"/>
    <w:rsid w:val="00C306D2"/>
    <w:rsid w:val="00C30DAA"/>
    <w:rsid w:val="00C3137A"/>
    <w:rsid w:val="00C31762"/>
    <w:rsid w:val="00C317C3"/>
    <w:rsid w:val="00C31842"/>
    <w:rsid w:val="00C31E29"/>
    <w:rsid w:val="00C31F2B"/>
    <w:rsid w:val="00C326A9"/>
    <w:rsid w:val="00C32A6E"/>
    <w:rsid w:val="00C32AB6"/>
    <w:rsid w:val="00C32F03"/>
    <w:rsid w:val="00C33B5F"/>
    <w:rsid w:val="00C33FB1"/>
    <w:rsid w:val="00C3415F"/>
    <w:rsid w:val="00C34519"/>
    <w:rsid w:val="00C34577"/>
    <w:rsid w:val="00C3463D"/>
    <w:rsid w:val="00C34801"/>
    <w:rsid w:val="00C34A5B"/>
    <w:rsid w:val="00C34D6E"/>
    <w:rsid w:val="00C3563A"/>
    <w:rsid w:val="00C3587B"/>
    <w:rsid w:val="00C35AAC"/>
    <w:rsid w:val="00C35CFF"/>
    <w:rsid w:val="00C35E51"/>
    <w:rsid w:val="00C361F0"/>
    <w:rsid w:val="00C36440"/>
    <w:rsid w:val="00C3688E"/>
    <w:rsid w:val="00C36E6D"/>
    <w:rsid w:val="00C375DB"/>
    <w:rsid w:val="00C3787E"/>
    <w:rsid w:val="00C378A8"/>
    <w:rsid w:val="00C401FC"/>
    <w:rsid w:val="00C404C8"/>
    <w:rsid w:val="00C40AA5"/>
    <w:rsid w:val="00C40D1A"/>
    <w:rsid w:val="00C414B0"/>
    <w:rsid w:val="00C41D04"/>
    <w:rsid w:val="00C41D93"/>
    <w:rsid w:val="00C42011"/>
    <w:rsid w:val="00C420C9"/>
    <w:rsid w:val="00C42BCF"/>
    <w:rsid w:val="00C43DBD"/>
    <w:rsid w:val="00C443EB"/>
    <w:rsid w:val="00C446E1"/>
    <w:rsid w:val="00C44907"/>
    <w:rsid w:val="00C44BE5"/>
    <w:rsid w:val="00C450CA"/>
    <w:rsid w:val="00C45650"/>
    <w:rsid w:val="00C456CA"/>
    <w:rsid w:val="00C45CED"/>
    <w:rsid w:val="00C45E9C"/>
    <w:rsid w:val="00C45F73"/>
    <w:rsid w:val="00C464F1"/>
    <w:rsid w:val="00C4651F"/>
    <w:rsid w:val="00C4730C"/>
    <w:rsid w:val="00C4774B"/>
    <w:rsid w:val="00C47979"/>
    <w:rsid w:val="00C50D47"/>
    <w:rsid w:val="00C50FFA"/>
    <w:rsid w:val="00C512CA"/>
    <w:rsid w:val="00C515D4"/>
    <w:rsid w:val="00C51734"/>
    <w:rsid w:val="00C521A9"/>
    <w:rsid w:val="00C52A28"/>
    <w:rsid w:val="00C52B44"/>
    <w:rsid w:val="00C53017"/>
    <w:rsid w:val="00C534E4"/>
    <w:rsid w:val="00C53700"/>
    <w:rsid w:val="00C53906"/>
    <w:rsid w:val="00C53F92"/>
    <w:rsid w:val="00C544D5"/>
    <w:rsid w:val="00C54610"/>
    <w:rsid w:val="00C54D11"/>
    <w:rsid w:val="00C551F8"/>
    <w:rsid w:val="00C557BA"/>
    <w:rsid w:val="00C5584D"/>
    <w:rsid w:val="00C55BEF"/>
    <w:rsid w:val="00C55C70"/>
    <w:rsid w:val="00C55C78"/>
    <w:rsid w:val="00C55CDE"/>
    <w:rsid w:val="00C55DF2"/>
    <w:rsid w:val="00C56579"/>
    <w:rsid w:val="00C56EF3"/>
    <w:rsid w:val="00C57134"/>
    <w:rsid w:val="00C573D5"/>
    <w:rsid w:val="00C5755D"/>
    <w:rsid w:val="00C57B14"/>
    <w:rsid w:val="00C57C18"/>
    <w:rsid w:val="00C60E1F"/>
    <w:rsid w:val="00C61A0A"/>
    <w:rsid w:val="00C61BAF"/>
    <w:rsid w:val="00C6264F"/>
    <w:rsid w:val="00C6268A"/>
    <w:rsid w:val="00C627C3"/>
    <w:rsid w:val="00C62F5A"/>
    <w:rsid w:val="00C640DF"/>
    <w:rsid w:val="00C642E1"/>
    <w:rsid w:val="00C653FD"/>
    <w:rsid w:val="00C656A2"/>
    <w:rsid w:val="00C65B54"/>
    <w:rsid w:val="00C66283"/>
    <w:rsid w:val="00C66515"/>
    <w:rsid w:val="00C6722A"/>
    <w:rsid w:val="00C673EA"/>
    <w:rsid w:val="00C708B0"/>
    <w:rsid w:val="00C7095D"/>
    <w:rsid w:val="00C70B23"/>
    <w:rsid w:val="00C70C49"/>
    <w:rsid w:val="00C71129"/>
    <w:rsid w:val="00C71259"/>
    <w:rsid w:val="00C7165C"/>
    <w:rsid w:val="00C71A91"/>
    <w:rsid w:val="00C71B2F"/>
    <w:rsid w:val="00C72731"/>
    <w:rsid w:val="00C72CEE"/>
    <w:rsid w:val="00C73396"/>
    <w:rsid w:val="00C73955"/>
    <w:rsid w:val="00C73A70"/>
    <w:rsid w:val="00C7411F"/>
    <w:rsid w:val="00C74121"/>
    <w:rsid w:val="00C74475"/>
    <w:rsid w:val="00C74538"/>
    <w:rsid w:val="00C74602"/>
    <w:rsid w:val="00C74BFC"/>
    <w:rsid w:val="00C74C7A"/>
    <w:rsid w:val="00C752F0"/>
    <w:rsid w:val="00C75BE1"/>
    <w:rsid w:val="00C75FD5"/>
    <w:rsid w:val="00C769A2"/>
    <w:rsid w:val="00C76D06"/>
    <w:rsid w:val="00C8030B"/>
    <w:rsid w:val="00C80442"/>
    <w:rsid w:val="00C81228"/>
    <w:rsid w:val="00C81D1E"/>
    <w:rsid w:val="00C81ECC"/>
    <w:rsid w:val="00C81F72"/>
    <w:rsid w:val="00C82BC4"/>
    <w:rsid w:val="00C82CB2"/>
    <w:rsid w:val="00C8361D"/>
    <w:rsid w:val="00C83843"/>
    <w:rsid w:val="00C83D4F"/>
    <w:rsid w:val="00C83F8B"/>
    <w:rsid w:val="00C84E5A"/>
    <w:rsid w:val="00C85130"/>
    <w:rsid w:val="00C85A39"/>
    <w:rsid w:val="00C86605"/>
    <w:rsid w:val="00C8688E"/>
    <w:rsid w:val="00C868DA"/>
    <w:rsid w:val="00C870C2"/>
    <w:rsid w:val="00C877ED"/>
    <w:rsid w:val="00C87BD4"/>
    <w:rsid w:val="00C87FCA"/>
    <w:rsid w:val="00C9016E"/>
    <w:rsid w:val="00C9094A"/>
    <w:rsid w:val="00C90ACE"/>
    <w:rsid w:val="00C90D3F"/>
    <w:rsid w:val="00C90D6B"/>
    <w:rsid w:val="00C9100D"/>
    <w:rsid w:val="00C91107"/>
    <w:rsid w:val="00C91248"/>
    <w:rsid w:val="00C91625"/>
    <w:rsid w:val="00C91A5D"/>
    <w:rsid w:val="00C91D1C"/>
    <w:rsid w:val="00C924A3"/>
    <w:rsid w:val="00C9267B"/>
    <w:rsid w:val="00C92A6A"/>
    <w:rsid w:val="00C92B8F"/>
    <w:rsid w:val="00C93054"/>
    <w:rsid w:val="00C932D6"/>
    <w:rsid w:val="00C934BB"/>
    <w:rsid w:val="00C938C3"/>
    <w:rsid w:val="00C9479D"/>
    <w:rsid w:val="00C94955"/>
    <w:rsid w:val="00C94F51"/>
    <w:rsid w:val="00C9508B"/>
    <w:rsid w:val="00C9557F"/>
    <w:rsid w:val="00C95724"/>
    <w:rsid w:val="00C95825"/>
    <w:rsid w:val="00C959C5"/>
    <w:rsid w:val="00C95A94"/>
    <w:rsid w:val="00C961C0"/>
    <w:rsid w:val="00C968ED"/>
    <w:rsid w:val="00C97618"/>
    <w:rsid w:val="00C977F2"/>
    <w:rsid w:val="00C97B69"/>
    <w:rsid w:val="00C97CC2"/>
    <w:rsid w:val="00CA0618"/>
    <w:rsid w:val="00CA0A24"/>
    <w:rsid w:val="00CA20FF"/>
    <w:rsid w:val="00CA2197"/>
    <w:rsid w:val="00CA2308"/>
    <w:rsid w:val="00CA2378"/>
    <w:rsid w:val="00CA2547"/>
    <w:rsid w:val="00CA2CC1"/>
    <w:rsid w:val="00CA2EC3"/>
    <w:rsid w:val="00CA33B0"/>
    <w:rsid w:val="00CA4724"/>
    <w:rsid w:val="00CA4ABB"/>
    <w:rsid w:val="00CA4DEC"/>
    <w:rsid w:val="00CA5D4F"/>
    <w:rsid w:val="00CA7375"/>
    <w:rsid w:val="00CA7C2C"/>
    <w:rsid w:val="00CB00BE"/>
    <w:rsid w:val="00CB0854"/>
    <w:rsid w:val="00CB0C8E"/>
    <w:rsid w:val="00CB10CA"/>
    <w:rsid w:val="00CB13E7"/>
    <w:rsid w:val="00CB14BC"/>
    <w:rsid w:val="00CB191E"/>
    <w:rsid w:val="00CB1F92"/>
    <w:rsid w:val="00CB2604"/>
    <w:rsid w:val="00CB2615"/>
    <w:rsid w:val="00CB2703"/>
    <w:rsid w:val="00CB27D3"/>
    <w:rsid w:val="00CB29C6"/>
    <w:rsid w:val="00CB333C"/>
    <w:rsid w:val="00CB3C04"/>
    <w:rsid w:val="00CB3F7E"/>
    <w:rsid w:val="00CB5260"/>
    <w:rsid w:val="00CB56F5"/>
    <w:rsid w:val="00CB5C9F"/>
    <w:rsid w:val="00CB5D8E"/>
    <w:rsid w:val="00CB6074"/>
    <w:rsid w:val="00CB6A8B"/>
    <w:rsid w:val="00CB7095"/>
    <w:rsid w:val="00CB7E0F"/>
    <w:rsid w:val="00CB7EFB"/>
    <w:rsid w:val="00CB7FC4"/>
    <w:rsid w:val="00CC06C6"/>
    <w:rsid w:val="00CC06D9"/>
    <w:rsid w:val="00CC0F18"/>
    <w:rsid w:val="00CC1003"/>
    <w:rsid w:val="00CC125F"/>
    <w:rsid w:val="00CC17D0"/>
    <w:rsid w:val="00CC189F"/>
    <w:rsid w:val="00CC1E94"/>
    <w:rsid w:val="00CC272D"/>
    <w:rsid w:val="00CC32B5"/>
    <w:rsid w:val="00CC3A30"/>
    <w:rsid w:val="00CC401E"/>
    <w:rsid w:val="00CC452F"/>
    <w:rsid w:val="00CC4A18"/>
    <w:rsid w:val="00CC5109"/>
    <w:rsid w:val="00CC52D9"/>
    <w:rsid w:val="00CC5320"/>
    <w:rsid w:val="00CC569E"/>
    <w:rsid w:val="00CC58EA"/>
    <w:rsid w:val="00CC5B91"/>
    <w:rsid w:val="00CC5E57"/>
    <w:rsid w:val="00CC5EBC"/>
    <w:rsid w:val="00CC64CE"/>
    <w:rsid w:val="00CC6684"/>
    <w:rsid w:val="00CC6933"/>
    <w:rsid w:val="00CC6D79"/>
    <w:rsid w:val="00CC6F64"/>
    <w:rsid w:val="00CC79FD"/>
    <w:rsid w:val="00CD0576"/>
    <w:rsid w:val="00CD0E83"/>
    <w:rsid w:val="00CD1023"/>
    <w:rsid w:val="00CD1172"/>
    <w:rsid w:val="00CD11F2"/>
    <w:rsid w:val="00CD1D76"/>
    <w:rsid w:val="00CD1E96"/>
    <w:rsid w:val="00CD1E9F"/>
    <w:rsid w:val="00CD2415"/>
    <w:rsid w:val="00CD2424"/>
    <w:rsid w:val="00CD2980"/>
    <w:rsid w:val="00CD2AC7"/>
    <w:rsid w:val="00CD2ADB"/>
    <w:rsid w:val="00CD2DF0"/>
    <w:rsid w:val="00CD3789"/>
    <w:rsid w:val="00CD41DE"/>
    <w:rsid w:val="00CD449D"/>
    <w:rsid w:val="00CD4F00"/>
    <w:rsid w:val="00CD52E8"/>
    <w:rsid w:val="00CD53AF"/>
    <w:rsid w:val="00CD5935"/>
    <w:rsid w:val="00CD64F5"/>
    <w:rsid w:val="00CD660C"/>
    <w:rsid w:val="00CD6C55"/>
    <w:rsid w:val="00CD6CCC"/>
    <w:rsid w:val="00CD7074"/>
    <w:rsid w:val="00CD72B9"/>
    <w:rsid w:val="00CD7A3C"/>
    <w:rsid w:val="00CE053D"/>
    <w:rsid w:val="00CE08FE"/>
    <w:rsid w:val="00CE0B12"/>
    <w:rsid w:val="00CE1988"/>
    <w:rsid w:val="00CE345C"/>
    <w:rsid w:val="00CE3763"/>
    <w:rsid w:val="00CE38DF"/>
    <w:rsid w:val="00CE3A39"/>
    <w:rsid w:val="00CE3AF3"/>
    <w:rsid w:val="00CE3C12"/>
    <w:rsid w:val="00CE40E7"/>
    <w:rsid w:val="00CE432C"/>
    <w:rsid w:val="00CE44E3"/>
    <w:rsid w:val="00CE511E"/>
    <w:rsid w:val="00CE5332"/>
    <w:rsid w:val="00CE5488"/>
    <w:rsid w:val="00CE54A0"/>
    <w:rsid w:val="00CE54FE"/>
    <w:rsid w:val="00CE567B"/>
    <w:rsid w:val="00CE5F46"/>
    <w:rsid w:val="00CE715D"/>
    <w:rsid w:val="00CE7291"/>
    <w:rsid w:val="00CE779D"/>
    <w:rsid w:val="00CF0057"/>
    <w:rsid w:val="00CF0938"/>
    <w:rsid w:val="00CF176F"/>
    <w:rsid w:val="00CF1969"/>
    <w:rsid w:val="00CF1C08"/>
    <w:rsid w:val="00CF1DDF"/>
    <w:rsid w:val="00CF21BB"/>
    <w:rsid w:val="00CF2585"/>
    <w:rsid w:val="00CF2682"/>
    <w:rsid w:val="00CF28A3"/>
    <w:rsid w:val="00CF31B8"/>
    <w:rsid w:val="00CF343A"/>
    <w:rsid w:val="00CF3DFD"/>
    <w:rsid w:val="00CF3E0E"/>
    <w:rsid w:val="00CF3FB5"/>
    <w:rsid w:val="00CF456C"/>
    <w:rsid w:val="00CF4AAE"/>
    <w:rsid w:val="00CF53FB"/>
    <w:rsid w:val="00CF61B0"/>
    <w:rsid w:val="00CF648B"/>
    <w:rsid w:val="00CF6611"/>
    <w:rsid w:val="00CF6965"/>
    <w:rsid w:val="00CF6CBE"/>
    <w:rsid w:val="00CF6EC5"/>
    <w:rsid w:val="00CF7385"/>
    <w:rsid w:val="00D00649"/>
    <w:rsid w:val="00D00EDF"/>
    <w:rsid w:val="00D016CF"/>
    <w:rsid w:val="00D01A21"/>
    <w:rsid w:val="00D02B6A"/>
    <w:rsid w:val="00D02C34"/>
    <w:rsid w:val="00D03002"/>
    <w:rsid w:val="00D03771"/>
    <w:rsid w:val="00D03F13"/>
    <w:rsid w:val="00D04273"/>
    <w:rsid w:val="00D044A5"/>
    <w:rsid w:val="00D0458F"/>
    <w:rsid w:val="00D0466A"/>
    <w:rsid w:val="00D049C8"/>
    <w:rsid w:val="00D04E64"/>
    <w:rsid w:val="00D04F66"/>
    <w:rsid w:val="00D057E3"/>
    <w:rsid w:val="00D05EA0"/>
    <w:rsid w:val="00D06451"/>
    <w:rsid w:val="00D079DC"/>
    <w:rsid w:val="00D07C35"/>
    <w:rsid w:val="00D10464"/>
    <w:rsid w:val="00D10544"/>
    <w:rsid w:val="00D10942"/>
    <w:rsid w:val="00D10DB7"/>
    <w:rsid w:val="00D112D5"/>
    <w:rsid w:val="00D11438"/>
    <w:rsid w:val="00D11BF6"/>
    <w:rsid w:val="00D11CE4"/>
    <w:rsid w:val="00D11F00"/>
    <w:rsid w:val="00D11FD0"/>
    <w:rsid w:val="00D123A5"/>
    <w:rsid w:val="00D1249F"/>
    <w:rsid w:val="00D124BA"/>
    <w:rsid w:val="00D1286E"/>
    <w:rsid w:val="00D12B0F"/>
    <w:rsid w:val="00D12B41"/>
    <w:rsid w:val="00D12BD6"/>
    <w:rsid w:val="00D12CB8"/>
    <w:rsid w:val="00D12E2C"/>
    <w:rsid w:val="00D13AA1"/>
    <w:rsid w:val="00D143F9"/>
    <w:rsid w:val="00D14F4E"/>
    <w:rsid w:val="00D17040"/>
    <w:rsid w:val="00D178B8"/>
    <w:rsid w:val="00D179C7"/>
    <w:rsid w:val="00D17B09"/>
    <w:rsid w:val="00D20659"/>
    <w:rsid w:val="00D208D3"/>
    <w:rsid w:val="00D20CA9"/>
    <w:rsid w:val="00D210E0"/>
    <w:rsid w:val="00D214AF"/>
    <w:rsid w:val="00D2205D"/>
    <w:rsid w:val="00D2221F"/>
    <w:rsid w:val="00D2272D"/>
    <w:rsid w:val="00D22BC7"/>
    <w:rsid w:val="00D23517"/>
    <w:rsid w:val="00D240D3"/>
    <w:rsid w:val="00D24BA1"/>
    <w:rsid w:val="00D24BCF"/>
    <w:rsid w:val="00D24C10"/>
    <w:rsid w:val="00D24DB4"/>
    <w:rsid w:val="00D2590E"/>
    <w:rsid w:val="00D26738"/>
    <w:rsid w:val="00D26BA5"/>
    <w:rsid w:val="00D26E50"/>
    <w:rsid w:val="00D26E8F"/>
    <w:rsid w:val="00D26F9E"/>
    <w:rsid w:val="00D2776C"/>
    <w:rsid w:val="00D30B3E"/>
    <w:rsid w:val="00D30B7F"/>
    <w:rsid w:val="00D30BE2"/>
    <w:rsid w:val="00D30CEA"/>
    <w:rsid w:val="00D30E7B"/>
    <w:rsid w:val="00D31F53"/>
    <w:rsid w:val="00D321C7"/>
    <w:rsid w:val="00D3299A"/>
    <w:rsid w:val="00D33178"/>
    <w:rsid w:val="00D3417C"/>
    <w:rsid w:val="00D3492B"/>
    <w:rsid w:val="00D3500B"/>
    <w:rsid w:val="00D35A78"/>
    <w:rsid w:val="00D35B89"/>
    <w:rsid w:val="00D36275"/>
    <w:rsid w:val="00D36628"/>
    <w:rsid w:val="00D36A9F"/>
    <w:rsid w:val="00D36BF9"/>
    <w:rsid w:val="00D37331"/>
    <w:rsid w:val="00D3746A"/>
    <w:rsid w:val="00D3777C"/>
    <w:rsid w:val="00D37948"/>
    <w:rsid w:val="00D3795D"/>
    <w:rsid w:val="00D37DBB"/>
    <w:rsid w:val="00D40053"/>
    <w:rsid w:val="00D40423"/>
    <w:rsid w:val="00D418E8"/>
    <w:rsid w:val="00D41B3F"/>
    <w:rsid w:val="00D41CF4"/>
    <w:rsid w:val="00D4329C"/>
    <w:rsid w:val="00D437F4"/>
    <w:rsid w:val="00D43B1C"/>
    <w:rsid w:val="00D43DC0"/>
    <w:rsid w:val="00D44556"/>
    <w:rsid w:val="00D4494F"/>
    <w:rsid w:val="00D45020"/>
    <w:rsid w:val="00D45F11"/>
    <w:rsid w:val="00D45F7B"/>
    <w:rsid w:val="00D4617F"/>
    <w:rsid w:val="00D5044A"/>
    <w:rsid w:val="00D50563"/>
    <w:rsid w:val="00D50BFE"/>
    <w:rsid w:val="00D517DC"/>
    <w:rsid w:val="00D518FB"/>
    <w:rsid w:val="00D5196E"/>
    <w:rsid w:val="00D51D56"/>
    <w:rsid w:val="00D52206"/>
    <w:rsid w:val="00D5261E"/>
    <w:rsid w:val="00D52BE8"/>
    <w:rsid w:val="00D52C2A"/>
    <w:rsid w:val="00D53A57"/>
    <w:rsid w:val="00D53F5B"/>
    <w:rsid w:val="00D54DB4"/>
    <w:rsid w:val="00D54E33"/>
    <w:rsid w:val="00D5517D"/>
    <w:rsid w:val="00D556F1"/>
    <w:rsid w:val="00D5587C"/>
    <w:rsid w:val="00D55C23"/>
    <w:rsid w:val="00D55F17"/>
    <w:rsid w:val="00D562EF"/>
    <w:rsid w:val="00D56750"/>
    <w:rsid w:val="00D56B72"/>
    <w:rsid w:val="00D56D00"/>
    <w:rsid w:val="00D56D4D"/>
    <w:rsid w:val="00D56DC6"/>
    <w:rsid w:val="00D56E8A"/>
    <w:rsid w:val="00D57253"/>
    <w:rsid w:val="00D57742"/>
    <w:rsid w:val="00D577AF"/>
    <w:rsid w:val="00D57B6B"/>
    <w:rsid w:val="00D57C25"/>
    <w:rsid w:val="00D6065C"/>
    <w:rsid w:val="00D60662"/>
    <w:rsid w:val="00D60663"/>
    <w:rsid w:val="00D607C6"/>
    <w:rsid w:val="00D6097B"/>
    <w:rsid w:val="00D60A02"/>
    <w:rsid w:val="00D61433"/>
    <w:rsid w:val="00D61639"/>
    <w:rsid w:val="00D61CE6"/>
    <w:rsid w:val="00D623F3"/>
    <w:rsid w:val="00D6286C"/>
    <w:rsid w:val="00D62A12"/>
    <w:rsid w:val="00D62A61"/>
    <w:rsid w:val="00D62B5E"/>
    <w:rsid w:val="00D63007"/>
    <w:rsid w:val="00D630A3"/>
    <w:rsid w:val="00D649F1"/>
    <w:rsid w:val="00D64D1F"/>
    <w:rsid w:val="00D64F73"/>
    <w:rsid w:val="00D6500D"/>
    <w:rsid w:val="00D65271"/>
    <w:rsid w:val="00D660C7"/>
    <w:rsid w:val="00D664E2"/>
    <w:rsid w:val="00D671A3"/>
    <w:rsid w:val="00D679FD"/>
    <w:rsid w:val="00D67DF0"/>
    <w:rsid w:val="00D7067D"/>
    <w:rsid w:val="00D70E8D"/>
    <w:rsid w:val="00D714B1"/>
    <w:rsid w:val="00D71918"/>
    <w:rsid w:val="00D71B6B"/>
    <w:rsid w:val="00D721CB"/>
    <w:rsid w:val="00D72322"/>
    <w:rsid w:val="00D724D1"/>
    <w:rsid w:val="00D729EE"/>
    <w:rsid w:val="00D738F4"/>
    <w:rsid w:val="00D739D3"/>
    <w:rsid w:val="00D73A1F"/>
    <w:rsid w:val="00D73BF5"/>
    <w:rsid w:val="00D73DCD"/>
    <w:rsid w:val="00D73E04"/>
    <w:rsid w:val="00D74310"/>
    <w:rsid w:val="00D743AE"/>
    <w:rsid w:val="00D744A5"/>
    <w:rsid w:val="00D7488D"/>
    <w:rsid w:val="00D748EC"/>
    <w:rsid w:val="00D74B27"/>
    <w:rsid w:val="00D74C97"/>
    <w:rsid w:val="00D75C73"/>
    <w:rsid w:val="00D76377"/>
    <w:rsid w:val="00D76663"/>
    <w:rsid w:val="00D76CF4"/>
    <w:rsid w:val="00D771C2"/>
    <w:rsid w:val="00D77237"/>
    <w:rsid w:val="00D77E8F"/>
    <w:rsid w:val="00D8024D"/>
    <w:rsid w:val="00D80809"/>
    <w:rsid w:val="00D809F3"/>
    <w:rsid w:val="00D80D7E"/>
    <w:rsid w:val="00D81080"/>
    <w:rsid w:val="00D8115A"/>
    <w:rsid w:val="00D81342"/>
    <w:rsid w:val="00D81609"/>
    <w:rsid w:val="00D81728"/>
    <w:rsid w:val="00D817D3"/>
    <w:rsid w:val="00D81F9D"/>
    <w:rsid w:val="00D821BA"/>
    <w:rsid w:val="00D82700"/>
    <w:rsid w:val="00D828C6"/>
    <w:rsid w:val="00D82B64"/>
    <w:rsid w:val="00D838FF"/>
    <w:rsid w:val="00D839EF"/>
    <w:rsid w:val="00D83AF1"/>
    <w:rsid w:val="00D83D2A"/>
    <w:rsid w:val="00D83F83"/>
    <w:rsid w:val="00D84AF6"/>
    <w:rsid w:val="00D84D4B"/>
    <w:rsid w:val="00D84D5D"/>
    <w:rsid w:val="00D8505A"/>
    <w:rsid w:val="00D85B36"/>
    <w:rsid w:val="00D87275"/>
    <w:rsid w:val="00D872D2"/>
    <w:rsid w:val="00D87705"/>
    <w:rsid w:val="00D877D4"/>
    <w:rsid w:val="00D87853"/>
    <w:rsid w:val="00D8795B"/>
    <w:rsid w:val="00D87A42"/>
    <w:rsid w:val="00D87EC6"/>
    <w:rsid w:val="00D87F0B"/>
    <w:rsid w:val="00D90759"/>
    <w:rsid w:val="00D91C25"/>
    <w:rsid w:val="00D91FF4"/>
    <w:rsid w:val="00D92D07"/>
    <w:rsid w:val="00D93682"/>
    <w:rsid w:val="00D93FDA"/>
    <w:rsid w:val="00D945E5"/>
    <w:rsid w:val="00D9486F"/>
    <w:rsid w:val="00D948AD"/>
    <w:rsid w:val="00D95278"/>
    <w:rsid w:val="00D9586B"/>
    <w:rsid w:val="00D95FC4"/>
    <w:rsid w:val="00D965FD"/>
    <w:rsid w:val="00D96DFE"/>
    <w:rsid w:val="00D96E27"/>
    <w:rsid w:val="00D96F58"/>
    <w:rsid w:val="00DA1248"/>
    <w:rsid w:val="00DA1470"/>
    <w:rsid w:val="00DA1AD1"/>
    <w:rsid w:val="00DA23F4"/>
    <w:rsid w:val="00DA23FC"/>
    <w:rsid w:val="00DA2620"/>
    <w:rsid w:val="00DA2C60"/>
    <w:rsid w:val="00DA2C96"/>
    <w:rsid w:val="00DA2E45"/>
    <w:rsid w:val="00DA3437"/>
    <w:rsid w:val="00DA371B"/>
    <w:rsid w:val="00DA3954"/>
    <w:rsid w:val="00DA3BF0"/>
    <w:rsid w:val="00DA429C"/>
    <w:rsid w:val="00DA4508"/>
    <w:rsid w:val="00DA4629"/>
    <w:rsid w:val="00DA4B2E"/>
    <w:rsid w:val="00DA5232"/>
    <w:rsid w:val="00DA5494"/>
    <w:rsid w:val="00DA60AE"/>
    <w:rsid w:val="00DA6390"/>
    <w:rsid w:val="00DA6E8D"/>
    <w:rsid w:val="00DA7F6A"/>
    <w:rsid w:val="00DB0143"/>
    <w:rsid w:val="00DB01C0"/>
    <w:rsid w:val="00DB0E27"/>
    <w:rsid w:val="00DB0E64"/>
    <w:rsid w:val="00DB131F"/>
    <w:rsid w:val="00DB14CC"/>
    <w:rsid w:val="00DB20D0"/>
    <w:rsid w:val="00DB2937"/>
    <w:rsid w:val="00DB2C5C"/>
    <w:rsid w:val="00DB2D6E"/>
    <w:rsid w:val="00DB4A94"/>
    <w:rsid w:val="00DB4AB5"/>
    <w:rsid w:val="00DB4DE5"/>
    <w:rsid w:val="00DB50E6"/>
    <w:rsid w:val="00DB52C8"/>
    <w:rsid w:val="00DB570F"/>
    <w:rsid w:val="00DB5888"/>
    <w:rsid w:val="00DB58F2"/>
    <w:rsid w:val="00DB5B16"/>
    <w:rsid w:val="00DB6950"/>
    <w:rsid w:val="00DB6962"/>
    <w:rsid w:val="00DB69DE"/>
    <w:rsid w:val="00DB6AE2"/>
    <w:rsid w:val="00DB6CCD"/>
    <w:rsid w:val="00DB76AC"/>
    <w:rsid w:val="00DB780C"/>
    <w:rsid w:val="00DB795B"/>
    <w:rsid w:val="00DB7966"/>
    <w:rsid w:val="00DB7ED8"/>
    <w:rsid w:val="00DB7FA5"/>
    <w:rsid w:val="00DC0240"/>
    <w:rsid w:val="00DC12C3"/>
    <w:rsid w:val="00DC1681"/>
    <w:rsid w:val="00DC17EC"/>
    <w:rsid w:val="00DC1816"/>
    <w:rsid w:val="00DC1F5B"/>
    <w:rsid w:val="00DC20E9"/>
    <w:rsid w:val="00DC239F"/>
    <w:rsid w:val="00DC3C1C"/>
    <w:rsid w:val="00DC3E57"/>
    <w:rsid w:val="00DC46DC"/>
    <w:rsid w:val="00DC48FB"/>
    <w:rsid w:val="00DC4B69"/>
    <w:rsid w:val="00DC5132"/>
    <w:rsid w:val="00DC59D1"/>
    <w:rsid w:val="00DC5F5D"/>
    <w:rsid w:val="00DC6009"/>
    <w:rsid w:val="00DC7D0F"/>
    <w:rsid w:val="00DC7DE9"/>
    <w:rsid w:val="00DD016B"/>
    <w:rsid w:val="00DD0327"/>
    <w:rsid w:val="00DD08C5"/>
    <w:rsid w:val="00DD1D93"/>
    <w:rsid w:val="00DD249E"/>
    <w:rsid w:val="00DD25A8"/>
    <w:rsid w:val="00DD26DE"/>
    <w:rsid w:val="00DD2B2D"/>
    <w:rsid w:val="00DD3190"/>
    <w:rsid w:val="00DD43A8"/>
    <w:rsid w:val="00DD5025"/>
    <w:rsid w:val="00DD59AA"/>
    <w:rsid w:val="00DD5E22"/>
    <w:rsid w:val="00DD62A8"/>
    <w:rsid w:val="00DD638D"/>
    <w:rsid w:val="00DD63CD"/>
    <w:rsid w:val="00DD6641"/>
    <w:rsid w:val="00DD66E8"/>
    <w:rsid w:val="00DD6F4F"/>
    <w:rsid w:val="00DD7195"/>
    <w:rsid w:val="00DD72C5"/>
    <w:rsid w:val="00DD740B"/>
    <w:rsid w:val="00DD7AFA"/>
    <w:rsid w:val="00DD7B00"/>
    <w:rsid w:val="00DD7DF6"/>
    <w:rsid w:val="00DE0357"/>
    <w:rsid w:val="00DE08A3"/>
    <w:rsid w:val="00DE168E"/>
    <w:rsid w:val="00DE24FB"/>
    <w:rsid w:val="00DE2C30"/>
    <w:rsid w:val="00DE31E8"/>
    <w:rsid w:val="00DE3E7B"/>
    <w:rsid w:val="00DE3E8C"/>
    <w:rsid w:val="00DE4414"/>
    <w:rsid w:val="00DE4FA7"/>
    <w:rsid w:val="00DE536A"/>
    <w:rsid w:val="00DE5D2D"/>
    <w:rsid w:val="00DE5E1D"/>
    <w:rsid w:val="00DE6017"/>
    <w:rsid w:val="00DE6213"/>
    <w:rsid w:val="00DE67D2"/>
    <w:rsid w:val="00DE731B"/>
    <w:rsid w:val="00DF0064"/>
    <w:rsid w:val="00DF0169"/>
    <w:rsid w:val="00DF03EB"/>
    <w:rsid w:val="00DF09C7"/>
    <w:rsid w:val="00DF172F"/>
    <w:rsid w:val="00DF17BF"/>
    <w:rsid w:val="00DF183C"/>
    <w:rsid w:val="00DF1B06"/>
    <w:rsid w:val="00DF2140"/>
    <w:rsid w:val="00DF220F"/>
    <w:rsid w:val="00DF2FEB"/>
    <w:rsid w:val="00DF39FB"/>
    <w:rsid w:val="00DF3C0B"/>
    <w:rsid w:val="00DF3F85"/>
    <w:rsid w:val="00DF49FE"/>
    <w:rsid w:val="00DF5D91"/>
    <w:rsid w:val="00DF65DE"/>
    <w:rsid w:val="00DF67D3"/>
    <w:rsid w:val="00DF6ADA"/>
    <w:rsid w:val="00DF6B15"/>
    <w:rsid w:val="00DF6B7D"/>
    <w:rsid w:val="00DF7509"/>
    <w:rsid w:val="00DF79B2"/>
    <w:rsid w:val="00E00804"/>
    <w:rsid w:val="00E008F1"/>
    <w:rsid w:val="00E00F49"/>
    <w:rsid w:val="00E010C1"/>
    <w:rsid w:val="00E01492"/>
    <w:rsid w:val="00E02368"/>
    <w:rsid w:val="00E0260C"/>
    <w:rsid w:val="00E036EA"/>
    <w:rsid w:val="00E04305"/>
    <w:rsid w:val="00E04CD1"/>
    <w:rsid w:val="00E04CD2"/>
    <w:rsid w:val="00E04FAB"/>
    <w:rsid w:val="00E056C1"/>
    <w:rsid w:val="00E05FE9"/>
    <w:rsid w:val="00E0674D"/>
    <w:rsid w:val="00E067B6"/>
    <w:rsid w:val="00E06965"/>
    <w:rsid w:val="00E06966"/>
    <w:rsid w:val="00E11070"/>
    <w:rsid w:val="00E119C1"/>
    <w:rsid w:val="00E12068"/>
    <w:rsid w:val="00E12A76"/>
    <w:rsid w:val="00E12D35"/>
    <w:rsid w:val="00E12DAF"/>
    <w:rsid w:val="00E12FF9"/>
    <w:rsid w:val="00E130E3"/>
    <w:rsid w:val="00E133A9"/>
    <w:rsid w:val="00E136E3"/>
    <w:rsid w:val="00E13CB2"/>
    <w:rsid w:val="00E14929"/>
    <w:rsid w:val="00E14AE3"/>
    <w:rsid w:val="00E14DDA"/>
    <w:rsid w:val="00E154AF"/>
    <w:rsid w:val="00E15AC4"/>
    <w:rsid w:val="00E15B61"/>
    <w:rsid w:val="00E15E99"/>
    <w:rsid w:val="00E15FB5"/>
    <w:rsid w:val="00E1687C"/>
    <w:rsid w:val="00E16978"/>
    <w:rsid w:val="00E1701D"/>
    <w:rsid w:val="00E1766A"/>
    <w:rsid w:val="00E17A63"/>
    <w:rsid w:val="00E17D23"/>
    <w:rsid w:val="00E2031D"/>
    <w:rsid w:val="00E20597"/>
    <w:rsid w:val="00E20ED4"/>
    <w:rsid w:val="00E20F54"/>
    <w:rsid w:val="00E20FE3"/>
    <w:rsid w:val="00E213C4"/>
    <w:rsid w:val="00E215AC"/>
    <w:rsid w:val="00E21B90"/>
    <w:rsid w:val="00E21D32"/>
    <w:rsid w:val="00E21EB3"/>
    <w:rsid w:val="00E22141"/>
    <w:rsid w:val="00E22232"/>
    <w:rsid w:val="00E2267A"/>
    <w:rsid w:val="00E22933"/>
    <w:rsid w:val="00E22A02"/>
    <w:rsid w:val="00E22C92"/>
    <w:rsid w:val="00E23083"/>
    <w:rsid w:val="00E2376E"/>
    <w:rsid w:val="00E2395B"/>
    <w:rsid w:val="00E23FE0"/>
    <w:rsid w:val="00E2446D"/>
    <w:rsid w:val="00E245E6"/>
    <w:rsid w:val="00E248EF"/>
    <w:rsid w:val="00E2513A"/>
    <w:rsid w:val="00E2540E"/>
    <w:rsid w:val="00E254EB"/>
    <w:rsid w:val="00E256F5"/>
    <w:rsid w:val="00E25A57"/>
    <w:rsid w:val="00E25C96"/>
    <w:rsid w:val="00E25E02"/>
    <w:rsid w:val="00E25FF2"/>
    <w:rsid w:val="00E26540"/>
    <w:rsid w:val="00E26685"/>
    <w:rsid w:val="00E26777"/>
    <w:rsid w:val="00E26EDF"/>
    <w:rsid w:val="00E2720D"/>
    <w:rsid w:val="00E2725F"/>
    <w:rsid w:val="00E27407"/>
    <w:rsid w:val="00E27F6C"/>
    <w:rsid w:val="00E27F76"/>
    <w:rsid w:val="00E30E09"/>
    <w:rsid w:val="00E311A1"/>
    <w:rsid w:val="00E3158C"/>
    <w:rsid w:val="00E31C42"/>
    <w:rsid w:val="00E3209F"/>
    <w:rsid w:val="00E321A3"/>
    <w:rsid w:val="00E3253C"/>
    <w:rsid w:val="00E32810"/>
    <w:rsid w:val="00E33375"/>
    <w:rsid w:val="00E336A8"/>
    <w:rsid w:val="00E336D9"/>
    <w:rsid w:val="00E3399A"/>
    <w:rsid w:val="00E3441F"/>
    <w:rsid w:val="00E34E2B"/>
    <w:rsid w:val="00E35052"/>
    <w:rsid w:val="00E3508E"/>
    <w:rsid w:val="00E35309"/>
    <w:rsid w:val="00E356FE"/>
    <w:rsid w:val="00E35718"/>
    <w:rsid w:val="00E365EC"/>
    <w:rsid w:val="00E3682B"/>
    <w:rsid w:val="00E36976"/>
    <w:rsid w:val="00E36F8E"/>
    <w:rsid w:val="00E3748E"/>
    <w:rsid w:val="00E37538"/>
    <w:rsid w:val="00E37663"/>
    <w:rsid w:val="00E37EFF"/>
    <w:rsid w:val="00E41196"/>
    <w:rsid w:val="00E411FA"/>
    <w:rsid w:val="00E41433"/>
    <w:rsid w:val="00E41488"/>
    <w:rsid w:val="00E415EE"/>
    <w:rsid w:val="00E41C45"/>
    <w:rsid w:val="00E41EE4"/>
    <w:rsid w:val="00E42443"/>
    <w:rsid w:val="00E424D2"/>
    <w:rsid w:val="00E425B2"/>
    <w:rsid w:val="00E4261D"/>
    <w:rsid w:val="00E42672"/>
    <w:rsid w:val="00E43455"/>
    <w:rsid w:val="00E43B3E"/>
    <w:rsid w:val="00E43D28"/>
    <w:rsid w:val="00E43EF1"/>
    <w:rsid w:val="00E45145"/>
    <w:rsid w:val="00E45488"/>
    <w:rsid w:val="00E4554E"/>
    <w:rsid w:val="00E45EA8"/>
    <w:rsid w:val="00E4653D"/>
    <w:rsid w:val="00E46743"/>
    <w:rsid w:val="00E46978"/>
    <w:rsid w:val="00E46C40"/>
    <w:rsid w:val="00E46EDC"/>
    <w:rsid w:val="00E47203"/>
    <w:rsid w:val="00E47F29"/>
    <w:rsid w:val="00E50499"/>
    <w:rsid w:val="00E50584"/>
    <w:rsid w:val="00E50B3F"/>
    <w:rsid w:val="00E50FA3"/>
    <w:rsid w:val="00E51393"/>
    <w:rsid w:val="00E51795"/>
    <w:rsid w:val="00E51B34"/>
    <w:rsid w:val="00E523AD"/>
    <w:rsid w:val="00E5265A"/>
    <w:rsid w:val="00E5277A"/>
    <w:rsid w:val="00E52920"/>
    <w:rsid w:val="00E532B6"/>
    <w:rsid w:val="00E53B52"/>
    <w:rsid w:val="00E541C1"/>
    <w:rsid w:val="00E541DD"/>
    <w:rsid w:val="00E54509"/>
    <w:rsid w:val="00E54D45"/>
    <w:rsid w:val="00E54F23"/>
    <w:rsid w:val="00E552DD"/>
    <w:rsid w:val="00E55554"/>
    <w:rsid w:val="00E5565F"/>
    <w:rsid w:val="00E55956"/>
    <w:rsid w:val="00E55A1B"/>
    <w:rsid w:val="00E57BED"/>
    <w:rsid w:val="00E57D26"/>
    <w:rsid w:val="00E602AE"/>
    <w:rsid w:val="00E6092D"/>
    <w:rsid w:val="00E60B43"/>
    <w:rsid w:val="00E60B98"/>
    <w:rsid w:val="00E61475"/>
    <w:rsid w:val="00E6155E"/>
    <w:rsid w:val="00E61715"/>
    <w:rsid w:val="00E622CB"/>
    <w:rsid w:val="00E624F1"/>
    <w:rsid w:val="00E62586"/>
    <w:rsid w:val="00E625A0"/>
    <w:rsid w:val="00E6273A"/>
    <w:rsid w:val="00E62935"/>
    <w:rsid w:val="00E632AC"/>
    <w:rsid w:val="00E633B9"/>
    <w:rsid w:val="00E63FAB"/>
    <w:rsid w:val="00E641DF"/>
    <w:rsid w:val="00E64318"/>
    <w:rsid w:val="00E6491A"/>
    <w:rsid w:val="00E64F95"/>
    <w:rsid w:val="00E65CD3"/>
    <w:rsid w:val="00E66048"/>
    <w:rsid w:val="00E660C5"/>
    <w:rsid w:val="00E6636A"/>
    <w:rsid w:val="00E66566"/>
    <w:rsid w:val="00E66762"/>
    <w:rsid w:val="00E66A3C"/>
    <w:rsid w:val="00E66ABF"/>
    <w:rsid w:val="00E66F56"/>
    <w:rsid w:val="00E676C8"/>
    <w:rsid w:val="00E701E9"/>
    <w:rsid w:val="00E70862"/>
    <w:rsid w:val="00E70CF0"/>
    <w:rsid w:val="00E71309"/>
    <w:rsid w:val="00E721A9"/>
    <w:rsid w:val="00E721CE"/>
    <w:rsid w:val="00E7345F"/>
    <w:rsid w:val="00E73798"/>
    <w:rsid w:val="00E73E6A"/>
    <w:rsid w:val="00E73F25"/>
    <w:rsid w:val="00E74332"/>
    <w:rsid w:val="00E748E3"/>
    <w:rsid w:val="00E74DC0"/>
    <w:rsid w:val="00E74F5C"/>
    <w:rsid w:val="00E7588D"/>
    <w:rsid w:val="00E759F1"/>
    <w:rsid w:val="00E75A9C"/>
    <w:rsid w:val="00E75D00"/>
    <w:rsid w:val="00E75F3B"/>
    <w:rsid w:val="00E7643C"/>
    <w:rsid w:val="00E76648"/>
    <w:rsid w:val="00E76A66"/>
    <w:rsid w:val="00E76AC5"/>
    <w:rsid w:val="00E76C1A"/>
    <w:rsid w:val="00E77509"/>
    <w:rsid w:val="00E77E42"/>
    <w:rsid w:val="00E77EA3"/>
    <w:rsid w:val="00E804DD"/>
    <w:rsid w:val="00E807D9"/>
    <w:rsid w:val="00E81CBE"/>
    <w:rsid w:val="00E81D15"/>
    <w:rsid w:val="00E81FA5"/>
    <w:rsid w:val="00E81FA6"/>
    <w:rsid w:val="00E81FB9"/>
    <w:rsid w:val="00E8239C"/>
    <w:rsid w:val="00E82674"/>
    <w:rsid w:val="00E82922"/>
    <w:rsid w:val="00E83322"/>
    <w:rsid w:val="00E83804"/>
    <w:rsid w:val="00E83B18"/>
    <w:rsid w:val="00E84089"/>
    <w:rsid w:val="00E84243"/>
    <w:rsid w:val="00E8449D"/>
    <w:rsid w:val="00E846E2"/>
    <w:rsid w:val="00E848CD"/>
    <w:rsid w:val="00E85989"/>
    <w:rsid w:val="00E86007"/>
    <w:rsid w:val="00E86C0D"/>
    <w:rsid w:val="00E870DF"/>
    <w:rsid w:val="00E877AD"/>
    <w:rsid w:val="00E87A17"/>
    <w:rsid w:val="00E87FDA"/>
    <w:rsid w:val="00E90987"/>
    <w:rsid w:val="00E909F2"/>
    <w:rsid w:val="00E90B52"/>
    <w:rsid w:val="00E90CB8"/>
    <w:rsid w:val="00E91452"/>
    <w:rsid w:val="00E91ADE"/>
    <w:rsid w:val="00E91B3D"/>
    <w:rsid w:val="00E91BAF"/>
    <w:rsid w:val="00E91F72"/>
    <w:rsid w:val="00E9226E"/>
    <w:rsid w:val="00E9236F"/>
    <w:rsid w:val="00E92464"/>
    <w:rsid w:val="00E924B1"/>
    <w:rsid w:val="00E93925"/>
    <w:rsid w:val="00E94B41"/>
    <w:rsid w:val="00E94EBC"/>
    <w:rsid w:val="00E95A99"/>
    <w:rsid w:val="00E95AEB"/>
    <w:rsid w:val="00E96796"/>
    <w:rsid w:val="00E96BA4"/>
    <w:rsid w:val="00E96DDC"/>
    <w:rsid w:val="00E96FF0"/>
    <w:rsid w:val="00E9704E"/>
    <w:rsid w:val="00E97353"/>
    <w:rsid w:val="00E97793"/>
    <w:rsid w:val="00E978B3"/>
    <w:rsid w:val="00E97B72"/>
    <w:rsid w:val="00E97F0E"/>
    <w:rsid w:val="00EA0559"/>
    <w:rsid w:val="00EA0C59"/>
    <w:rsid w:val="00EA1986"/>
    <w:rsid w:val="00EA1D58"/>
    <w:rsid w:val="00EA4653"/>
    <w:rsid w:val="00EA481F"/>
    <w:rsid w:val="00EA4998"/>
    <w:rsid w:val="00EA49DE"/>
    <w:rsid w:val="00EA5523"/>
    <w:rsid w:val="00EA5690"/>
    <w:rsid w:val="00EA573C"/>
    <w:rsid w:val="00EA57E3"/>
    <w:rsid w:val="00EA5B5D"/>
    <w:rsid w:val="00EA5D2D"/>
    <w:rsid w:val="00EA6778"/>
    <w:rsid w:val="00EA67E2"/>
    <w:rsid w:val="00EA692E"/>
    <w:rsid w:val="00EA6A6C"/>
    <w:rsid w:val="00EA6BD8"/>
    <w:rsid w:val="00EA6D79"/>
    <w:rsid w:val="00EA7100"/>
    <w:rsid w:val="00EA7A55"/>
    <w:rsid w:val="00EB009E"/>
    <w:rsid w:val="00EB0439"/>
    <w:rsid w:val="00EB0BA5"/>
    <w:rsid w:val="00EB0D79"/>
    <w:rsid w:val="00EB0D8F"/>
    <w:rsid w:val="00EB0E03"/>
    <w:rsid w:val="00EB120B"/>
    <w:rsid w:val="00EB1801"/>
    <w:rsid w:val="00EB1D3C"/>
    <w:rsid w:val="00EB20CE"/>
    <w:rsid w:val="00EB23C5"/>
    <w:rsid w:val="00EB301B"/>
    <w:rsid w:val="00EB3128"/>
    <w:rsid w:val="00EB33F6"/>
    <w:rsid w:val="00EB3B59"/>
    <w:rsid w:val="00EB42A9"/>
    <w:rsid w:val="00EB45B7"/>
    <w:rsid w:val="00EB46D0"/>
    <w:rsid w:val="00EB47AD"/>
    <w:rsid w:val="00EB4C95"/>
    <w:rsid w:val="00EB4E12"/>
    <w:rsid w:val="00EB52EA"/>
    <w:rsid w:val="00EB55B0"/>
    <w:rsid w:val="00EB6160"/>
    <w:rsid w:val="00EB6255"/>
    <w:rsid w:val="00EB648D"/>
    <w:rsid w:val="00EB66AD"/>
    <w:rsid w:val="00EB6785"/>
    <w:rsid w:val="00EB6911"/>
    <w:rsid w:val="00EB7146"/>
    <w:rsid w:val="00EB7B47"/>
    <w:rsid w:val="00EB7D62"/>
    <w:rsid w:val="00EB7F44"/>
    <w:rsid w:val="00EC0117"/>
    <w:rsid w:val="00EC14E8"/>
    <w:rsid w:val="00EC1536"/>
    <w:rsid w:val="00EC189B"/>
    <w:rsid w:val="00EC1FE1"/>
    <w:rsid w:val="00EC2300"/>
    <w:rsid w:val="00EC234A"/>
    <w:rsid w:val="00EC243F"/>
    <w:rsid w:val="00EC2B98"/>
    <w:rsid w:val="00EC3278"/>
    <w:rsid w:val="00EC3745"/>
    <w:rsid w:val="00EC3D66"/>
    <w:rsid w:val="00EC3F6B"/>
    <w:rsid w:val="00EC3FCB"/>
    <w:rsid w:val="00EC4308"/>
    <w:rsid w:val="00EC4A86"/>
    <w:rsid w:val="00EC5C8C"/>
    <w:rsid w:val="00EC694B"/>
    <w:rsid w:val="00EC6CAD"/>
    <w:rsid w:val="00EC702C"/>
    <w:rsid w:val="00EC7BD8"/>
    <w:rsid w:val="00EC7DE5"/>
    <w:rsid w:val="00EC7F6D"/>
    <w:rsid w:val="00ED0180"/>
    <w:rsid w:val="00ED026A"/>
    <w:rsid w:val="00ED04DC"/>
    <w:rsid w:val="00ED0B50"/>
    <w:rsid w:val="00ED1033"/>
    <w:rsid w:val="00ED11F3"/>
    <w:rsid w:val="00ED161F"/>
    <w:rsid w:val="00ED1783"/>
    <w:rsid w:val="00ED22AE"/>
    <w:rsid w:val="00ED24C5"/>
    <w:rsid w:val="00ED349B"/>
    <w:rsid w:val="00ED3993"/>
    <w:rsid w:val="00ED43F1"/>
    <w:rsid w:val="00ED4B30"/>
    <w:rsid w:val="00ED502D"/>
    <w:rsid w:val="00ED5206"/>
    <w:rsid w:val="00ED523D"/>
    <w:rsid w:val="00ED5658"/>
    <w:rsid w:val="00ED6672"/>
    <w:rsid w:val="00ED6A51"/>
    <w:rsid w:val="00ED71D6"/>
    <w:rsid w:val="00ED72C1"/>
    <w:rsid w:val="00ED739C"/>
    <w:rsid w:val="00ED788C"/>
    <w:rsid w:val="00EE052F"/>
    <w:rsid w:val="00EE05D3"/>
    <w:rsid w:val="00EE0620"/>
    <w:rsid w:val="00EE0976"/>
    <w:rsid w:val="00EE099B"/>
    <w:rsid w:val="00EE0F8B"/>
    <w:rsid w:val="00EE1CF4"/>
    <w:rsid w:val="00EE1E0B"/>
    <w:rsid w:val="00EE26B0"/>
    <w:rsid w:val="00EE286F"/>
    <w:rsid w:val="00EE3CCC"/>
    <w:rsid w:val="00EE46FF"/>
    <w:rsid w:val="00EE4709"/>
    <w:rsid w:val="00EE4FC8"/>
    <w:rsid w:val="00EE5364"/>
    <w:rsid w:val="00EE54A7"/>
    <w:rsid w:val="00EE5C62"/>
    <w:rsid w:val="00EE5D5B"/>
    <w:rsid w:val="00EE5F50"/>
    <w:rsid w:val="00EE646F"/>
    <w:rsid w:val="00EE6643"/>
    <w:rsid w:val="00EE6F94"/>
    <w:rsid w:val="00EE71F1"/>
    <w:rsid w:val="00EE75BA"/>
    <w:rsid w:val="00EE77EB"/>
    <w:rsid w:val="00EE79A6"/>
    <w:rsid w:val="00EF0283"/>
    <w:rsid w:val="00EF051A"/>
    <w:rsid w:val="00EF1336"/>
    <w:rsid w:val="00EF14C2"/>
    <w:rsid w:val="00EF188F"/>
    <w:rsid w:val="00EF1E4E"/>
    <w:rsid w:val="00EF22B3"/>
    <w:rsid w:val="00EF27C0"/>
    <w:rsid w:val="00EF2D6F"/>
    <w:rsid w:val="00EF3271"/>
    <w:rsid w:val="00EF35F9"/>
    <w:rsid w:val="00EF46C7"/>
    <w:rsid w:val="00EF5447"/>
    <w:rsid w:val="00EF5889"/>
    <w:rsid w:val="00EF5982"/>
    <w:rsid w:val="00EF5D80"/>
    <w:rsid w:val="00EF6A2F"/>
    <w:rsid w:val="00EF6B83"/>
    <w:rsid w:val="00EF6E34"/>
    <w:rsid w:val="00EF6FB9"/>
    <w:rsid w:val="00EF7150"/>
    <w:rsid w:val="00EF790B"/>
    <w:rsid w:val="00EF79D4"/>
    <w:rsid w:val="00EF7B30"/>
    <w:rsid w:val="00EF7C65"/>
    <w:rsid w:val="00EF7D08"/>
    <w:rsid w:val="00F001CF"/>
    <w:rsid w:val="00F00577"/>
    <w:rsid w:val="00F00B04"/>
    <w:rsid w:val="00F00C1E"/>
    <w:rsid w:val="00F00C5F"/>
    <w:rsid w:val="00F00ED4"/>
    <w:rsid w:val="00F012AA"/>
    <w:rsid w:val="00F0151C"/>
    <w:rsid w:val="00F019A9"/>
    <w:rsid w:val="00F01EA3"/>
    <w:rsid w:val="00F0289D"/>
    <w:rsid w:val="00F02AC5"/>
    <w:rsid w:val="00F02D9A"/>
    <w:rsid w:val="00F03574"/>
    <w:rsid w:val="00F03D15"/>
    <w:rsid w:val="00F040EA"/>
    <w:rsid w:val="00F049EE"/>
    <w:rsid w:val="00F04C23"/>
    <w:rsid w:val="00F04DF8"/>
    <w:rsid w:val="00F04F30"/>
    <w:rsid w:val="00F06163"/>
    <w:rsid w:val="00F06E6E"/>
    <w:rsid w:val="00F071C2"/>
    <w:rsid w:val="00F0768D"/>
    <w:rsid w:val="00F10572"/>
    <w:rsid w:val="00F10BD8"/>
    <w:rsid w:val="00F10BEF"/>
    <w:rsid w:val="00F11CFC"/>
    <w:rsid w:val="00F11D32"/>
    <w:rsid w:val="00F12A82"/>
    <w:rsid w:val="00F133C0"/>
    <w:rsid w:val="00F13C4F"/>
    <w:rsid w:val="00F140D3"/>
    <w:rsid w:val="00F1473F"/>
    <w:rsid w:val="00F1493E"/>
    <w:rsid w:val="00F14F34"/>
    <w:rsid w:val="00F15121"/>
    <w:rsid w:val="00F1564A"/>
    <w:rsid w:val="00F162D4"/>
    <w:rsid w:val="00F16545"/>
    <w:rsid w:val="00F16B34"/>
    <w:rsid w:val="00F16C7B"/>
    <w:rsid w:val="00F16DA6"/>
    <w:rsid w:val="00F16EE7"/>
    <w:rsid w:val="00F16EE9"/>
    <w:rsid w:val="00F16F82"/>
    <w:rsid w:val="00F1703B"/>
    <w:rsid w:val="00F17463"/>
    <w:rsid w:val="00F176C5"/>
    <w:rsid w:val="00F17A8A"/>
    <w:rsid w:val="00F20520"/>
    <w:rsid w:val="00F20B51"/>
    <w:rsid w:val="00F20D2E"/>
    <w:rsid w:val="00F20E06"/>
    <w:rsid w:val="00F214CC"/>
    <w:rsid w:val="00F21756"/>
    <w:rsid w:val="00F21AD2"/>
    <w:rsid w:val="00F21DBF"/>
    <w:rsid w:val="00F22376"/>
    <w:rsid w:val="00F22CEC"/>
    <w:rsid w:val="00F23905"/>
    <w:rsid w:val="00F24111"/>
    <w:rsid w:val="00F24E50"/>
    <w:rsid w:val="00F2502E"/>
    <w:rsid w:val="00F262D4"/>
    <w:rsid w:val="00F26912"/>
    <w:rsid w:val="00F26F5D"/>
    <w:rsid w:val="00F273B7"/>
    <w:rsid w:val="00F2743A"/>
    <w:rsid w:val="00F2761A"/>
    <w:rsid w:val="00F27F43"/>
    <w:rsid w:val="00F30765"/>
    <w:rsid w:val="00F30965"/>
    <w:rsid w:val="00F30D14"/>
    <w:rsid w:val="00F30EB0"/>
    <w:rsid w:val="00F30FF5"/>
    <w:rsid w:val="00F3173A"/>
    <w:rsid w:val="00F31B70"/>
    <w:rsid w:val="00F32321"/>
    <w:rsid w:val="00F3257C"/>
    <w:rsid w:val="00F32A2E"/>
    <w:rsid w:val="00F32FFC"/>
    <w:rsid w:val="00F3344E"/>
    <w:rsid w:val="00F33778"/>
    <w:rsid w:val="00F3393C"/>
    <w:rsid w:val="00F33A0E"/>
    <w:rsid w:val="00F33FE0"/>
    <w:rsid w:val="00F34520"/>
    <w:rsid w:val="00F3461D"/>
    <w:rsid w:val="00F34BA8"/>
    <w:rsid w:val="00F352CA"/>
    <w:rsid w:val="00F35480"/>
    <w:rsid w:val="00F35876"/>
    <w:rsid w:val="00F359B0"/>
    <w:rsid w:val="00F359C2"/>
    <w:rsid w:val="00F35BA4"/>
    <w:rsid w:val="00F35D38"/>
    <w:rsid w:val="00F3623D"/>
    <w:rsid w:val="00F36CB3"/>
    <w:rsid w:val="00F370C4"/>
    <w:rsid w:val="00F37370"/>
    <w:rsid w:val="00F374DD"/>
    <w:rsid w:val="00F37B35"/>
    <w:rsid w:val="00F40000"/>
    <w:rsid w:val="00F401B9"/>
    <w:rsid w:val="00F40464"/>
    <w:rsid w:val="00F408EC"/>
    <w:rsid w:val="00F40CCC"/>
    <w:rsid w:val="00F41199"/>
    <w:rsid w:val="00F416AB"/>
    <w:rsid w:val="00F41863"/>
    <w:rsid w:val="00F418D3"/>
    <w:rsid w:val="00F418F9"/>
    <w:rsid w:val="00F419C7"/>
    <w:rsid w:val="00F419EF"/>
    <w:rsid w:val="00F420FC"/>
    <w:rsid w:val="00F42198"/>
    <w:rsid w:val="00F427A3"/>
    <w:rsid w:val="00F42E08"/>
    <w:rsid w:val="00F431B6"/>
    <w:rsid w:val="00F43318"/>
    <w:rsid w:val="00F4396E"/>
    <w:rsid w:val="00F43A7E"/>
    <w:rsid w:val="00F43A7F"/>
    <w:rsid w:val="00F43A8E"/>
    <w:rsid w:val="00F44913"/>
    <w:rsid w:val="00F44F28"/>
    <w:rsid w:val="00F451D8"/>
    <w:rsid w:val="00F45366"/>
    <w:rsid w:val="00F454F2"/>
    <w:rsid w:val="00F45E00"/>
    <w:rsid w:val="00F45FE8"/>
    <w:rsid w:val="00F461B5"/>
    <w:rsid w:val="00F46895"/>
    <w:rsid w:val="00F468D8"/>
    <w:rsid w:val="00F46ACF"/>
    <w:rsid w:val="00F46CC2"/>
    <w:rsid w:val="00F476D1"/>
    <w:rsid w:val="00F479DE"/>
    <w:rsid w:val="00F50B2F"/>
    <w:rsid w:val="00F50C6A"/>
    <w:rsid w:val="00F50D05"/>
    <w:rsid w:val="00F5116C"/>
    <w:rsid w:val="00F51646"/>
    <w:rsid w:val="00F51AED"/>
    <w:rsid w:val="00F51EC5"/>
    <w:rsid w:val="00F51ECC"/>
    <w:rsid w:val="00F525E6"/>
    <w:rsid w:val="00F526FD"/>
    <w:rsid w:val="00F52A32"/>
    <w:rsid w:val="00F5397D"/>
    <w:rsid w:val="00F53B86"/>
    <w:rsid w:val="00F54034"/>
    <w:rsid w:val="00F5451A"/>
    <w:rsid w:val="00F54EAA"/>
    <w:rsid w:val="00F5528C"/>
    <w:rsid w:val="00F552AE"/>
    <w:rsid w:val="00F559B8"/>
    <w:rsid w:val="00F56A57"/>
    <w:rsid w:val="00F5715A"/>
    <w:rsid w:val="00F571E8"/>
    <w:rsid w:val="00F572C7"/>
    <w:rsid w:val="00F57521"/>
    <w:rsid w:val="00F575A9"/>
    <w:rsid w:val="00F57904"/>
    <w:rsid w:val="00F57974"/>
    <w:rsid w:val="00F600F9"/>
    <w:rsid w:val="00F609E8"/>
    <w:rsid w:val="00F616DC"/>
    <w:rsid w:val="00F61933"/>
    <w:rsid w:val="00F619C1"/>
    <w:rsid w:val="00F62237"/>
    <w:rsid w:val="00F6243A"/>
    <w:rsid w:val="00F62C00"/>
    <w:rsid w:val="00F62C24"/>
    <w:rsid w:val="00F639C8"/>
    <w:rsid w:val="00F64929"/>
    <w:rsid w:val="00F64A5A"/>
    <w:rsid w:val="00F650DB"/>
    <w:rsid w:val="00F66096"/>
    <w:rsid w:val="00F660DE"/>
    <w:rsid w:val="00F66963"/>
    <w:rsid w:val="00F671D3"/>
    <w:rsid w:val="00F6758E"/>
    <w:rsid w:val="00F6764E"/>
    <w:rsid w:val="00F700B3"/>
    <w:rsid w:val="00F7037E"/>
    <w:rsid w:val="00F703AE"/>
    <w:rsid w:val="00F70739"/>
    <w:rsid w:val="00F70B8C"/>
    <w:rsid w:val="00F70DB5"/>
    <w:rsid w:val="00F710F9"/>
    <w:rsid w:val="00F714B1"/>
    <w:rsid w:val="00F724DA"/>
    <w:rsid w:val="00F729DE"/>
    <w:rsid w:val="00F72F57"/>
    <w:rsid w:val="00F73211"/>
    <w:rsid w:val="00F732FB"/>
    <w:rsid w:val="00F73C5F"/>
    <w:rsid w:val="00F73D47"/>
    <w:rsid w:val="00F740A3"/>
    <w:rsid w:val="00F74D38"/>
    <w:rsid w:val="00F7546B"/>
    <w:rsid w:val="00F75CA0"/>
    <w:rsid w:val="00F760D0"/>
    <w:rsid w:val="00F76F96"/>
    <w:rsid w:val="00F77A0D"/>
    <w:rsid w:val="00F77CDD"/>
    <w:rsid w:val="00F802C6"/>
    <w:rsid w:val="00F8046B"/>
    <w:rsid w:val="00F80A50"/>
    <w:rsid w:val="00F80F80"/>
    <w:rsid w:val="00F810C6"/>
    <w:rsid w:val="00F814BC"/>
    <w:rsid w:val="00F8173B"/>
    <w:rsid w:val="00F817DE"/>
    <w:rsid w:val="00F81839"/>
    <w:rsid w:val="00F819FE"/>
    <w:rsid w:val="00F81DDC"/>
    <w:rsid w:val="00F81E35"/>
    <w:rsid w:val="00F81FC4"/>
    <w:rsid w:val="00F827D8"/>
    <w:rsid w:val="00F82FF9"/>
    <w:rsid w:val="00F835A6"/>
    <w:rsid w:val="00F8400B"/>
    <w:rsid w:val="00F8555F"/>
    <w:rsid w:val="00F85770"/>
    <w:rsid w:val="00F85CF0"/>
    <w:rsid w:val="00F861DC"/>
    <w:rsid w:val="00F865AC"/>
    <w:rsid w:val="00F86C3F"/>
    <w:rsid w:val="00F86D27"/>
    <w:rsid w:val="00F87684"/>
    <w:rsid w:val="00F87979"/>
    <w:rsid w:val="00F904AE"/>
    <w:rsid w:val="00F90B52"/>
    <w:rsid w:val="00F90DF0"/>
    <w:rsid w:val="00F915E8"/>
    <w:rsid w:val="00F919F4"/>
    <w:rsid w:val="00F91A6A"/>
    <w:rsid w:val="00F91D69"/>
    <w:rsid w:val="00F91E50"/>
    <w:rsid w:val="00F91F6F"/>
    <w:rsid w:val="00F91F7C"/>
    <w:rsid w:val="00F92239"/>
    <w:rsid w:val="00F92628"/>
    <w:rsid w:val="00F9337E"/>
    <w:rsid w:val="00F93B63"/>
    <w:rsid w:val="00F93BD3"/>
    <w:rsid w:val="00F93C02"/>
    <w:rsid w:val="00F93FAC"/>
    <w:rsid w:val="00F94233"/>
    <w:rsid w:val="00F945AE"/>
    <w:rsid w:val="00F9475D"/>
    <w:rsid w:val="00F95B89"/>
    <w:rsid w:val="00F96940"/>
    <w:rsid w:val="00F97224"/>
    <w:rsid w:val="00F97A5F"/>
    <w:rsid w:val="00F97F2B"/>
    <w:rsid w:val="00FA0283"/>
    <w:rsid w:val="00FA07D3"/>
    <w:rsid w:val="00FA0BCB"/>
    <w:rsid w:val="00FA1152"/>
    <w:rsid w:val="00FA1422"/>
    <w:rsid w:val="00FA14D1"/>
    <w:rsid w:val="00FA151B"/>
    <w:rsid w:val="00FA17AB"/>
    <w:rsid w:val="00FA186C"/>
    <w:rsid w:val="00FA1913"/>
    <w:rsid w:val="00FA1E7F"/>
    <w:rsid w:val="00FA21DB"/>
    <w:rsid w:val="00FA21E9"/>
    <w:rsid w:val="00FA2BD7"/>
    <w:rsid w:val="00FA2D02"/>
    <w:rsid w:val="00FA322E"/>
    <w:rsid w:val="00FA3566"/>
    <w:rsid w:val="00FA379E"/>
    <w:rsid w:val="00FA37D6"/>
    <w:rsid w:val="00FA3B3D"/>
    <w:rsid w:val="00FA462B"/>
    <w:rsid w:val="00FA4D0F"/>
    <w:rsid w:val="00FA562D"/>
    <w:rsid w:val="00FA66B5"/>
    <w:rsid w:val="00FA6E4E"/>
    <w:rsid w:val="00FA6F25"/>
    <w:rsid w:val="00FA70C8"/>
    <w:rsid w:val="00FA7965"/>
    <w:rsid w:val="00FB071E"/>
    <w:rsid w:val="00FB0829"/>
    <w:rsid w:val="00FB0C5C"/>
    <w:rsid w:val="00FB10A4"/>
    <w:rsid w:val="00FB1AD5"/>
    <w:rsid w:val="00FB245D"/>
    <w:rsid w:val="00FB26AC"/>
    <w:rsid w:val="00FB2947"/>
    <w:rsid w:val="00FB2CB4"/>
    <w:rsid w:val="00FB305E"/>
    <w:rsid w:val="00FB3B21"/>
    <w:rsid w:val="00FB3D79"/>
    <w:rsid w:val="00FB3FF2"/>
    <w:rsid w:val="00FB4158"/>
    <w:rsid w:val="00FB45CD"/>
    <w:rsid w:val="00FB4715"/>
    <w:rsid w:val="00FB49F4"/>
    <w:rsid w:val="00FB4B3A"/>
    <w:rsid w:val="00FB5145"/>
    <w:rsid w:val="00FB524E"/>
    <w:rsid w:val="00FB5E7D"/>
    <w:rsid w:val="00FB60AA"/>
    <w:rsid w:val="00FB62E4"/>
    <w:rsid w:val="00FB665C"/>
    <w:rsid w:val="00FB677A"/>
    <w:rsid w:val="00FB6E8F"/>
    <w:rsid w:val="00FB712C"/>
    <w:rsid w:val="00FB7332"/>
    <w:rsid w:val="00FC0238"/>
    <w:rsid w:val="00FC05D8"/>
    <w:rsid w:val="00FC06B7"/>
    <w:rsid w:val="00FC0E52"/>
    <w:rsid w:val="00FC1022"/>
    <w:rsid w:val="00FC12AD"/>
    <w:rsid w:val="00FC1854"/>
    <w:rsid w:val="00FC1879"/>
    <w:rsid w:val="00FC205B"/>
    <w:rsid w:val="00FC24F0"/>
    <w:rsid w:val="00FC25D8"/>
    <w:rsid w:val="00FC26AE"/>
    <w:rsid w:val="00FC2F72"/>
    <w:rsid w:val="00FC2F8E"/>
    <w:rsid w:val="00FC33D1"/>
    <w:rsid w:val="00FC3475"/>
    <w:rsid w:val="00FC425A"/>
    <w:rsid w:val="00FC4A99"/>
    <w:rsid w:val="00FC4E96"/>
    <w:rsid w:val="00FC5334"/>
    <w:rsid w:val="00FC5379"/>
    <w:rsid w:val="00FC5574"/>
    <w:rsid w:val="00FC5B92"/>
    <w:rsid w:val="00FC6129"/>
    <w:rsid w:val="00FC62E3"/>
    <w:rsid w:val="00FC6B34"/>
    <w:rsid w:val="00FC6EA1"/>
    <w:rsid w:val="00FC6FDB"/>
    <w:rsid w:val="00FC73B0"/>
    <w:rsid w:val="00FC73D2"/>
    <w:rsid w:val="00FC797B"/>
    <w:rsid w:val="00FC7D93"/>
    <w:rsid w:val="00FD0E99"/>
    <w:rsid w:val="00FD11A8"/>
    <w:rsid w:val="00FD1542"/>
    <w:rsid w:val="00FD20AF"/>
    <w:rsid w:val="00FD27C1"/>
    <w:rsid w:val="00FD2A91"/>
    <w:rsid w:val="00FD2B93"/>
    <w:rsid w:val="00FD2F21"/>
    <w:rsid w:val="00FD2F7C"/>
    <w:rsid w:val="00FD39F0"/>
    <w:rsid w:val="00FD3C4D"/>
    <w:rsid w:val="00FD44FC"/>
    <w:rsid w:val="00FD4725"/>
    <w:rsid w:val="00FD4922"/>
    <w:rsid w:val="00FD4BCA"/>
    <w:rsid w:val="00FD5695"/>
    <w:rsid w:val="00FD58BD"/>
    <w:rsid w:val="00FD58E4"/>
    <w:rsid w:val="00FD612E"/>
    <w:rsid w:val="00FD7030"/>
    <w:rsid w:val="00FD72E3"/>
    <w:rsid w:val="00FD7B44"/>
    <w:rsid w:val="00FE0050"/>
    <w:rsid w:val="00FE00D7"/>
    <w:rsid w:val="00FE0234"/>
    <w:rsid w:val="00FE0E6E"/>
    <w:rsid w:val="00FE23AA"/>
    <w:rsid w:val="00FE23B0"/>
    <w:rsid w:val="00FE2BBB"/>
    <w:rsid w:val="00FE2EC5"/>
    <w:rsid w:val="00FE3160"/>
    <w:rsid w:val="00FE31F3"/>
    <w:rsid w:val="00FE3224"/>
    <w:rsid w:val="00FE3BF8"/>
    <w:rsid w:val="00FE3F3C"/>
    <w:rsid w:val="00FE43E5"/>
    <w:rsid w:val="00FE44D0"/>
    <w:rsid w:val="00FE46D5"/>
    <w:rsid w:val="00FE4C9A"/>
    <w:rsid w:val="00FE4E6B"/>
    <w:rsid w:val="00FE5536"/>
    <w:rsid w:val="00FE64F5"/>
    <w:rsid w:val="00FE6D17"/>
    <w:rsid w:val="00FE719E"/>
    <w:rsid w:val="00FE7AC0"/>
    <w:rsid w:val="00FE7C63"/>
    <w:rsid w:val="00FE7E8D"/>
    <w:rsid w:val="00FF007A"/>
    <w:rsid w:val="00FF021E"/>
    <w:rsid w:val="00FF0439"/>
    <w:rsid w:val="00FF0E1F"/>
    <w:rsid w:val="00FF0F26"/>
    <w:rsid w:val="00FF0F47"/>
    <w:rsid w:val="00FF0FB0"/>
    <w:rsid w:val="00FF0FD8"/>
    <w:rsid w:val="00FF11D7"/>
    <w:rsid w:val="00FF18D4"/>
    <w:rsid w:val="00FF1EFF"/>
    <w:rsid w:val="00FF24B7"/>
    <w:rsid w:val="00FF259A"/>
    <w:rsid w:val="00FF266C"/>
    <w:rsid w:val="00FF2B57"/>
    <w:rsid w:val="00FF305D"/>
    <w:rsid w:val="00FF30B1"/>
    <w:rsid w:val="00FF3BFF"/>
    <w:rsid w:val="00FF42CF"/>
    <w:rsid w:val="00FF464C"/>
    <w:rsid w:val="00FF464E"/>
    <w:rsid w:val="00FF47F8"/>
    <w:rsid w:val="00FF5606"/>
    <w:rsid w:val="00FF5D2A"/>
    <w:rsid w:val="00FF5D5E"/>
    <w:rsid w:val="00FF60D7"/>
    <w:rsid w:val="00FF65B6"/>
    <w:rsid w:val="00FF6A41"/>
    <w:rsid w:val="00FF6B03"/>
    <w:rsid w:val="00FF6BFC"/>
    <w:rsid w:val="00FF709D"/>
    <w:rsid w:val="00FF71C9"/>
    <w:rsid w:val="00FF721C"/>
    <w:rsid w:val="00FF7468"/>
    <w:rsid w:val="00FF7606"/>
    <w:rsid w:val="00FF785C"/>
    <w:rsid w:val="00FF7B0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466954"/>
  <w15:chartTrackingRefBased/>
  <w15:docId w15:val="{E8F8C571-BFF1-4850-8358-C3BC5DB21E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footer" w:uiPriority="99"/>
    <w:lsdException w:name="caption" w:semiHidden="1" w:unhideWhenUsed="1" w:qFormat="1"/>
    <w:lsdException w:name="Title" w:qFormat="1"/>
    <w:lsdException w:name="Default Paragraph Font" w:uiPriority="1"/>
    <w:lsdException w:name="Subtitle" w:qFormat="1"/>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1B3F"/>
    <w:rPr>
      <w:rFonts w:eastAsia="SimSun"/>
      <w:sz w:val="24"/>
      <w:szCs w:val="24"/>
      <w:lang w:val="en-AU" w:eastAsia="zh-CN"/>
    </w:rPr>
  </w:style>
  <w:style w:type="paragraph" w:styleId="Heading1">
    <w:name w:val="heading 1"/>
    <w:basedOn w:val="Normal"/>
    <w:next w:val="Normal"/>
    <w:link w:val="Heading1Char"/>
    <w:uiPriority w:val="9"/>
    <w:qFormat/>
    <w:rsid w:val="00D41B3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D41B3F"/>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D41B3F"/>
    <w:pPr>
      <w:keepNext/>
      <w:tabs>
        <w:tab w:val="num" w:pos="360"/>
      </w:tabs>
      <w:spacing w:before="240" w:after="60"/>
      <w:ind w:left="360" w:hanging="360"/>
      <w:outlineLvl w:val="2"/>
    </w:pPr>
    <w:rPr>
      <w:rFonts w:ascii="Arial" w:hAnsi="Arial" w:cs="Arial"/>
      <w:b/>
      <w:bCs/>
      <w:sz w:val="26"/>
      <w:szCs w:val="26"/>
    </w:rPr>
  </w:style>
  <w:style w:type="paragraph" w:styleId="Heading4">
    <w:name w:val="heading 4"/>
    <w:basedOn w:val="Abstract"/>
    <w:next w:val="Normal"/>
    <w:uiPriority w:val="9"/>
    <w:qFormat/>
    <w:rsid w:val="00CC401E"/>
    <w:pPr>
      <w:outlineLvl w:val="3"/>
    </w:pPr>
  </w:style>
  <w:style w:type="paragraph" w:styleId="Heading5">
    <w:name w:val="heading 5"/>
    <w:basedOn w:val="Normal"/>
    <w:next w:val="Normal"/>
    <w:uiPriority w:val="9"/>
    <w:qFormat/>
    <w:rsid w:val="00BE0B38"/>
    <w:pPr>
      <w:numPr>
        <w:ilvl w:val="4"/>
        <w:numId w:val="1"/>
      </w:numPr>
      <w:spacing w:before="240" w:after="60"/>
      <w:outlineLvl w:val="4"/>
    </w:pPr>
    <w:rPr>
      <w:sz w:val="18"/>
      <w:szCs w:val="18"/>
    </w:rPr>
  </w:style>
  <w:style w:type="paragraph" w:styleId="Heading6">
    <w:name w:val="heading 6"/>
    <w:basedOn w:val="Normal"/>
    <w:next w:val="Normal"/>
    <w:uiPriority w:val="9"/>
    <w:qFormat/>
    <w:rsid w:val="00BE0B38"/>
    <w:pPr>
      <w:numPr>
        <w:ilvl w:val="5"/>
        <w:numId w:val="1"/>
      </w:numPr>
      <w:spacing w:before="240" w:after="60"/>
      <w:outlineLvl w:val="5"/>
    </w:pPr>
    <w:rPr>
      <w:i/>
      <w:iCs/>
      <w:sz w:val="16"/>
      <w:szCs w:val="16"/>
    </w:rPr>
  </w:style>
  <w:style w:type="paragraph" w:styleId="Heading7">
    <w:name w:val="heading 7"/>
    <w:basedOn w:val="Normal"/>
    <w:next w:val="Normal"/>
    <w:uiPriority w:val="9"/>
    <w:qFormat/>
    <w:rsid w:val="00BE0B38"/>
    <w:pPr>
      <w:numPr>
        <w:ilvl w:val="6"/>
        <w:numId w:val="1"/>
      </w:numPr>
      <w:spacing w:before="240" w:after="60"/>
      <w:outlineLvl w:val="6"/>
    </w:pPr>
    <w:rPr>
      <w:sz w:val="16"/>
      <w:szCs w:val="16"/>
    </w:rPr>
  </w:style>
  <w:style w:type="paragraph" w:styleId="Heading8">
    <w:name w:val="heading 8"/>
    <w:basedOn w:val="Normal"/>
    <w:next w:val="Normal"/>
    <w:uiPriority w:val="9"/>
    <w:qFormat/>
    <w:rsid w:val="00BE0B38"/>
    <w:pPr>
      <w:numPr>
        <w:ilvl w:val="7"/>
        <w:numId w:val="1"/>
      </w:numPr>
      <w:spacing w:before="240" w:after="60"/>
      <w:outlineLvl w:val="7"/>
    </w:pPr>
    <w:rPr>
      <w:i/>
      <w:iCs/>
      <w:sz w:val="16"/>
      <w:szCs w:val="16"/>
    </w:rPr>
  </w:style>
  <w:style w:type="paragraph" w:styleId="Heading9">
    <w:name w:val="heading 9"/>
    <w:basedOn w:val="Normal"/>
    <w:next w:val="Normal"/>
    <w:uiPriority w:val="9"/>
    <w:qFormat/>
    <w:rsid w:val="00BE0B38"/>
    <w:pPr>
      <w:numPr>
        <w:ilvl w:val="8"/>
        <w:numId w:val="1"/>
      </w:numPr>
      <w:spacing w:before="240" w:after="60"/>
      <w:outlineLvl w:val="8"/>
    </w:pPr>
    <w:rPr>
      <w:sz w:val="16"/>
      <w:szCs w:val="1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basedOn w:val="Normal"/>
    <w:link w:val="AbstractChar"/>
    <w:rsid w:val="00D26E50"/>
    <w:pPr>
      <w:spacing w:after="340" w:line="240" w:lineRule="exact"/>
      <w:ind w:right="1380"/>
      <w:jc w:val="both"/>
    </w:pPr>
    <w:rPr>
      <w:sz w:val="20"/>
      <w:szCs w:val="20"/>
    </w:rPr>
  </w:style>
  <w:style w:type="character" w:customStyle="1" w:styleId="AbstractChar">
    <w:name w:val="Abstract Char"/>
    <w:link w:val="Abstract"/>
    <w:rsid w:val="00D26E50"/>
    <w:rPr>
      <w:lang w:val="en-US" w:eastAsia="en-US" w:bidi="ar-SA"/>
    </w:rPr>
  </w:style>
  <w:style w:type="character" w:styleId="Hyperlink">
    <w:name w:val="Hyperlink"/>
    <w:basedOn w:val="DefaultParagraphFont"/>
    <w:rsid w:val="00D41B3F"/>
    <w:rPr>
      <w:color w:val="0563C1" w:themeColor="hyperlink"/>
      <w:u w:val="single"/>
    </w:rPr>
  </w:style>
  <w:style w:type="paragraph" w:customStyle="1" w:styleId="DOP">
    <w:name w:val="DOP"/>
    <w:basedOn w:val="Normal"/>
    <w:rsid w:val="00015E73"/>
    <w:pPr>
      <w:spacing w:after="120"/>
    </w:pPr>
    <w:rPr>
      <w:rFonts w:ascii="Helvetica" w:hAnsi="Helvetica"/>
      <w:sz w:val="14"/>
      <w:szCs w:val="14"/>
    </w:rPr>
  </w:style>
  <w:style w:type="paragraph" w:customStyle="1" w:styleId="DOI">
    <w:name w:val="DOI"/>
    <w:basedOn w:val="Normal"/>
    <w:rsid w:val="00EC3F6B"/>
    <w:rPr>
      <w:i/>
      <w:sz w:val="12"/>
      <w:szCs w:val="12"/>
    </w:rPr>
  </w:style>
  <w:style w:type="paragraph" w:customStyle="1" w:styleId="AIHead">
    <w:name w:val="AI Head"/>
    <w:basedOn w:val="Abstract"/>
    <w:link w:val="AIHeadChar"/>
    <w:rsid w:val="00EC3F6B"/>
    <w:rPr>
      <w:rFonts w:ascii="Helvetica" w:hAnsi="Helvetica"/>
      <w:b/>
      <w:color w:val="00629B"/>
    </w:rPr>
  </w:style>
  <w:style w:type="character" w:customStyle="1" w:styleId="AIHeadChar">
    <w:name w:val="AI Head Char"/>
    <w:link w:val="AIHead"/>
    <w:rsid w:val="00EC3F6B"/>
    <w:rPr>
      <w:rFonts w:ascii="Helvetica" w:hAnsi="Helvetica"/>
      <w:b/>
      <w:color w:val="00629B"/>
      <w:lang w:val="en-US" w:eastAsia="en-US" w:bidi="ar-SA"/>
    </w:rPr>
  </w:style>
  <w:style w:type="paragraph" w:customStyle="1" w:styleId="IndexTerms">
    <w:name w:val="IndexTerms"/>
    <w:basedOn w:val="Normal"/>
    <w:rsid w:val="003B3FFE"/>
    <w:pPr>
      <w:autoSpaceDE w:val="0"/>
      <w:autoSpaceDN w:val="0"/>
      <w:adjustRightInd w:val="0"/>
      <w:spacing w:after="520"/>
      <w:ind w:right="1380"/>
    </w:pPr>
    <w:rPr>
      <w:rFonts w:cs="TimesLTStd-Roman"/>
      <w:sz w:val="20"/>
      <w:szCs w:val="20"/>
    </w:rPr>
  </w:style>
  <w:style w:type="paragraph" w:customStyle="1" w:styleId="PARA">
    <w:name w:val="PARA"/>
    <w:basedOn w:val="Normal"/>
    <w:rsid w:val="00EC3F6B"/>
    <w:pPr>
      <w:suppressAutoHyphens/>
      <w:autoSpaceDE w:val="0"/>
      <w:autoSpaceDN w:val="0"/>
      <w:adjustRightInd w:val="0"/>
      <w:spacing w:line="240" w:lineRule="exact"/>
      <w:jc w:val="both"/>
    </w:pPr>
    <w:rPr>
      <w:rFonts w:cs="TimesLTStd-Roman"/>
      <w:spacing w:val="-2"/>
      <w:sz w:val="20"/>
      <w:szCs w:val="20"/>
    </w:rPr>
  </w:style>
  <w:style w:type="paragraph" w:customStyle="1" w:styleId="PARAIndent">
    <w:name w:val="PARA_Indent"/>
    <w:basedOn w:val="PARA"/>
    <w:rsid w:val="009F494B"/>
    <w:pPr>
      <w:ind w:firstLine="200"/>
    </w:pPr>
  </w:style>
  <w:style w:type="character" w:customStyle="1" w:styleId="ITAL">
    <w:name w:val="ITAL"/>
    <w:rsid w:val="009F494B"/>
    <w:rPr>
      <w:i/>
    </w:rPr>
  </w:style>
  <w:style w:type="paragraph" w:customStyle="1" w:styleId="AU">
    <w:name w:val="AU"/>
    <w:basedOn w:val="Normal"/>
    <w:rsid w:val="00084BD2"/>
    <w:pPr>
      <w:spacing w:after="100"/>
      <w:ind w:right="1380"/>
    </w:pPr>
    <w:rPr>
      <w:rFonts w:ascii="Helvetica" w:hAnsi="Helvetica"/>
      <w:b/>
      <w:sz w:val="20"/>
      <w:szCs w:val="20"/>
    </w:rPr>
  </w:style>
  <w:style w:type="paragraph" w:customStyle="1" w:styleId="Aff">
    <w:name w:val="Aff"/>
    <w:basedOn w:val="Normal"/>
    <w:rsid w:val="003B3FFE"/>
    <w:pPr>
      <w:spacing w:after="40" w:line="140" w:lineRule="exact"/>
      <w:ind w:right="1380"/>
    </w:pPr>
    <w:rPr>
      <w:sz w:val="14"/>
    </w:rPr>
  </w:style>
  <w:style w:type="paragraph" w:customStyle="1" w:styleId="CA">
    <w:name w:val="CA"/>
    <w:basedOn w:val="Normal"/>
    <w:rsid w:val="00EC3F6B"/>
    <w:pPr>
      <w:spacing w:before="100" w:after="100"/>
      <w:ind w:right="1380"/>
    </w:pPr>
    <w:rPr>
      <w:sz w:val="15"/>
    </w:rPr>
  </w:style>
  <w:style w:type="paragraph" w:customStyle="1" w:styleId="PI">
    <w:name w:val="PI"/>
    <w:basedOn w:val="Normal"/>
    <w:rsid w:val="00084BD2"/>
    <w:pPr>
      <w:spacing w:after="540" w:line="180" w:lineRule="exact"/>
      <w:ind w:right="1600" w:firstLine="180"/>
    </w:pPr>
    <w:rPr>
      <w:sz w:val="15"/>
    </w:rPr>
  </w:style>
  <w:style w:type="paragraph" w:customStyle="1" w:styleId="References0">
    <w:name w:val="References"/>
    <w:basedOn w:val="Normal"/>
    <w:rsid w:val="00CB1F92"/>
    <w:pPr>
      <w:tabs>
        <w:tab w:val="num" w:pos="1170"/>
      </w:tabs>
      <w:ind w:left="1170" w:hanging="360"/>
      <w:jc w:val="both"/>
    </w:pPr>
    <w:rPr>
      <w:sz w:val="16"/>
      <w:szCs w:val="16"/>
    </w:rPr>
  </w:style>
  <w:style w:type="paragraph" w:customStyle="1" w:styleId="Equation">
    <w:name w:val="Equation"/>
    <w:basedOn w:val="Normal"/>
    <w:rsid w:val="00680E60"/>
    <w:pPr>
      <w:tabs>
        <w:tab w:val="left" w:pos="4584"/>
      </w:tabs>
      <w:autoSpaceDE w:val="0"/>
      <w:autoSpaceDN w:val="0"/>
      <w:adjustRightInd w:val="0"/>
      <w:spacing w:before="120" w:after="120"/>
      <w:ind w:left="1600"/>
    </w:pPr>
    <w:rPr>
      <w:rFonts w:cs="MTSYN"/>
      <w:i/>
      <w:sz w:val="20"/>
      <w:szCs w:val="20"/>
    </w:rPr>
  </w:style>
  <w:style w:type="paragraph" w:customStyle="1" w:styleId="FigCaption">
    <w:name w:val="Fig Caption"/>
    <w:basedOn w:val="Normal"/>
    <w:rsid w:val="00B06847"/>
    <w:pPr>
      <w:autoSpaceDE w:val="0"/>
      <w:autoSpaceDN w:val="0"/>
      <w:adjustRightInd w:val="0"/>
      <w:spacing w:before="140"/>
    </w:pPr>
    <w:rPr>
      <w:rFonts w:ascii="Helvetica" w:hAnsi="Helvetica" w:cs="FormataOTF-Bold"/>
      <w:b/>
      <w:bCs/>
      <w:sz w:val="14"/>
      <w:szCs w:val="14"/>
    </w:rPr>
  </w:style>
  <w:style w:type="character" w:customStyle="1" w:styleId="CaptionColor">
    <w:name w:val="Caption Color"/>
    <w:rsid w:val="00B06847"/>
    <w:rPr>
      <w:rFonts w:ascii="Helvetica" w:hAnsi="Helvetica" w:cs="FormataOTF-Bold"/>
      <w:bCs/>
      <w:color w:val="00629B"/>
      <w:sz w:val="14"/>
      <w:szCs w:val="14"/>
    </w:rPr>
  </w:style>
  <w:style w:type="paragraph" w:customStyle="1" w:styleId="TableCaption">
    <w:name w:val="Table Caption"/>
    <w:basedOn w:val="Normal"/>
    <w:rsid w:val="00231E14"/>
    <w:pPr>
      <w:autoSpaceDE w:val="0"/>
      <w:autoSpaceDN w:val="0"/>
      <w:adjustRightInd w:val="0"/>
      <w:spacing w:before="320" w:after="220"/>
    </w:pPr>
    <w:rPr>
      <w:rFonts w:ascii="Helvetica" w:hAnsi="Helvetica" w:cs="FormataOTFMd"/>
      <w:b/>
      <w:sz w:val="14"/>
      <w:szCs w:val="14"/>
    </w:rPr>
  </w:style>
  <w:style w:type="paragraph" w:customStyle="1" w:styleId="Ref1">
    <w:name w:val="Ref_1"/>
    <w:basedOn w:val="Normal"/>
    <w:rsid w:val="00105925"/>
    <w:pPr>
      <w:autoSpaceDE w:val="0"/>
      <w:autoSpaceDN w:val="0"/>
      <w:adjustRightInd w:val="0"/>
      <w:spacing w:before="40"/>
      <w:ind w:left="300" w:hanging="260"/>
      <w:jc w:val="both"/>
    </w:pPr>
    <w:rPr>
      <w:rFonts w:cs="TimesLTStd-Roman"/>
      <w:sz w:val="15"/>
      <w:szCs w:val="15"/>
    </w:rPr>
  </w:style>
  <w:style w:type="paragraph" w:customStyle="1" w:styleId="Ref">
    <w:name w:val="Ref"/>
    <w:basedOn w:val="Ref1"/>
    <w:rsid w:val="007573E5"/>
    <w:pPr>
      <w:spacing w:before="0"/>
    </w:pPr>
  </w:style>
  <w:style w:type="paragraph" w:customStyle="1" w:styleId="AUBios">
    <w:name w:val="AU_Bios"/>
    <w:basedOn w:val="Normal"/>
    <w:rsid w:val="00323E56"/>
    <w:pPr>
      <w:autoSpaceDE w:val="0"/>
      <w:autoSpaceDN w:val="0"/>
      <w:adjustRightInd w:val="0"/>
      <w:spacing w:before="1340"/>
      <w:jc w:val="both"/>
    </w:pPr>
    <w:rPr>
      <w:rFonts w:cs="TimesLTStd-Roman"/>
      <w:sz w:val="16"/>
      <w:szCs w:val="16"/>
    </w:rPr>
  </w:style>
  <w:style w:type="character" w:customStyle="1" w:styleId="AUBiosbd">
    <w:name w:val="AU_Bios bd"/>
    <w:rsid w:val="00382E5B"/>
    <w:rPr>
      <w:rFonts w:ascii="Helvetica" w:hAnsi="Helvetica" w:cs="FormataOTFMd"/>
      <w:b/>
    </w:rPr>
  </w:style>
  <w:style w:type="paragraph" w:styleId="Header">
    <w:name w:val="header"/>
    <w:basedOn w:val="Normal"/>
    <w:link w:val="HeaderChar"/>
    <w:rsid w:val="00D41B3F"/>
    <w:pPr>
      <w:tabs>
        <w:tab w:val="center" w:pos="4513"/>
        <w:tab w:val="right" w:pos="9026"/>
      </w:tabs>
    </w:pPr>
  </w:style>
  <w:style w:type="paragraph" w:styleId="Footer">
    <w:name w:val="footer"/>
    <w:basedOn w:val="Normal"/>
    <w:link w:val="FooterChar"/>
    <w:uiPriority w:val="99"/>
    <w:rsid w:val="00D41B3F"/>
    <w:pPr>
      <w:tabs>
        <w:tab w:val="center" w:pos="4513"/>
        <w:tab w:val="right" w:pos="9026"/>
      </w:tabs>
    </w:pPr>
  </w:style>
  <w:style w:type="character" w:customStyle="1" w:styleId="SuperScript">
    <w:name w:val="Super Script"/>
    <w:rsid w:val="00947BF1"/>
    <w:rPr>
      <w:vertAlign w:val="superscript"/>
    </w:rPr>
  </w:style>
  <w:style w:type="paragraph" w:customStyle="1" w:styleId="PINoSpace">
    <w:name w:val="PI_No Space"/>
    <w:basedOn w:val="PI"/>
    <w:rsid w:val="008B67BD"/>
    <w:pPr>
      <w:spacing w:after="0"/>
      <w:ind w:firstLine="0"/>
    </w:pPr>
    <w:rPr>
      <w:sz w:val="14"/>
      <w:szCs w:val="14"/>
    </w:rPr>
  </w:style>
  <w:style w:type="paragraph" w:customStyle="1" w:styleId="Text">
    <w:name w:val="Text"/>
    <w:basedOn w:val="PARA"/>
    <w:rsid w:val="00CC401E"/>
  </w:style>
  <w:style w:type="character" w:customStyle="1" w:styleId="BodyText2">
    <w:name w:val="Body Text2"/>
    <w:uiPriority w:val="99"/>
    <w:rsid w:val="00ED72C1"/>
    <w:rPr>
      <w:rFonts w:ascii="Verdana" w:hAnsi="Verdana" w:cs="Verdana"/>
      <w:color w:val="000000"/>
      <w:sz w:val="22"/>
      <w:szCs w:val="22"/>
    </w:rPr>
  </w:style>
  <w:style w:type="paragraph" w:styleId="FootnoteText">
    <w:name w:val="footnote text"/>
    <w:basedOn w:val="Normal"/>
    <w:link w:val="FootnoteTextChar"/>
    <w:semiHidden/>
    <w:rsid w:val="00856CFF"/>
    <w:pPr>
      <w:ind w:firstLine="202"/>
      <w:jc w:val="both"/>
    </w:pPr>
    <w:rPr>
      <w:sz w:val="16"/>
      <w:szCs w:val="16"/>
      <w:lang w:val="x-none" w:eastAsia="x-none"/>
    </w:rPr>
  </w:style>
  <w:style w:type="character" w:customStyle="1" w:styleId="FootnoteTextChar">
    <w:name w:val="Footnote Text Char"/>
    <w:link w:val="FootnoteText"/>
    <w:semiHidden/>
    <w:rsid w:val="00856CFF"/>
    <w:rPr>
      <w:sz w:val="16"/>
      <w:szCs w:val="16"/>
      <w:lang w:val="x-none" w:eastAsia="x-none" w:bidi="ar-SA"/>
    </w:rPr>
  </w:style>
  <w:style w:type="paragraph" w:customStyle="1" w:styleId="TableTitle">
    <w:name w:val="Table Title"/>
    <w:basedOn w:val="Normal"/>
    <w:rsid w:val="00856CFF"/>
    <w:pPr>
      <w:jc w:val="center"/>
    </w:pPr>
    <w:rPr>
      <w:smallCaps/>
      <w:sz w:val="16"/>
      <w:szCs w:val="16"/>
    </w:rPr>
  </w:style>
  <w:style w:type="character" w:customStyle="1" w:styleId="bodytype">
    <w:name w:val="body type"/>
    <w:uiPriority w:val="99"/>
    <w:rsid w:val="00457310"/>
    <w:rPr>
      <w:rFonts w:ascii="Formata-Regular" w:hAnsi="Formata-Regular" w:cs="Formata-Regular"/>
      <w:color w:val="000000"/>
      <w:sz w:val="22"/>
      <w:szCs w:val="22"/>
    </w:rPr>
  </w:style>
  <w:style w:type="paragraph" w:customStyle="1" w:styleId="Style1">
    <w:name w:val="Style1"/>
    <w:basedOn w:val="Normal"/>
    <w:next w:val="NormalIndent"/>
    <w:link w:val="Style1Char"/>
    <w:qFormat/>
    <w:rsid w:val="00D41B3F"/>
  </w:style>
  <w:style w:type="character" w:customStyle="1" w:styleId="Style1Char">
    <w:name w:val="Style1 Char"/>
    <w:link w:val="Style1"/>
    <w:rsid w:val="00457310"/>
    <w:rPr>
      <w:rFonts w:eastAsia="SimSun"/>
      <w:sz w:val="24"/>
      <w:szCs w:val="24"/>
      <w:lang w:val="en-AU" w:eastAsia="zh-CN"/>
    </w:rPr>
  </w:style>
  <w:style w:type="character" w:styleId="FootnoteReference">
    <w:name w:val="footnote reference"/>
    <w:semiHidden/>
    <w:rsid w:val="001C597C"/>
    <w:rPr>
      <w:vertAlign w:val="superscript"/>
    </w:rPr>
  </w:style>
  <w:style w:type="paragraph" w:customStyle="1" w:styleId="AUBiosNoSpace">
    <w:name w:val="AU_Bios_No Space"/>
    <w:basedOn w:val="AUBios"/>
    <w:rsid w:val="006A0B53"/>
    <w:pPr>
      <w:spacing w:before="0"/>
      <w:ind w:firstLine="180"/>
    </w:pPr>
  </w:style>
  <w:style w:type="paragraph" w:customStyle="1" w:styleId="FigureCaption">
    <w:name w:val="Figure Caption"/>
    <w:basedOn w:val="Normal"/>
    <w:qFormat/>
    <w:rsid w:val="009F2F53"/>
    <w:rPr>
      <w:i/>
      <w:sz w:val="20"/>
    </w:rPr>
  </w:style>
  <w:style w:type="paragraph" w:styleId="Title">
    <w:name w:val="Title"/>
    <w:basedOn w:val="Normal"/>
    <w:next w:val="Normal"/>
    <w:link w:val="TitleChar"/>
    <w:qFormat/>
    <w:rsid w:val="008B67BD"/>
    <w:pPr>
      <w:spacing w:before="480" w:after="300"/>
    </w:pPr>
    <w:rPr>
      <w:rFonts w:ascii="Helvetica" w:hAnsi="Helvetica"/>
      <w:b/>
      <w:color w:val="00629B"/>
      <w:sz w:val="44"/>
      <w:szCs w:val="44"/>
    </w:rPr>
  </w:style>
  <w:style w:type="character" w:customStyle="1" w:styleId="TitleChar">
    <w:name w:val="Title Char"/>
    <w:link w:val="Title"/>
    <w:rsid w:val="008B67BD"/>
    <w:rPr>
      <w:rFonts w:ascii="Helvetica" w:hAnsi="Helvetica"/>
      <w:b/>
      <w:color w:val="00629B"/>
      <w:sz w:val="44"/>
      <w:szCs w:val="44"/>
      <w:lang w:val="en-US" w:eastAsia="en-US"/>
    </w:rPr>
  </w:style>
  <w:style w:type="paragraph" w:customStyle="1" w:styleId="Authors">
    <w:name w:val="Authors"/>
    <w:basedOn w:val="Normal"/>
    <w:next w:val="Normal"/>
    <w:rsid w:val="00B46F53"/>
    <w:pPr>
      <w:framePr w:w="9072" w:hSpace="187" w:vSpace="187" w:wrap="notBeside" w:vAnchor="text" w:hAnchor="page" w:xAlign="center" w:y="1"/>
      <w:spacing w:after="320"/>
      <w:jc w:val="center"/>
    </w:pPr>
    <w:rPr>
      <w:sz w:val="22"/>
      <w:szCs w:val="22"/>
    </w:rPr>
  </w:style>
  <w:style w:type="character" w:customStyle="1" w:styleId="MemberType">
    <w:name w:val="MemberType"/>
    <w:rsid w:val="00B46F53"/>
    <w:rPr>
      <w:rFonts w:ascii="Times New Roman" w:hAnsi="Times New Roman" w:cs="Times New Roman"/>
      <w:i/>
      <w:iCs/>
      <w:sz w:val="22"/>
      <w:szCs w:val="22"/>
    </w:rPr>
  </w:style>
  <w:style w:type="paragraph" w:customStyle="1" w:styleId="ReferenceHead">
    <w:name w:val="Reference Head"/>
    <w:basedOn w:val="Heading1"/>
    <w:link w:val="ReferenceHeadChar"/>
    <w:rsid w:val="00B46F53"/>
    <w:pPr>
      <w:spacing w:after="80"/>
      <w:jc w:val="center"/>
    </w:pPr>
    <w:rPr>
      <w:rFonts w:ascii="Times New Roman" w:hAnsi="Times New Roman" w:cs="Times New Roman"/>
      <w:b w:val="0"/>
      <w:bCs w:val="0"/>
      <w:smallCaps/>
      <w:kern w:val="28"/>
      <w:sz w:val="20"/>
      <w:szCs w:val="20"/>
    </w:rPr>
  </w:style>
  <w:style w:type="character" w:styleId="FollowedHyperlink">
    <w:name w:val="FollowedHyperlink"/>
    <w:basedOn w:val="DefaultParagraphFont"/>
    <w:rsid w:val="00D41B3F"/>
    <w:rPr>
      <w:color w:val="800080"/>
      <w:u w:val="single"/>
    </w:rPr>
  </w:style>
  <w:style w:type="paragraph" w:styleId="BodyTextIndent">
    <w:name w:val="Body Text Indent"/>
    <w:basedOn w:val="Normal"/>
    <w:link w:val="BodyTextIndentChar"/>
    <w:rsid w:val="00B46F53"/>
    <w:pPr>
      <w:ind w:left="630" w:hanging="630"/>
    </w:pPr>
    <w:rPr>
      <w:sz w:val="20"/>
    </w:rPr>
  </w:style>
  <w:style w:type="character" w:customStyle="1" w:styleId="BodyTextIndentChar">
    <w:name w:val="Body Text Indent Char"/>
    <w:basedOn w:val="DefaultParagraphFont"/>
    <w:link w:val="BodyTextIndent"/>
    <w:rsid w:val="00B46F53"/>
    <w:rPr>
      <w:szCs w:val="24"/>
    </w:rPr>
  </w:style>
  <w:style w:type="paragraph" w:styleId="DocumentMap">
    <w:name w:val="Document Map"/>
    <w:basedOn w:val="Normal"/>
    <w:link w:val="DocumentMapChar"/>
    <w:rsid w:val="00B46F53"/>
    <w:pPr>
      <w:shd w:val="clear" w:color="auto" w:fill="000080"/>
    </w:pPr>
    <w:rPr>
      <w:rFonts w:ascii="Tahoma" w:hAnsi="Tahoma" w:cs="Tahoma"/>
      <w:sz w:val="20"/>
      <w:szCs w:val="20"/>
    </w:rPr>
  </w:style>
  <w:style w:type="character" w:customStyle="1" w:styleId="DocumentMapChar">
    <w:name w:val="Document Map Char"/>
    <w:basedOn w:val="DefaultParagraphFont"/>
    <w:link w:val="DocumentMap"/>
    <w:rsid w:val="00B46F53"/>
    <w:rPr>
      <w:rFonts w:ascii="Tahoma" w:hAnsi="Tahoma" w:cs="Tahoma"/>
      <w:shd w:val="clear" w:color="auto" w:fill="000080"/>
    </w:rPr>
  </w:style>
  <w:style w:type="paragraph" w:customStyle="1" w:styleId="Pa0">
    <w:name w:val="Pa0"/>
    <w:basedOn w:val="Normal"/>
    <w:next w:val="Normal"/>
    <w:rsid w:val="00B46F53"/>
    <w:pPr>
      <w:widowControl w:val="0"/>
      <w:adjustRightInd w:val="0"/>
      <w:spacing w:line="241" w:lineRule="atLeast"/>
    </w:pPr>
    <w:rPr>
      <w:rFonts w:ascii="Baskerville" w:hAnsi="Baskerville"/>
    </w:rPr>
  </w:style>
  <w:style w:type="character" w:customStyle="1" w:styleId="A5">
    <w:name w:val="A5"/>
    <w:rsid w:val="00B46F53"/>
    <w:rPr>
      <w:color w:val="00529F"/>
      <w:sz w:val="20"/>
      <w:szCs w:val="20"/>
    </w:rPr>
  </w:style>
  <w:style w:type="paragraph" w:styleId="BalloonText">
    <w:name w:val="Balloon Text"/>
    <w:basedOn w:val="Normal"/>
    <w:link w:val="BalloonTextChar"/>
    <w:rsid w:val="00D41B3F"/>
    <w:rPr>
      <w:rFonts w:ascii="Tahoma" w:hAnsi="Tahoma" w:cs="Tahoma"/>
      <w:sz w:val="16"/>
      <w:szCs w:val="16"/>
    </w:rPr>
  </w:style>
  <w:style w:type="character" w:customStyle="1" w:styleId="BalloonTextChar">
    <w:name w:val="Balloon Text Char"/>
    <w:basedOn w:val="DefaultParagraphFont"/>
    <w:link w:val="BalloonText"/>
    <w:rsid w:val="00D41B3F"/>
    <w:rPr>
      <w:rFonts w:ascii="Tahoma" w:eastAsia="SimSun" w:hAnsi="Tahoma" w:cs="Tahoma"/>
      <w:sz w:val="16"/>
      <w:szCs w:val="16"/>
      <w:lang w:val="en-AU" w:eastAsia="zh-CN"/>
    </w:rPr>
  </w:style>
  <w:style w:type="character" w:customStyle="1" w:styleId="MediumGrid11">
    <w:name w:val="Medium Grid 11"/>
    <w:uiPriority w:val="99"/>
    <w:semiHidden/>
    <w:rsid w:val="00B46F53"/>
    <w:rPr>
      <w:color w:val="808080"/>
    </w:rPr>
  </w:style>
  <w:style w:type="paragraph" w:customStyle="1" w:styleId="ParagraphStyle1">
    <w:name w:val="Paragraph Style 1"/>
    <w:basedOn w:val="Normal"/>
    <w:uiPriority w:val="99"/>
    <w:rsid w:val="00B46F53"/>
    <w:pPr>
      <w:widowControl w:val="0"/>
      <w:tabs>
        <w:tab w:val="left" w:pos="480"/>
      </w:tabs>
      <w:adjustRightInd w:val="0"/>
      <w:spacing w:before="100" w:line="280" w:lineRule="atLeast"/>
      <w:textAlignment w:val="center"/>
    </w:pPr>
    <w:rPr>
      <w:rFonts w:ascii="Formata-Regular" w:eastAsia="MS Mincho" w:hAnsi="Formata-Regular" w:cs="Formata-Regular"/>
      <w:color w:val="000000"/>
      <w:sz w:val="22"/>
      <w:szCs w:val="22"/>
      <w:lang w:eastAsia="ja-JP"/>
    </w:rPr>
  </w:style>
  <w:style w:type="character" w:customStyle="1" w:styleId="BodyText1">
    <w:name w:val="Body Text1"/>
    <w:uiPriority w:val="99"/>
    <w:rsid w:val="00B46F53"/>
    <w:rPr>
      <w:rFonts w:ascii="Verdana" w:hAnsi="Verdana" w:cs="Verdana"/>
      <w:color w:val="000000"/>
      <w:sz w:val="22"/>
      <w:szCs w:val="22"/>
    </w:rPr>
  </w:style>
  <w:style w:type="character" w:customStyle="1" w:styleId="Heading1Char">
    <w:name w:val="Heading 1 Char"/>
    <w:basedOn w:val="DefaultParagraphFont"/>
    <w:link w:val="Heading1"/>
    <w:uiPriority w:val="9"/>
    <w:rsid w:val="00D41B3F"/>
    <w:rPr>
      <w:rFonts w:ascii="Arial" w:eastAsia="SimSun" w:hAnsi="Arial" w:cs="Arial"/>
      <w:b/>
      <w:bCs/>
      <w:kern w:val="32"/>
      <w:sz w:val="32"/>
      <w:szCs w:val="32"/>
      <w:lang w:val="en-AU" w:eastAsia="zh-CN"/>
    </w:rPr>
  </w:style>
  <w:style w:type="character" w:customStyle="1" w:styleId="ReferenceHeadChar">
    <w:name w:val="Reference Head Char"/>
    <w:link w:val="ReferenceHead"/>
    <w:rsid w:val="00B46F53"/>
    <w:rPr>
      <w:smallCaps/>
      <w:kern w:val="28"/>
    </w:rPr>
  </w:style>
  <w:style w:type="paragraph" w:customStyle="1" w:styleId="ColorfulShading-Accent11">
    <w:name w:val="Colorful Shading - Accent 11"/>
    <w:hidden/>
    <w:uiPriority w:val="99"/>
    <w:semiHidden/>
    <w:rsid w:val="00B46F53"/>
  </w:style>
  <w:style w:type="character" w:customStyle="1" w:styleId="Heading2Char">
    <w:name w:val="Heading 2 Char"/>
    <w:link w:val="Heading2"/>
    <w:rsid w:val="00B46F53"/>
    <w:rPr>
      <w:rFonts w:ascii="Arial" w:eastAsia="SimSun" w:hAnsi="Arial" w:cs="Arial"/>
      <w:b/>
      <w:bCs/>
      <w:i/>
      <w:iCs/>
      <w:sz w:val="28"/>
      <w:szCs w:val="28"/>
      <w:lang w:val="en-AU" w:eastAsia="zh-CN"/>
    </w:rPr>
  </w:style>
  <w:style w:type="paragraph" w:customStyle="1" w:styleId="TextL-MAG">
    <w:name w:val="Text L-MAG"/>
    <w:basedOn w:val="Normal"/>
    <w:link w:val="TextL-MAGChar"/>
    <w:qFormat/>
    <w:rsid w:val="00B46F53"/>
    <w:pPr>
      <w:widowControl w:val="0"/>
      <w:tabs>
        <w:tab w:val="left" w:pos="360"/>
      </w:tabs>
      <w:spacing w:line="276" w:lineRule="auto"/>
      <w:ind w:firstLine="360"/>
      <w:jc w:val="both"/>
    </w:pPr>
    <w:rPr>
      <w:rFonts w:ascii="Arial" w:eastAsia="MS Mincho" w:hAnsi="Arial"/>
      <w:sz w:val="18"/>
      <w:szCs w:val="22"/>
      <w:lang w:eastAsia="ja-JP"/>
    </w:rPr>
  </w:style>
  <w:style w:type="character" w:customStyle="1" w:styleId="TextL-MAGChar">
    <w:name w:val="Text L-MAG Char"/>
    <w:link w:val="TextL-MAG"/>
    <w:rsid w:val="00B46F53"/>
    <w:rPr>
      <w:rFonts w:ascii="Arial" w:eastAsia="MS Mincho" w:hAnsi="Arial"/>
      <w:sz w:val="18"/>
      <w:szCs w:val="22"/>
      <w:lang w:eastAsia="ja-JP"/>
    </w:rPr>
  </w:style>
  <w:style w:type="character" w:customStyle="1" w:styleId="FooterChar">
    <w:name w:val="Footer Char"/>
    <w:basedOn w:val="DefaultParagraphFont"/>
    <w:link w:val="Footer"/>
    <w:uiPriority w:val="99"/>
    <w:rsid w:val="00D41B3F"/>
    <w:rPr>
      <w:rFonts w:eastAsia="SimSun"/>
      <w:sz w:val="24"/>
      <w:szCs w:val="24"/>
      <w:lang w:val="en-AU" w:eastAsia="zh-CN"/>
    </w:rPr>
  </w:style>
  <w:style w:type="character" w:customStyle="1" w:styleId="m5113501246024331607m-6864882937387638336gmail-il">
    <w:name w:val="m_5113501246024331607m_-6864882937387638336gmail-il"/>
    <w:basedOn w:val="DefaultParagraphFont"/>
    <w:rsid w:val="00B46F53"/>
  </w:style>
  <w:style w:type="paragraph" w:customStyle="1" w:styleId="ColorfulList-Accent11">
    <w:name w:val="Colorful List - Accent 11"/>
    <w:basedOn w:val="Normal"/>
    <w:uiPriority w:val="34"/>
    <w:qFormat/>
    <w:rsid w:val="00B46F53"/>
    <w:pPr>
      <w:ind w:left="720"/>
      <w:contextualSpacing/>
    </w:pPr>
    <w:rPr>
      <w:sz w:val="20"/>
      <w:szCs w:val="20"/>
    </w:rPr>
  </w:style>
  <w:style w:type="character" w:customStyle="1" w:styleId="apple-converted-space">
    <w:name w:val="apple-converted-space"/>
    <w:basedOn w:val="DefaultParagraphFont"/>
    <w:rsid w:val="00D41B3F"/>
  </w:style>
  <w:style w:type="paragraph" w:styleId="ListParagraph">
    <w:name w:val="List Paragraph"/>
    <w:basedOn w:val="Normal"/>
    <w:uiPriority w:val="34"/>
    <w:qFormat/>
    <w:rsid w:val="00D41B3F"/>
    <w:pPr>
      <w:ind w:left="720"/>
      <w:contextualSpacing/>
    </w:pPr>
  </w:style>
  <w:style w:type="character" w:customStyle="1" w:styleId="hlfld-contribauthor">
    <w:name w:val="hlfld-contribauthor"/>
    <w:basedOn w:val="DefaultParagraphFont"/>
    <w:rsid w:val="00B46F53"/>
  </w:style>
  <w:style w:type="character" w:customStyle="1" w:styleId="nlmgiven-names">
    <w:name w:val="nlm_given-names"/>
    <w:basedOn w:val="DefaultParagraphFont"/>
    <w:rsid w:val="00B46F53"/>
  </w:style>
  <w:style w:type="character" w:customStyle="1" w:styleId="nlmarticle-title">
    <w:name w:val="nlm_article-title"/>
    <w:basedOn w:val="DefaultParagraphFont"/>
    <w:rsid w:val="00B46F53"/>
  </w:style>
  <w:style w:type="character" w:customStyle="1" w:styleId="nlmfpage">
    <w:name w:val="nlm_fpage"/>
    <w:basedOn w:val="DefaultParagraphFont"/>
    <w:rsid w:val="00B46F53"/>
  </w:style>
  <w:style w:type="character" w:customStyle="1" w:styleId="nlmlpage">
    <w:name w:val="nlm_lpage"/>
    <w:basedOn w:val="DefaultParagraphFont"/>
    <w:rsid w:val="00B46F53"/>
  </w:style>
  <w:style w:type="character" w:customStyle="1" w:styleId="nlmyear">
    <w:name w:val="nlm_year"/>
    <w:basedOn w:val="DefaultParagraphFont"/>
    <w:rsid w:val="00B46F53"/>
  </w:style>
  <w:style w:type="character" w:styleId="Emphasis">
    <w:name w:val="Emphasis"/>
    <w:basedOn w:val="DefaultParagraphFont"/>
    <w:uiPriority w:val="20"/>
    <w:qFormat/>
    <w:rsid w:val="00D41B3F"/>
    <w:rPr>
      <w:i/>
      <w:iCs/>
    </w:rPr>
  </w:style>
  <w:style w:type="character" w:styleId="CommentReference">
    <w:name w:val="annotation reference"/>
    <w:basedOn w:val="DefaultParagraphFont"/>
    <w:rsid w:val="00D41B3F"/>
    <w:rPr>
      <w:sz w:val="16"/>
      <w:szCs w:val="16"/>
    </w:rPr>
  </w:style>
  <w:style w:type="paragraph" w:styleId="CommentText">
    <w:name w:val="annotation text"/>
    <w:basedOn w:val="Normal"/>
    <w:link w:val="CommentTextChar"/>
    <w:rsid w:val="00D41B3F"/>
    <w:rPr>
      <w:sz w:val="20"/>
      <w:szCs w:val="20"/>
    </w:rPr>
  </w:style>
  <w:style w:type="character" w:customStyle="1" w:styleId="CommentTextChar">
    <w:name w:val="Comment Text Char"/>
    <w:basedOn w:val="DefaultParagraphFont"/>
    <w:link w:val="CommentText"/>
    <w:rsid w:val="00D41B3F"/>
    <w:rPr>
      <w:rFonts w:eastAsia="SimSun"/>
      <w:lang w:val="en-AU" w:eastAsia="zh-CN"/>
    </w:rPr>
  </w:style>
  <w:style w:type="paragraph" w:styleId="CommentSubject">
    <w:name w:val="annotation subject"/>
    <w:basedOn w:val="CommentText"/>
    <w:next w:val="CommentText"/>
    <w:link w:val="CommentSubjectChar"/>
    <w:rsid w:val="00D41B3F"/>
    <w:rPr>
      <w:b/>
      <w:bCs/>
    </w:rPr>
  </w:style>
  <w:style w:type="character" w:customStyle="1" w:styleId="CommentSubjectChar">
    <w:name w:val="Comment Subject Char"/>
    <w:basedOn w:val="CommentTextChar"/>
    <w:link w:val="CommentSubject"/>
    <w:rsid w:val="00D41B3F"/>
    <w:rPr>
      <w:rFonts w:eastAsia="SimSun"/>
      <w:b/>
      <w:bCs/>
      <w:lang w:val="en-AU" w:eastAsia="zh-CN"/>
    </w:rPr>
  </w:style>
  <w:style w:type="paragraph" w:customStyle="1" w:styleId="Body">
    <w:name w:val="Body"/>
    <w:basedOn w:val="Normal"/>
    <w:link w:val="BodyChar1"/>
    <w:rsid w:val="00B46F53"/>
    <w:pPr>
      <w:spacing w:before="120" w:line="280" w:lineRule="atLeast"/>
      <w:ind w:left="709"/>
    </w:pPr>
    <w:rPr>
      <w:rFonts w:ascii="Arial" w:hAnsi="Arial"/>
      <w:sz w:val="22"/>
      <w:szCs w:val="20"/>
    </w:rPr>
  </w:style>
  <w:style w:type="character" w:customStyle="1" w:styleId="BodyChar1">
    <w:name w:val="Body Char1"/>
    <w:basedOn w:val="DefaultParagraphFont"/>
    <w:link w:val="Body"/>
    <w:locked/>
    <w:rsid w:val="00B46F53"/>
    <w:rPr>
      <w:rFonts w:ascii="Arial" w:hAnsi="Arial"/>
      <w:sz w:val="22"/>
    </w:rPr>
  </w:style>
  <w:style w:type="character" w:styleId="PlaceholderText">
    <w:name w:val="Placeholder Text"/>
    <w:basedOn w:val="DefaultParagraphFont"/>
    <w:uiPriority w:val="99"/>
    <w:rsid w:val="00D41B3F"/>
    <w:rPr>
      <w:color w:val="808080"/>
    </w:rPr>
  </w:style>
  <w:style w:type="table" w:styleId="TableGrid">
    <w:name w:val="Table Grid"/>
    <w:basedOn w:val="TableNormal"/>
    <w:rsid w:val="00D41B3F"/>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41B3F"/>
    <w:pPr>
      <w:spacing w:before="100" w:beforeAutospacing="1" w:after="100" w:afterAutospacing="1"/>
    </w:pPr>
    <w:rPr>
      <w:rFonts w:eastAsia="Times New Roman"/>
      <w:lang w:val="en-GB" w:eastAsia="en-GB"/>
    </w:rPr>
  </w:style>
  <w:style w:type="character" w:styleId="Strong">
    <w:name w:val="Strong"/>
    <w:basedOn w:val="DefaultParagraphFont"/>
    <w:uiPriority w:val="22"/>
    <w:qFormat/>
    <w:rsid w:val="00D41B3F"/>
    <w:rPr>
      <w:b/>
      <w:bCs/>
    </w:rPr>
  </w:style>
  <w:style w:type="table" w:customStyle="1" w:styleId="TableGrid1">
    <w:name w:val="Table Grid1"/>
    <w:basedOn w:val="TableNormal"/>
    <w:next w:val="TableGrid"/>
    <w:uiPriority w:val="39"/>
    <w:rsid w:val="00B46F53"/>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B46F53"/>
    <w:rPr>
      <w:color w:val="605E5C"/>
      <w:shd w:val="clear" w:color="auto" w:fill="E1DFDD"/>
    </w:rPr>
  </w:style>
  <w:style w:type="character" w:customStyle="1" w:styleId="UnresolvedMention2">
    <w:name w:val="Unresolved Mention2"/>
    <w:basedOn w:val="DefaultParagraphFont"/>
    <w:uiPriority w:val="99"/>
    <w:semiHidden/>
    <w:unhideWhenUsed/>
    <w:rsid w:val="00B46F53"/>
    <w:rPr>
      <w:color w:val="605E5C"/>
      <w:shd w:val="clear" w:color="auto" w:fill="E1DFDD"/>
    </w:rPr>
  </w:style>
  <w:style w:type="character" w:customStyle="1" w:styleId="UnresolvedMention3">
    <w:name w:val="Unresolved Mention3"/>
    <w:basedOn w:val="DefaultParagraphFont"/>
    <w:uiPriority w:val="99"/>
    <w:semiHidden/>
    <w:unhideWhenUsed/>
    <w:rsid w:val="00BE22A5"/>
    <w:rPr>
      <w:color w:val="605E5C"/>
      <w:shd w:val="clear" w:color="auto" w:fill="E1DFDD"/>
    </w:rPr>
  </w:style>
  <w:style w:type="paragraph" w:customStyle="1" w:styleId="Default">
    <w:name w:val="Default"/>
    <w:rsid w:val="000A79A2"/>
    <w:pPr>
      <w:autoSpaceDE w:val="0"/>
      <w:autoSpaceDN w:val="0"/>
      <w:adjustRightInd w:val="0"/>
    </w:pPr>
    <w:rPr>
      <w:rFonts w:eastAsiaTheme="minorHAnsi"/>
      <w:color w:val="000000"/>
      <w:sz w:val="24"/>
      <w:szCs w:val="24"/>
    </w:rPr>
  </w:style>
  <w:style w:type="character" w:customStyle="1" w:styleId="BodyChar">
    <w:name w:val="Body Char"/>
    <w:locked/>
    <w:rsid w:val="00454871"/>
    <w:rPr>
      <w:rFonts w:ascii="Arial" w:eastAsia="Times New Roman" w:hAnsi="Arial" w:cs="Times New Roman"/>
      <w:szCs w:val="20"/>
    </w:rPr>
  </w:style>
  <w:style w:type="paragraph" w:customStyle="1" w:styleId="H3">
    <w:name w:val="H3"/>
    <w:basedOn w:val="Normal"/>
    <w:rsid w:val="00354B8F"/>
    <w:pPr>
      <w:numPr>
        <w:numId w:val="3"/>
      </w:numPr>
      <w:tabs>
        <w:tab w:val="left" w:pos="240"/>
      </w:tabs>
      <w:autoSpaceDE w:val="0"/>
      <w:autoSpaceDN w:val="0"/>
      <w:adjustRightInd w:val="0"/>
      <w:spacing w:before="80"/>
    </w:pPr>
    <w:rPr>
      <w:rFonts w:ascii="Helvetica" w:hAnsi="Helvetica" w:cs="FormataOTF-Reg"/>
      <w:caps/>
      <w:color w:val="58595B"/>
      <w:sz w:val="18"/>
      <w:szCs w:val="18"/>
    </w:rPr>
  </w:style>
  <w:style w:type="paragraph" w:customStyle="1" w:styleId="tablecopy">
    <w:name w:val="table copy"/>
    <w:rsid w:val="0092165F"/>
    <w:pPr>
      <w:jc w:val="both"/>
    </w:pPr>
    <w:rPr>
      <w:rFonts w:eastAsia="SimSun"/>
      <w:noProof/>
      <w:sz w:val="16"/>
      <w:szCs w:val="16"/>
    </w:rPr>
  </w:style>
  <w:style w:type="paragraph" w:customStyle="1" w:styleId="tablehead">
    <w:name w:val="table head"/>
    <w:rsid w:val="0092165F"/>
    <w:pPr>
      <w:numPr>
        <w:numId w:val="4"/>
      </w:numPr>
      <w:tabs>
        <w:tab w:val="num" w:pos="1080"/>
      </w:tabs>
      <w:spacing w:before="240" w:after="120" w:line="216" w:lineRule="auto"/>
      <w:jc w:val="center"/>
    </w:pPr>
    <w:rPr>
      <w:rFonts w:eastAsia="SimSun"/>
      <w:smallCaps/>
      <w:noProof/>
      <w:sz w:val="16"/>
      <w:szCs w:val="16"/>
    </w:rPr>
  </w:style>
  <w:style w:type="paragraph" w:styleId="Revision">
    <w:name w:val="Revision"/>
    <w:hidden/>
    <w:uiPriority w:val="99"/>
    <w:semiHidden/>
    <w:rsid w:val="009275CB"/>
    <w:rPr>
      <w:sz w:val="24"/>
      <w:szCs w:val="24"/>
    </w:rPr>
  </w:style>
  <w:style w:type="character" w:customStyle="1" w:styleId="cf01">
    <w:name w:val="cf01"/>
    <w:basedOn w:val="DefaultParagraphFont"/>
    <w:rsid w:val="00557186"/>
    <w:rPr>
      <w:rFonts w:ascii="Segoe UI" w:hAnsi="Segoe UI" w:cs="Segoe UI" w:hint="default"/>
      <w:sz w:val="18"/>
      <w:szCs w:val="18"/>
    </w:rPr>
  </w:style>
  <w:style w:type="paragraph" w:customStyle="1" w:styleId="Body0">
    <w:name w:val="_Body"/>
    <w:basedOn w:val="Normal"/>
    <w:qFormat/>
    <w:rsid w:val="009966B6"/>
  </w:style>
  <w:style w:type="paragraph" w:styleId="BodyText">
    <w:name w:val="Body Text"/>
    <w:basedOn w:val="Normal"/>
    <w:link w:val="BodyTextChar"/>
    <w:rsid w:val="001A302F"/>
    <w:pPr>
      <w:spacing w:after="120"/>
    </w:pPr>
  </w:style>
  <w:style w:type="character" w:customStyle="1" w:styleId="BodyTextChar">
    <w:name w:val="Body Text Char"/>
    <w:basedOn w:val="DefaultParagraphFont"/>
    <w:link w:val="BodyText"/>
    <w:rsid w:val="001A302F"/>
    <w:rPr>
      <w:sz w:val="24"/>
      <w:szCs w:val="24"/>
    </w:rPr>
  </w:style>
  <w:style w:type="paragraph" w:styleId="Caption">
    <w:name w:val="caption"/>
    <w:basedOn w:val="Normal"/>
    <w:next w:val="Normal"/>
    <w:qFormat/>
    <w:rsid w:val="00D41B3F"/>
    <w:pPr>
      <w:spacing w:before="120" w:after="120"/>
    </w:pPr>
    <w:rPr>
      <w:b/>
      <w:bCs/>
      <w:sz w:val="20"/>
      <w:szCs w:val="20"/>
    </w:rPr>
  </w:style>
  <w:style w:type="paragraph" w:customStyle="1" w:styleId="AccessFig">
    <w:name w:val="AccessFig"/>
    <w:basedOn w:val="Caption"/>
    <w:qFormat/>
    <w:rsid w:val="002275CA"/>
    <w:rPr>
      <w:rFonts w:ascii="Helvetica" w:hAnsi="Helvetica"/>
      <w:i/>
      <w:iCs/>
    </w:rPr>
  </w:style>
  <w:style w:type="table" w:styleId="PlainTable2">
    <w:name w:val="Plain Table 2"/>
    <w:basedOn w:val="TableNormal"/>
    <w:uiPriority w:val="42"/>
    <w:rsid w:val="00B9790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Bibliography">
    <w:name w:val="Bibliography"/>
    <w:basedOn w:val="Normal"/>
    <w:next w:val="Normal"/>
    <w:uiPriority w:val="37"/>
    <w:unhideWhenUsed/>
    <w:rsid w:val="00D41B3F"/>
  </w:style>
  <w:style w:type="paragraph" w:customStyle="1" w:styleId="references">
    <w:name w:val="references"/>
    <w:rsid w:val="00A703F7"/>
    <w:pPr>
      <w:numPr>
        <w:numId w:val="11"/>
      </w:numPr>
      <w:spacing w:after="50" w:line="180" w:lineRule="exact"/>
      <w:jc w:val="both"/>
    </w:pPr>
    <w:rPr>
      <w:rFonts w:eastAsia="MS Mincho"/>
      <w:noProof/>
      <w:sz w:val="16"/>
      <w:szCs w:val="16"/>
    </w:rPr>
  </w:style>
  <w:style w:type="paragraph" w:customStyle="1" w:styleId="IETPaperTitle">
    <w:name w:val="IET Paper Title"/>
    <w:basedOn w:val="Header"/>
    <w:qFormat/>
    <w:locked/>
    <w:rsid w:val="00D41B3F"/>
    <w:rPr>
      <w:b/>
      <w:sz w:val="28"/>
    </w:rPr>
  </w:style>
  <w:style w:type="paragraph" w:customStyle="1" w:styleId="IETHeading1">
    <w:name w:val="IET Heading 1"/>
    <w:basedOn w:val="Heading2"/>
    <w:qFormat/>
    <w:locked/>
    <w:rsid w:val="00D41B3F"/>
    <w:pPr>
      <w:numPr>
        <w:numId w:val="13"/>
      </w:numPr>
    </w:pPr>
    <w:rPr>
      <w:i w:val="0"/>
      <w:sz w:val="24"/>
    </w:rPr>
  </w:style>
  <w:style w:type="character" w:customStyle="1" w:styleId="HeaderChar">
    <w:name w:val="Header Char"/>
    <w:basedOn w:val="DefaultParagraphFont"/>
    <w:link w:val="Header"/>
    <w:rsid w:val="00D41B3F"/>
    <w:rPr>
      <w:rFonts w:eastAsia="SimSun"/>
      <w:sz w:val="24"/>
      <w:szCs w:val="24"/>
      <w:lang w:val="en-AU" w:eastAsia="zh-CN"/>
    </w:rPr>
  </w:style>
  <w:style w:type="paragraph" w:customStyle="1" w:styleId="IETAbstractText">
    <w:name w:val="IET Abstract Text"/>
    <w:basedOn w:val="Normal"/>
    <w:next w:val="Normal"/>
    <w:qFormat/>
    <w:locked/>
    <w:rsid w:val="00D41B3F"/>
    <w:rPr>
      <w:b/>
    </w:rPr>
  </w:style>
  <w:style w:type="paragraph" w:customStyle="1" w:styleId="IETParagraph">
    <w:name w:val="IET Paragraph"/>
    <w:basedOn w:val="Normal"/>
    <w:qFormat/>
    <w:locked/>
    <w:rsid w:val="00D41B3F"/>
    <w:pPr>
      <w:spacing w:line="360" w:lineRule="auto"/>
      <w:ind w:firstLine="567"/>
      <w:jc w:val="both"/>
    </w:pPr>
  </w:style>
  <w:style w:type="paragraph" w:styleId="NormalIndent">
    <w:name w:val="Normal Indent"/>
    <w:basedOn w:val="Normal"/>
    <w:rsid w:val="00D41B3F"/>
    <w:pPr>
      <w:ind w:left="720"/>
    </w:pPr>
  </w:style>
  <w:style w:type="paragraph" w:customStyle="1" w:styleId="IETHeading2">
    <w:name w:val="IET Heading 2"/>
    <w:basedOn w:val="Normal"/>
    <w:qFormat/>
    <w:locked/>
    <w:rsid w:val="00D41B3F"/>
    <w:rPr>
      <w:rFonts w:ascii="Arial" w:hAnsi="Arial"/>
      <w:i/>
      <w:sz w:val="22"/>
    </w:rPr>
  </w:style>
  <w:style w:type="paragraph" w:customStyle="1" w:styleId="IETFigureCaption">
    <w:name w:val="IET Figure Caption"/>
    <w:basedOn w:val="FigureCaption"/>
    <w:locked/>
    <w:rsid w:val="00D41B3F"/>
    <w:rPr>
      <w:b/>
      <w:iCs/>
    </w:rPr>
  </w:style>
  <w:style w:type="paragraph" w:customStyle="1" w:styleId="TableHeading">
    <w:name w:val="Table Heading"/>
    <w:basedOn w:val="IETParagraph"/>
    <w:next w:val="Normal"/>
    <w:qFormat/>
    <w:locked/>
    <w:rsid w:val="00D41B3F"/>
    <w:pPr>
      <w:spacing w:line="240" w:lineRule="auto"/>
      <w:ind w:firstLine="0"/>
    </w:pPr>
    <w:rPr>
      <w:sz w:val="20"/>
      <w:lang w:val="en-GB"/>
    </w:rPr>
  </w:style>
  <w:style w:type="paragraph" w:customStyle="1" w:styleId="IETReferences">
    <w:name w:val="IET References"/>
    <w:basedOn w:val="IETParagraph"/>
    <w:qFormat/>
    <w:locked/>
    <w:rsid w:val="00D41B3F"/>
    <w:pPr>
      <w:spacing w:line="240" w:lineRule="auto"/>
      <w:ind w:firstLine="0"/>
      <w:jc w:val="left"/>
    </w:pPr>
    <w:rPr>
      <w:sz w:val="22"/>
      <w:lang w:val="en-GB" w:eastAsia="en-GB"/>
    </w:rPr>
  </w:style>
  <w:style w:type="table" w:styleId="TableSimple1">
    <w:name w:val="Table Simple 1"/>
    <w:basedOn w:val="TableNormal"/>
    <w:rsid w:val="00D41B3F"/>
    <w:rPr>
      <w:rFonts w:eastAsia="SimSun"/>
      <w:lang w:val="en-GB" w:eastAsia="en-GB"/>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415803">
      <w:bodyDiv w:val="1"/>
      <w:marLeft w:val="0"/>
      <w:marRight w:val="0"/>
      <w:marTop w:val="0"/>
      <w:marBottom w:val="0"/>
      <w:divBdr>
        <w:top w:val="none" w:sz="0" w:space="0" w:color="auto"/>
        <w:left w:val="none" w:sz="0" w:space="0" w:color="auto"/>
        <w:bottom w:val="none" w:sz="0" w:space="0" w:color="auto"/>
        <w:right w:val="none" w:sz="0" w:space="0" w:color="auto"/>
      </w:divBdr>
    </w:div>
    <w:div w:id="11152352">
      <w:bodyDiv w:val="1"/>
      <w:marLeft w:val="0"/>
      <w:marRight w:val="0"/>
      <w:marTop w:val="0"/>
      <w:marBottom w:val="0"/>
      <w:divBdr>
        <w:top w:val="none" w:sz="0" w:space="0" w:color="auto"/>
        <w:left w:val="none" w:sz="0" w:space="0" w:color="auto"/>
        <w:bottom w:val="none" w:sz="0" w:space="0" w:color="auto"/>
        <w:right w:val="none" w:sz="0" w:space="0" w:color="auto"/>
      </w:divBdr>
    </w:div>
    <w:div w:id="65807515">
      <w:bodyDiv w:val="1"/>
      <w:marLeft w:val="0"/>
      <w:marRight w:val="0"/>
      <w:marTop w:val="0"/>
      <w:marBottom w:val="0"/>
      <w:divBdr>
        <w:top w:val="none" w:sz="0" w:space="0" w:color="auto"/>
        <w:left w:val="none" w:sz="0" w:space="0" w:color="auto"/>
        <w:bottom w:val="none" w:sz="0" w:space="0" w:color="auto"/>
        <w:right w:val="none" w:sz="0" w:space="0" w:color="auto"/>
      </w:divBdr>
    </w:div>
    <w:div w:id="106395802">
      <w:bodyDiv w:val="1"/>
      <w:marLeft w:val="0"/>
      <w:marRight w:val="0"/>
      <w:marTop w:val="0"/>
      <w:marBottom w:val="0"/>
      <w:divBdr>
        <w:top w:val="none" w:sz="0" w:space="0" w:color="auto"/>
        <w:left w:val="none" w:sz="0" w:space="0" w:color="auto"/>
        <w:bottom w:val="none" w:sz="0" w:space="0" w:color="auto"/>
        <w:right w:val="none" w:sz="0" w:space="0" w:color="auto"/>
      </w:divBdr>
    </w:div>
    <w:div w:id="107236660">
      <w:bodyDiv w:val="1"/>
      <w:marLeft w:val="0"/>
      <w:marRight w:val="0"/>
      <w:marTop w:val="0"/>
      <w:marBottom w:val="0"/>
      <w:divBdr>
        <w:top w:val="none" w:sz="0" w:space="0" w:color="auto"/>
        <w:left w:val="none" w:sz="0" w:space="0" w:color="auto"/>
        <w:bottom w:val="none" w:sz="0" w:space="0" w:color="auto"/>
        <w:right w:val="none" w:sz="0" w:space="0" w:color="auto"/>
      </w:divBdr>
    </w:div>
    <w:div w:id="121265068">
      <w:bodyDiv w:val="1"/>
      <w:marLeft w:val="0"/>
      <w:marRight w:val="0"/>
      <w:marTop w:val="0"/>
      <w:marBottom w:val="0"/>
      <w:divBdr>
        <w:top w:val="none" w:sz="0" w:space="0" w:color="auto"/>
        <w:left w:val="none" w:sz="0" w:space="0" w:color="auto"/>
        <w:bottom w:val="none" w:sz="0" w:space="0" w:color="auto"/>
        <w:right w:val="none" w:sz="0" w:space="0" w:color="auto"/>
      </w:divBdr>
    </w:div>
    <w:div w:id="139349989">
      <w:bodyDiv w:val="1"/>
      <w:marLeft w:val="0"/>
      <w:marRight w:val="0"/>
      <w:marTop w:val="0"/>
      <w:marBottom w:val="0"/>
      <w:divBdr>
        <w:top w:val="none" w:sz="0" w:space="0" w:color="auto"/>
        <w:left w:val="none" w:sz="0" w:space="0" w:color="auto"/>
        <w:bottom w:val="none" w:sz="0" w:space="0" w:color="auto"/>
        <w:right w:val="none" w:sz="0" w:space="0" w:color="auto"/>
      </w:divBdr>
    </w:div>
    <w:div w:id="150102894">
      <w:bodyDiv w:val="1"/>
      <w:marLeft w:val="0"/>
      <w:marRight w:val="0"/>
      <w:marTop w:val="0"/>
      <w:marBottom w:val="0"/>
      <w:divBdr>
        <w:top w:val="none" w:sz="0" w:space="0" w:color="auto"/>
        <w:left w:val="none" w:sz="0" w:space="0" w:color="auto"/>
        <w:bottom w:val="none" w:sz="0" w:space="0" w:color="auto"/>
        <w:right w:val="none" w:sz="0" w:space="0" w:color="auto"/>
      </w:divBdr>
    </w:div>
    <w:div w:id="186137367">
      <w:bodyDiv w:val="1"/>
      <w:marLeft w:val="0"/>
      <w:marRight w:val="0"/>
      <w:marTop w:val="0"/>
      <w:marBottom w:val="0"/>
      <w:divBdr>
        <w:top w:val="none" w:sz="0" w:space="0" w:color="auto"/>
        <w:left w:val="none" w:sz="0" w:space="0" w:color="auto"/>
        <w:bottom w:val="none" w:sz="0" w:space="0" w:color="auto"/>
        <w:right w:val="none" w:sz="0" w:space="0" w:color="auto"/>
      </w:divBdr>
    </w:div>
    <w:div w:id="203836654">
      <w:bodyDiv w:val="1"/>
      <w:marLeft w:val="0"/>
      <w:marRight w:val="0"/>
      <w:marTop w:val="0"/>
      <w:marBottom w:val="0"/>
      <w:divBdr>
        <w:top w:val="none" w:sz="0" w:space="0" w:color="auto"/>
        <w:left w:val="none" w:sz="0" w:space="0" w:color="auto"/>
        <w:bottom w:val="none" w:sz="0" w:space="0" w:color="auto"/>
        <w:right w:val="none" w:sz="0" w:space="0" w:color="auto"/>
      </w:divBdr>
    </w:div>
    <w:div w:id="206068456">
      <w:bodyDiv w:val="1"/>
      <w:marLeft w:val="0"/>
      <w:marRight w:val="0"/>
      <w:marTop w:val="0"/>
      <w:marBottom w:val="0"/>
      <w:divBdr>
        <w:top w:val="none" w:sz="0" w:space="0" w:color="auto"/>
        <w:left w:val="none" w:sz="0" w:space="0" w:color="auto"/>
        <w:bottom w:val="none" w:sz="0" w:space="0" w:color="auto"/>
        <w:right w:val="none" w:sz="0" w:space="0" w:color="auto"/>
      </w:divBdr>
    </w:div>
    <w:div w:id="214129135">
      <w:bodyDiv w:val="1"/>
      <w:marLeft w:val="0"/>
      <w:marRight w:val="0"/>
      <w:marTop w:val="0"/>
      <w:marBottom w:val="0"/>
      <w:divBdr>
        <w:top w:val="none" w:sz="0" w:space="0" w:color="auto"/>
        <w:left w:val="none" w:sz="0" w:space="0" w:color="auto"/>
        <w:bottom w:val="none" w:sz="0" w:space="0" w:color="auto"/>
        <w:right w:val="none" w:sz="0" w:space="0" w:color="auto"/>
      </w:divBdr>
    </w:div>
    <w:div w:id="214194857">
      <w:bodyDiv w:val="1"/>
      <w:marLeft w:val="0"/>
      <w:marRight w:val="0"/>
      <w:marTop w:val="0"/>
      <w:marBottom w:val="0"/>
      <w:divBdr>
        <w:top w:val="none" w:sz="0" w:space="0" w:color="auto"/>
        <w:left w:val="none" w:sz="0" w:space="0" w:color="auto"/>
        <w:bottom w:val="none" w:sz="0" w:space="0" w:color="auto"/>
        <w:right w:val="none" w:sz="0" w:space="0" w:color="auto"/>
      </w:divBdr>
    </w:div>
    <w:div w:id="254369183">
      <w:bodyDiv w:val="1"/>
      <w:marLeft w:val="0"/>
      <w:marRight w:val="0"/>
      <w:marTop w:val="0"/>
      <w:marBottom w:val="0"/>
      <w:divBdr>
        <w:top w:val="none" w:sz="0" w:space="0" w:color="auto"/>
        <w:left w:val="none" w:sz="0" w:space="0" w:color="auto"/>
        <w:bottom w:val="none" w:sz="0" w:space="0" w:color="auto"/>
        <w:right w:val="none" w:sz="0" w:space="0" w:color="auto"/>
      </w:divBdr>
    </w:div>
    <w:div w:id="254871011">
      <w:bodyDiv w:val="1"/>
      <w:marLeft w:val="0"/>
      <w:marRight w:val="0"/>
      <w:marTop w:val="0"/>
      <w:marBottom w:val="0"/>
      <w:divBdr>
        <w:top w:val="none" w:sz="0" w:space="0" w:color="auto"/>
        <w:left w:val="none" w:sz="0" w:space="0" w:color="auto"/>
        <w:bottom w:val="none" w:sz="0" w:space="0" w:color="auto"/>
        <w:right w:val="none" w:sz="0" w:space="0" w:color="auto"/>
      </w:divBdr>
    </w:div>
    <w:div w:id="256597459">
      <w:bodyDiv w:val="1"/>
      <w:marLeft w:val="0"/>
      <w:marRight w:val="0"/>
      <w:marTop w:val="0"/>
      <w:marBottom w:val="0"/>
      <w:divBdr>
        <w:top w:val="none" w:sz="0" w:space="0" w:color="auto"/>
        <w:left w:val="none" w:sz="0" w:space="0" w:color="auto"/>
        <w:bottom w:val="none" w:sz="0" w:space="0" w:color="auto"/>
        <w:right w:val="none" w:sz="0" w:space="0" w:color="auto"/>
      </w:divBdr>
    </w:div>
    <w:div w:id="264966845">
      <w:bodyDiv w:val="1"/>
      <w:marLeft w:val="0"/>
      <w:marRight w:val="0"/>
      <w:marTop w:val="0"/>
      <w:marBottom w:val="0"/>
      <w:divBdr>
        <w:top w:val="none" w:sz="0" w:space="0" w:color="auto"/>
        <w:left w:val="none" w:sz="0" w:space="0" w:color="auto"/>
        <w:bottom w:val="none" w:sz="0" w:space="0" w:color="auto"/>
        <w:right w:val="none" w:sz="0" w:space="0" w:color="auto"/>
      </w:divBdr>
    </w:div>
    <w:div w:id="279604829">
      <w:bodyDiv w:val="1"/>
      <w:marLeft w:val="0"/>
      <w:marRight w:val="0"/>
      <w:marTop w:val="0"/>
      <w:marBottom w:val="0"/>
      <w:divBdr>
        <w:top w:val="none" w:sz="0" w:space="0" w:color="auto"/>
        <w:left w:val="none" w:sz="0" w:space="0" w:color="auto"/>
        <w:bottom w:val="none" w:sz="0" w:space="0" w:color="auto"/>
        <w:right w:val="none" w:sz="0" w:space="0" w:color="auto"/>
      </w:divBdr>
    </w:div>
    <w:div w:id="311639262">
      <w:bodyDiv w:val="1"/>
      <w:marLeft w:val="0"/>
      <w:marRight w:val="0"/>
      <w:marTop w:val="0"/>
      <w:marBottom w:val="0"/>
      <w:divBdr>
        <w:top w:val="none" w:sz="0" w:space="0" w:color="auto"/>
        <w:left w:val="none" w:sz="0" w:space="0" w:color="auto"/>
        <w:bottom w:val="none" w:sz="0" w:space="0" w:color="auto"/>
        <w:right w:val="none" w:sz="0" w:space="0" w:color="auto"/>
      </w:divBdr>
    </w:div>
    <w:div w:id="316422775">
      <w:bodyDiv w:val="1"/>
      <w:marLeft w:val="0"/>
      <w:marRight w:val="0"/>
      <w:marTop w:val="0"/>
      <w:marBottom w:val="0"/>
      <w:divBdr>
        <w:top w:val="none" w:sz="0" w:space="0" w:color="auto"/>
        <w:left w:val="none" w:sz="0" w:space="0" w:color="auto"/>
        <w:bottom w:val="none" w:sz="0" w:space="0" w:color="auto"/>
        <w:right w:val="none" w:sz="0" w:space="0" w:color="auto"/>
      </w:divBdr>
    </w:div>
    <w:div w:id="336468701">
      <w:bodyDiv w:val="1"/>
      <w:marLeft w:val="0"/>
      <w:marRight w:val="0"/>
      <w:marTop w:val="0"/>
      <w:marBottom w:val="0"/>
      <w:divBdr>
        <w:top w:val="none" w:sz="0" w:space="0" w:color="auto"/>
        <w:left w:val="none" w:sz="0" w:space="0" w:color="auto"/>
        <w:bottom w:val="none" w:sz="0" w:space="0" w:color="auto"/>
        <w:right w:val="none" w:sz="0" w:space="0" w:color="auto"/>
      </w:divBdr>
    </w:div>
    <w:div w:id="354498757">
      <w:bodyDiv w:val="1"/>
      <w:marLeft w:val="0"/>
      <w:marRight w:val="0"/>
      <w:marTop w:val="0"/>
      <w:marBottom w:val="0"/>
      <w:divBdr>
        <w:top w:val="none" w:sz="0" w:space="0" w:color="auto"/>
        <w:left w:val="none" w:sz="0" w:space="0" w:color="auto"/>
        <w:bottom w:val="none" w:sz="0" w:space="0" w:color="auto"/>
        <w:right w:val="none" w:sz="0" w:space="0" w:color="auto"/>
      </w:divBdr>
    </w:div>
    <w:div w:id="356584673">
      <w:bodyDiv w:val="1"/>
      <w:marLeft w:val="0"/>
      <w:marRight w:val="0"/>
      <w:marTop w:val="0"/>
      <w:marBottom w:val="0"/>
      <w:divBdr>
        <w:top w:val="none" w:sz="0" w:space="0" w:color="auto"/>
        <w:left w:val="none" w:sz="0" w:space="0" w:color="auto"/>
        <w:bottom w:val="none" w:sz="0" w:space="0" w:color="auto"/>
        <w:right w:val="none" w:sz="0" w:space="0" w:color="auto"/>
      </w:divBdr>
    </w:div>
    <w:div w:id="370152035">
      <w:bodyDiv w:val="1"/>
      <w:marLeft w:val="0"/>
      <w:marRight w:val="0"/>
      <w:marTop w:val="0"/>
      <w:marBottom w:val="0"/>
      <w:divBdr>
        <w:top w:val="none" w:sz="0" w:space="0" w:color="auto"/>
        <w:left w:val="none" w:sz="0" w:space="0" w:color="auto"/>
        <w:bottom w:val="none" w:sz="0" w:space="0" w:color="auto"/>
        <w:right w:val="none" w:sz="0" w:space="0" w:color="auto"/>
      </w:divBdr>
    </w:div>
    <w:div w:id="371535373">
      <w:bodyDiv w:val="1"/>
      <w:marLeft w:val="0"/>
      <w:marRight w:val="0"/>
      <w:marTop w:val="0"/>
      <w:marBottom w:val="0"/>
      <w:divBdr>
        <w:top w:val="none" w:sz="0" w:space="0" w:color="auto"/>
        <w:left w:val="none" w:sz="0" w:space="0" w:color="auto"/>
        <w:bottom w:val="none" w:sz="0" w:space="0" w:color="auto"/>
        <w:right w:val="none" w:sz="0" w:space="0" w:color="auto"/>
      </w:divBdr>
    </w:div>
    <w:div w:id="411243935">
      <w:bodyDiv w:val="1"/>
      <w:marLeft w:val="0"/>
      <w:marRight w:val="0"/>
      <w:marTop w:val="0"/>
      <w:marBottom w:val="0"/>
      <w:divBdr>
        <w:top w:val="none" w:sz="0" w:space="0" w:color="auto"/>
        <w:left w:val="none" w:sz="0" w:space="0" w:color="auto"/>
        <w:bottom w:val="none" w:sz="0" w:space="0" w:color="auto"/>
        <w:right w:val="none" w:sz="0" w:space="0" w:color="auto"/>
      </w:divBdr>
    </w:div>
    <w:div w:id="424494666">
      <w:bodyDiv w:val="1"/>
      <w:marLeft w:val="0"/>
      <w:marRight w:val="0"/>
      <w:marTop w:val="0"/>
      <w:marBottom w:val="0"/>
      <w:divBdr>
        <w:top w:val="none" w:sz="0" w:space="0" w:color="auto"/>
        <w:left w:val="none" w:sz="0" w:space="0" w:color="auto"/>
        <w:bottom w:val="none" w:sz="0" w:space="0" w:color="auto"/>
        <w:right w:val="none" w:sz="0" w:space="0" w:color="auto"/>
      </w:divBdr>
    </w:div>
    <w:div w:id="426777195">
      <w:bodyDiv w:val="1"/>
      <w:marLeft w:val="0"/>
      <w:marRight w:val="0"/>
      <w:marTop w:val="0"/>
      <w:marBottom w:val="0"/>
      <w:divBdr>
        <w:top w:val="none" w:sz="0" w:space="0" w:color="auto"/>
        <w:left w:val="none" w:sz="0" w:space="0" w:color="auto"/>
        <w:bottom w:val="none" w:sz="0" w:space="0" w:color="auto"/>
        <w:right w:val="none" w:sz="0" w:space="0" w:color="auto"/>
      </w:divBdr>
    </w:div>
    <w:div w:id="449129241">
      <w:bodyDiv w:val="1"/>
      <w:marLeft w:val="0"/>
      <w:marRight w:val="0"/>
      <w:marTop w:val="0"/>
      <w:marBottom w:val="0"/>
      <w:divBdr>
        <w:top w:val="none" w:sz="0" w:space="0" w:color="auto"/>
        <w:left w:val="none" w:sz="0" w:space="0" w:color="auto"/>
        <w:bottom w:val="none" w:sz="0" w:space="0" w:color="auto"/>
        <w:right w:val="none" w:sz="0" w:space="0" w:color="auto"/>
      </w:divBdr>
    </w:div>
    <w:div w:id="463156273">
      <w:bodyDiv w:val="1"/>
      <w:marLeft w:val="0"/>
      <w:marRight w:val="0"/>
      <w:marTop w:val="0"/>
      <w:marBottom w:val="0"/>
      <w:divBdr>
        <w:top w:val="none" w:sz="0" w:space="0" w:color="auto"/>
        <w:left w:val="none" w:sz="0" w:space="0" w:color="auto"/>
        <w:bottom w:val="none" w:sz="0" w:space="0" w:color="auto"/>
        <w:right w:val="none" w:sz="0" w:space="0" w:color="auto"/>
      </w:divBdr>
    </w:div>
    <w:div w:id="464277914">
      <w:bodyDiv w:val="1"/>
      <w:marLeft w:val="0"/>
      <w:marRight w:val="0"/>
      <w:marTop w:val="0"/>
      <w:marBottom w:val="0"/>
      <w:divBdr>
        <w:top w:val="none" w:sz="0" w:space="0" w:color="auto"/>
        <w:left w:val="none" w:sz="0" w:space="0" w:color="auto"/>
        <w:bottom w:val="none" w:sz="0" w:space="0" w:color="auto"/>
        <w:right w:val="none" w:sz="0" w:space="0" w:color="auto"/>
      </w:divBdr>
    </w:div>
    <w:div w:id="465003527">
      <w:bodyDiv w:val="1"/>
      <w:marLeft w:val="0"/>
      <w:marRight w:val="0"/>
      <w:marTop w:val="0"/>
      <w:marBottom w:val="0"/>
      <w:divBdr>
        <w:top w:val="none" w:sz="0" w:space="0" w:color="auto"/>
        <w:left w:val="none" w:sz="0" w:space="0" w:color="auto"/>
        <w:bottom w:val="none" w:sz="0" w:space="0" w:color="auto"/>
        <w:right w:val="none" w:sz="0" w:space="0" w:color="auto"/>
      </w:divBdr>
    </w:div>
    <w:div w:id="469975783">
      <w:bodyDiv w:val="1"/>
      <w:marLeft w:val="0"/>
      <w:marRight w:val="0"/>
      <w:marTop w:val="0"/>
      <w:marBottom w:val="0"/>
      <w:divBdr>
        <w:top w:val="none" w:sz="0" w:space="0" w:color="auto"/>
        <w:left w:val="none" w:sz="0" w:space="0" w:color="auto"/>
        <w:bottom w:val="none" w:sz="0" w:space="0" w:color="auto"/>
        <w:right w:val="none" w:sz="0" w:space="0" w:color="auto"/>
      </w:divBdr>
    </w:div>
    <w:div w:id="505942674">
      <w:bodyDiv w:val="1"/>
      <w:marLeft w:val="0"/>
      <w:marRight w:val="0"/>
      <w:marTop w:val="0"/>
      <w:marBottom w:val="0"/>
      <w:divBdr>
        <w:top w:val="none" w:sz="0" w:space="0" w:color="auto"/>
        <w:left w:val="none" w:sz="0" w:space="0" w:color="auto"/>
        <w:bottom w:val="none" w:sz="0" w:space="0" w:color="auto"/>
        <w:right w:val="none" w:sz="0" w:space="0" w:color="auto"/>
      </w:divBdr>
    </w:div>
    <w:div w:id="509368148">
      <w:bodyDiv w:val="1"/>
      <w:marLeft w:val="0"/>
      <w:marRight w:val="0"/>
      <w:marTop w:val="0"/>
      <w:marBottom w:val="0"/>
      <w:divBdr>
        <w:top w:val="none" w:sz="0" w:space="0" w:color="auto"/>
        <w:left w:val="none" w:sz="0" w:space="0" w:color="auto"/>
        <w:bottom w:val="none" w:sz="0" w:space="0" w:color="auto"/>
        <w:right w:val="none" w:sz="0" w:space="0" w:color="auto"/>
      </w:divBdr>
    </w:div>
    <w:div w:id="514540991">
      <w:bodyDiv w:val="1"/>
      <w:marLeft w:val="0"/>
      <w:marRight w:val="0"/>
      <w:marTop w:val="0"/>
      <w:marBottom w:val="0"/>
      <w:divBdr>
        <w:top w:val="none" w:sz="0" w:space="0" w:color="auto"/>
        <w:left w:val="none" w:sz="0" w:space="0" w:color="auto"/>
        <w:bottom w:val="none" w:sz="0" w:space="0" w:color="auto"/>
        <w:right w:val="none" w:sz="0" w:space="0" w:color="auto"/>
      </w:divBdr>
    </w:div>
    <w:div w:id="536478013">
      <w:bodyDiv w:val="1"/>
      <w:marLeft w:val="0"/>
      <w:marRight w:val="0"/>
      <w:marTop w:val="0"/>
      <w:marBottom w:val="0"/>
      <w:divBdr>
        <w:top w:val="none" w:sz="0" w:space="0" w:color="auto"/>
        <w:left w:val="none" w:sz="0" w:space="0" w:color="auto"/>
        <w:bottom w:val="none" w:sz="0" w:space="0" w:color="auto"/>
        <w:right w:val="none" w:sz="0" w:space="0" w:color="auto"/>
      </w:divBdr>
    </w:div>
    <w:div w:id="575628344">
      <w:bodyDiv w:val="1"/>
      <w:marLeft w:val="0"/>
      <w:marRight w:val="0"/>
      <w:marTop w:val="0"/>
      <w:marBottom w:val="0"/>
      <w:divBdr>
        <w:top w:val="none" w:sz="0" w:space="0" w:color="auto"/>
        <w:left w:val="none" w:sz="0" w:space="0" w:color="auto"/>
        <w:bottom w:val="none" w:sz="0" w:space="0" w:color="auto"/>
        <w:right w:val="none" w:sz="0" w:space="0" w:color="auto"/>
      </w:divBdr>
    </w:div>
    <w:div w:id="584608418">
      <w:bodyDiv w:val="1"/>
      <w:marLeft w:val="0"/>
      <w:marRight w:val="0"/>
      <w:marTop w:val="0"/>
      <w:marBottom w:val="0"/>
      <w:divBdr>
        <w:top w:val="none" w:sz="0" w:space="0" w:color="auto"/>
        <w:left w:val="none" w:sz="0" w:space="0" w:color="auto"/>
        <w:bottom w:val="none" w:sz="0" w:space="0" w:color="auto"/>
        <w:right w:val="none" w:sz="0" w:space="0" w:color="auto"/>
      </w:divBdr>
    </w:div>
    <w:div w:id="600114745">
      <w:bodyDiv w:val="1"/>
      <w:marLeft w:val="0"/>
      <w:marRight w:val="0"/>
      <w:marTop w:val="0"/>
      <w:marBottom w:val="0"/>
      <w:divBdr>
        <w:top w:val="none" w:sz="0" w:space="0" w:color="auto"/>
        <w:left w:val="none" w:sz="0" w:space="0" w:color="auto"/>
        <w:bottom w:val="none" w:sz="0" w:space="0" w:color="auto"/>
        <w:right w:val="none" w:sz="0" w:space="0" w:color="auto"/>
      </w:divBdr>
    </w:div>
    <w:div w:id="600644918">
      <w:bodyDiv w:val="1"/>
      <w:marLeft w:val="0"/>
      <w:marRight w:val="0"/>
      <w:marTop w:val="0"/>
      <w:marBottom w:val="0"/>
      <w:divBdr>
        <w:top w:val="none" w:sz="0" w:space="0" w:color="auto"/>
        <w:left w:val="none" w:sz="0" w:space="0" w:color="auto"/>
        <w:bottom w:val="none" w:sz="0" w:space="0" w:color="auto"/>
        <w:right w:val="none" w:sz="0" w:space="0" w:color="auto"/>
      </w:divBdr>
    </w:div>
    <w:div w:id="611665032">
      <w:bodyDiv w:val="1"/>
      <w:marLeft w:val="0"/>
      <w:marRight w:val="0"/>
      <w:marTop w:val="0"/>
      <w:marBottom w:val="0"/>
      <w:divBdr>
        <w:top w:val="none" w:sz="0" w:space="0" w:color="auto"/>
        <w:left w:val="none" w:sz="0" w:space="0" w:color="auto"/>
        <w:bottom w:val="none" w:sz="0" w:space="0" w:color="auto"/>
        <w:right w:val="none" w:sz="0" w:space="0" w:color="auto"/>
      </w:divBdr>
    </w:div>
    <w:div w:id="616448428">
      <w:bodyDiv w:val="1"/>
      <w:marLeft w:val="0"/>
      <w:marRight w:val="0"/>
      <w:marTop w:val="0"/>
      <w:marBottom w:val="0"/>
      <w:divBdr>
        <w:top w:val="none" w:sz="0" w:space="0" w:color="auto"/>
        <w:left w:val="none" w:sz="0" w:space="0" w:color="auto"/>
        <w:bottom w:val="none" w:sz="0" w:space="0" w:color="auto"/>
        <w:right w:val="none" w:sz="0" w:space="0" w:color="auto"/>
      </w:divBdr>
    </w:div>
    <w:div w:id="655381519">
      <w:bodyDiv w:val="1"/>
      <w:marLeft w:val="0"/>
      <w:marRight w:val="0"/>
      <w:marTop w:val="0"/>
      <w:marBottom w:val="0"/>
      <w:divBdr>
        <w:top w:val="none" w:sz="0" w:space="0" w:color="auto"/>
        <w:left w:val="none" w:sz="0" w:space="0" w:color="auto"/>
        <w:bottom w:val="none" w:sz="0" w:space="0" w:color="auto"/>
        <w:right w:val="none" w:sz="0" w:space="0" w:color="auto"/>
      </w:divBdr>
    </w:div>
    <w:div w:id="657997325">
      <w:bodyDiv w:val="1"/>
      <w:marLeft w:val="0"/>
      <w:marRight w:val="0"/>
      <w:marTop w:val="0"/>
      <w:marBottom w:val="0"/>
      <w:divBdr>
        <w:top w:val="none" w:sz="0" w:space="0" w:color="auto"/>
        <w:left w:val="none" w:sz="0" w:space="0" w:color="auto"/>
        <w:bottom w:val="none" w:sz="0" w:space="0" w:color="auto"/>
        <w:right w:val="none" w:sz="0" w:space="0" w:color="auto"/>
      </w:divBdr>
    </w:div>
    <w:div w:id="662658299">
      <w:bodyDiv w:val="1"/>
      <w:marLeft w:val="0"/>
      <w:marRight w:val="0"/>
      <w:marTop w:val="0"/>
      <w:marBottom w:val="0"/>
      <w:divBdr>
        <w:top w:val="none" w:sz="0" w:space="0" w:color="auto"/>
        <w:left w:val="none" w:sz="0" w:space="0" w:color="auto"/>
        <w:bottom w:val="none" w:sz="0" w:space="0" w:color="auto"/>
        <w:right w:val="none" w:sz="0" w:space="0" w:color="auto"/>
      </w:divBdr>
    </w:div>
    <w:div w:id="692270481">
      <w:bodyDiv w:val="1"/>
      <w:marLeft w:val="0"/>
      <w:marRight w:val="0"/>
      <w:marTop w:val="0"/>
      <w:marBottom w:val="0"/>
      <w:divBdr>
        <w:top w:val="none" w:sz="0" w:space="0" w:color="auto"/>
        <w:left w:val="none" w:sz="0" w:space="0" w:color="auto"/>
        <w:bottom w:val="none" w:sz="0" w:space="0" w:color="auto"/>
        <w:right w:val="none" w:sz="0" w:space="0" w:color="auto"/>
      </w:divBdr>
    </w:div>
    <w:div w:id="717164624">
      <w:bodyDiv w:val="1"/>
      <w:marLeft w:val="0"/>
      <w:marRight w:val="0"/>
      <w:marTop w:val="0"/>
      <w:marBottom w:val="0"/>
      <w:divBdr>
        <w:top w:val="none" w:sz="0" w:space="0" w:color="auto"/>
        <w:left w:val="none" w:sz="0" w:space="0" w:color="auto"/>
        <w:bottom w:val="none" w:sz="0" w:space="0" w:color="auto"/>
        <w:right w:val="none" w:sz="0" w:space="0" w:color="auto"/>
      </w:divBdr>
    </w:div>
    <w:div w:id="725183657">
      <w:bodyDiv w:val="1"/>
      <w:marLeft w:val="0"/>
      <w:marRight w:val="0"/>
      <w:marTop w:val="0"/>
      <w:marBottom w:val="0"/>
      <w:divBdr>
        <w:top w:val="none" w:sz="0" w:space="0" w:color="auto"/>
        <w:left w:val="none" w:sz="0" w:space="0" w:color="auto"/>
        <w:bottom w:val="none" w:sz="0" w:space="0" w:color="auto"/>
        <w:right w:val="none" w:sz="0" w:space="0" w:color="auto"/>
      </w:divBdr>
    </w:div>
    <w:div w:id="749229971">
      <w:bodyDiv w:val="1"/>
      <w:marLeft w:val="0"/>
      <w:marRight w:val="0"/>
      <w:marTop w:val="0"/>
      <w:marBottom w:val="0"/>
      <w:divBdr>
        <w:top w:val="none" w:sz="0" w:space="0" w:color="auto"/>
        <w:left w:val="none" w:sz="0" w:space="0" w:color="auto"/>
        <w:bottom w:val="none" w:sz="0" w:space="0" w:color="auto"/>
        <w:right w:val="none" w:sz="0" w:space="0" w:color="auto"/>
      </w:divBdr>
    </w:div>
    <w:div w:id="757364085">
      <w:bodyDiv w:val="1"/>
      <w:marLeft w:val="0"/>
      <w:marRight w:val="0"/>
      <w:marTop w:val="0"/>
      <w:marBottom w:val="0"/>
      <w:divBdr>
        <w:top w:val="none" w:sz="0" w:space="0" w:color="auto"/>
        <w:left w:val="none" w:sz="0" w:space="0" w:color="auto"/>
        <w:bottom w:val="none" w:sz="0" w:space="0" w:color="auto"/>
        <w:right w:val="none" w:sz="0" w:space="0" w:color="auto"/>
      </w:divBdr>
    </w:div>
    <w:div w:id="779882516">
      <w:bodyDiv w:val="1"/>
      <w:marLeft w:val="0"/>
      <w:marRight w:val="0"/>
      <w:marTop w:val="0"/>
      <w:marBottom w:val="0"/>
      <w:divBdr>
        <w:top w:val="none" w:sz="0" w:space="0" w:color="auto"/>
        <w:left w:val="none" w:sz="0" w:space="0" w:color="auto"/>
        <w:bottom w:val="none" w:sz="0" w:space="0" w:color="auto"/>
        <w:right w:val="none" w:sz="0" w:space="0" w:color="auto"/>
      </w:divBdr>
    </w:div>
    <w:div w:id="803816940">
      <w:bodyDiv w:val="1"/>
      <w:marLeft w:val="0"/>
      <w:marRight w:val="0"/>
      <w:marTop w:val="0"/>
      <w:marBottom w:val="0"/>
      <w:divBdr>
        <w:top w:val="none" w:sz="0" w:space="0" w:color="auto"/>
        <w:left w:val="none" w:sz="0" w:space="0" w:color="auto"/>
        <w:bottom w:val="none" w:sz="0" w:space="0" w:color="auto"/>
        <w:right w:val="none" w:sz="0" w:space="0" w:color="auto"/>
      </w:divBdr>
    </w:div>
    <w:div w:id="810244929">
      <w:bodyDiv w:val="1"/>
      <w:marLeft w:val="0"/>
      <w:marRight w:val="0"/>
      <w:marTop w:val="0"/>
      <w:marBottom w:val="0"/>
      <w:divBdr>
        <w:top w:val="none" w:sz="0" w:space="0" w:color="auto"/>
        <w:left w:val="none" w:sz="0" w:space="0" w:color="auto"/>
        <w:bottom w:val="none" w:sz="0" w:space="0" w:color="auto"/>
        <w:right w:val="none" w:sz="0" w:space="0" w:color="auto"/>
      </w:divBdr>
    </w:div>
    <w:div w:id="812915775">
      <w:bodyDiv w:val="1"/>
      <w:marLeft w:val="0"/>
      <w:marRight w:val="0"/>
      <w:marTop w:val="0"/>
      <w:marBottom w:val="0"/>
      <w:divBdr>
        <w:top w:val="none" w:sz="0" w:space="0" w:color="auto"/>
        <w:left w:val="none" w:sz="0" w:space="0" w:color="auto"/>
        <w:bottom w:val="none" w:sz="0" w:space="0" w:color="auto"/>
        <w:right w:val="none" w:sz="0" w:space="0" w:color="auto"/>
      </w:divBdr>
    </w:div>
    <w:div w:id="825365952">
      <w:bodyDiv w:val="1"/>
      <w:marLeft w:val="0"/>
      <w:marRight w:val="0"/>
      <w:marTop w:val="0"/>
      <w:marBottom w:val="0"/>
      <w:divBdr>
        <w:top w:val="none" w:sz="0" w:space="0" w:color="auto"/>
        <w:left w:val="none" w:sz="0" w:space="0" w:color="auto"/>
        <w:bottom w:val="none" w:sz="0" w:space="0" w:color="auto"/>
        <w:right w:val="none" w:sz="0" w:space="0" w:color="auto"/>
      </w:divBdr>
    </w:div>
    <w:div w:id="835345964">
      <w:bodyDiv w:val="1"/>
      <w:marLeft w:val="0"/>
      <w:marRight w:val="0"/>
      <w:marTop w:val="0"/>
      <w:marBottom w:val="0"/>
      <w:divBdr>
        <w:top w:val="none" w:sz="0" w:space="0" w:color="auto"/>
        <w:left w:val="none" w:sz="0" w:space="0" w:color="auto"/>
        <w:bottom w:val="none" w:sz="0" w:space="0" w:color="auto"/>
        <w:right w:val="none" w:sz="0" w:space="0" w:color="auto"/>
      </w:divBdr>
    </w:div>
    <w:div w:id="914436999">
      <w:bodyDiv w:val="1"/>
      <w:marLeft w:val="0"/>
      <w:marRight w:val="0"/>
      <w:marTop w:val="0"/>
      <w:marBottom w:val="0"/>
      <w:divBdr>
        <w:top w:val="none" w:sz="0" w:space="0" w:color="auto"/>
        <w:left w:val="none" w:sz="0" w:space="0" w:color="auto"/>
        <w:bottom w:val="none" w:sz="0" w:space="0" w:color="auto"/>
        <w:right w:val="none" w:sz="0" w:space="0" w:color="auto"/>
      </w:divBdr>
    </w:div>
    <w:div w:id="947544806">
      <w:bodyDiv w:val="1"/>
      <w:marLeft w:val="0"/>
      <w:marRight w:val="0"/>
      <w:marTop w:val="0"/>
      <w:marBottom w:val="0"/>
      <w:divBdr>
        <w:top w:val="none" w:sz="0" w:space="0" w:color="auto"/>
        <w:left w:val="none" w:sz="0" w:space="0" w:color="auto"/>
        <w:bottom w:val="none" w:sz="0" w:space="0" w:color="auto"/>
        <w:right w:val="none" w:sz="0" w:space="0" w:color="auto"/>
      </w:divBdr>
    </w:div>
    <w:div w:id="954949025">
      <w:bodyDiv w:val="1"/>
      <w:marLeft w:val="0"/>
      <w:marRight w:val="0"/>
      <w:marTop w:val="0"/>
      <w:marBottom w:val="0"/>
      <w:divBdr>
        <w:top w:val="none" w:sz="0" w:space="0" w:color="auto"/>
        <w:left w:val="none" w:sz="0" w:space="0" w:color="auto"/>
        <w:bottom w:val="none" w:sz="0" w:space="0" w:color="auto"/>
        <w:right w:val="none" w:sz="0" w:space="0" w:color="auto"/>
      </w:divBdr>
    </w:div>
    <w:div w:id="970672616">
      <w:bodyDiv w:val="1"/>
      <w:marLeft w:val="0"/>
      <w:marRight w:val="0"/>
      <w:marTop w:val="0"/>
      <w:marBottom w:val="0"/>
      <w:divBdr>
        <w:top w:val="none" w:sz="0" w:space="0" w:color="auto"/>
        <w:left w:val="none" w:sz="0" w:space="0" w:color="auto"/>
        <w:bottom w:val="none" w:sz="0" w:space="0" w:color="auto"/>
        <w:right w:val="none" w:sz="0" w:space="0" w:color="auto"/>
      </w:divBdr>
    </w:div>
    <w:div w:id="1046101029">
      <w:bodyDiv w:val="1"/>
      <w:marLeft w:val="0"/>
      <w:marRight w:val="0"/>
      <w:marTop w:val="0"/>
      <w:marBottom w:val="0"/>
      <w:divBdr>
        <w:top w:val="none" w:sz="0" w:space="0" w:color="auto"/>
        <w:left w:val="none" w:sz="0" w:space="0" w:color="auto"/>
        <w:bottom w:val="none" w:sz="0" w:space="0" w:color="auto"/>
        <w:right w:val="none" w:sz="0" w:space="0" w:color="auto"/>
      </w:divBdr>
    </w:div>
    <w:div w:id="1081021076">
      <w:bodyDiv w:val="1"/>
      <w:marLeft w:val="0"/>
      <w:marRight w:val="0"/>
      <w:marTop w:val="0"/>
      <w:marBottom w:val="0"/>
      <w:divBdr>
        <w:top w:val="none" w:sz="0" w:space="0" w:color="auto"/>
        <w:left w:val="none" w:sz="0" w:space="0" w:color="auto"/>
        <w:bottom w:val="none" w:sz="0" w:space="0" w:color="auto"/>
        <w:right w:val="none" w:sz="0" w:space="0" w:color="auto"/>
      </w:divBdr>
    </w:div>
    <w:div w:id="1093431738">
      <w:bodyDiv w:val="1"/>
      <w:marLeft w:val="0"/>
      <w:marRight w:val="0"/>
      <w:marTop w:val="0"/>
      <w:marBottom w:val="0"/>
      <w:divBdr>
        <w:top w:val="none" w:sz="0" w:space="0" w:color="auto"/>
        <w:left w:val="none" w:sz="0" w:space="0" w:color="auto"/>
        <w:bottom w:val="none" w:sz="0" w:space="0" w:color="auto"/>
        <w:right w:val="none" w:sz="0" w:space="0" w:color="auto"/>
      </w:divBdr>
    </w:div>
    <w:div w:id="1165972457">
      <w:bodyDiv w:val="1"/>
      <w:marLeft w:val="0"/>
      <w:marRight w:val="0"/>
      <w:marTop w:val="0"/>
      <w:marBottom w:val="0"/>
      <w:divBdr>
        <w:top w:val="none" w:sz="0" w:space="0" w:color="auto"/>
        <w:left w:val="none" w:sz="0" w:space="0" w:color="auto"/>
        <w:bottom w:val="none" w:sz="0" w:space="0" w:color="auto"/>
        <w:right w:val="none" w:sz="0" w:space="0" w:color="auto"/>
      </w:divBdr>
    </w:div>
    <w:div w:id="1201699830">
      <w:bodyDiv w:val="1"/>
      <w:marLeft w:val="0"/>
      <w:marRight w:val="0"/>
      <w:marTop w:val="0"/>
      <w:marBottom w:val="0"/>
      <w:divBdr>
        <w:top w:val="none" w:sz="0" w:space="0" w:color="auto"/>
        <w:left w:val="none" w:sz="0" w:space="0" w:color="auto"/>
        <w:bottom w:val="none" w:sz="0" w:space="0" w:color="auto"/>
        <w:right w:val="none" w:sz="0" w:space="0" w:color="auto"/>
      </w:divBdr>
    </w:div>
    <w:div w:id="1204246431">
      <w:bodyDiv w:val="1"/>
      <w:marLeft w:val="0"/>
      <w:marRight w:val="0"/>
      <w:marTop w:val="0"/>
      <w:marBottom w:val="0"/>
      <w:divBdr>
        <w:top w:val="none" w:sz="0" w:space="0" w:color="auto"/>
        <w:left w:val="none" w:sz="0" w:space="0" w:color="auto"/>
        <w:bottom w:val="none" w:sz="0" w:space="0" w:color="auto"/>
        <w:right w:val="none" w:sz="0" w:space="0" w:color="auto"/>
      </w:divBdr>
    </w:div>
    <w:div w:id="1232734682">
      <w:bodyDiv w:val="1"/>
      <w:marLeft w:val="0"/>
      <w:marRight w:val="0"/>
      <w:marTop w:val="0"/>
      <w:marBottom w:val="0"/>
      <w:divBdr>
        <w:top w:val="none" w:sz="0" w:space="0" w:color="auto"/>
        <w:left w:val="none" w:sz="0" w:space="0" w:color="auto"/>
        <w:bottom w:val="none" w:sz="0" w:space="0" w:color="auto"/>
        <w:right w:val="none" w:sz="0" w:space="0" w:color="auto"/>
      </w:divBdr>
    </w:div>
    <w:div w:id="1240745743">
      <w:bodyDiv w:val="1"/>
      <w:marLeft w:val="0"/>
      <w:marRight w:val="0"/>
      <w:marTop w:val="0"/>
      <w:marBottom w:val="0"/>
      <w:divBdr>
        <w:top w:val="none" w:sz="0" w:space="0" w:color="auto"/>
        <w:left w:val="none" w:sz="0" w:space="0" w:color="auto"/>
        <w:bottom w:val="none" w:sz="0" w:space="0" w:color="auto"/>
        <w:right w:val="none" w:sz="0" w:space="0" w:color="auto"/>
      </w:divBdr>
    </w:div>
    <w:div w:id="1270698492">
      <w:bodyDiv w:val="1"/>
      <w:marLeft w:val="0"/>
      <w:marRight w:val="0"/>
      <w:marTop w:val="0"/>
      <w:marBottom w:val="0"/>
      <w:divBdr>
        <w:top w:val="none" w:sz="0" w:space="0" w:color="auto"/>
        <w:left w:val="none" w:sz="0" w:space="0" w:color="auto"/>
        <w:bottom w:val="none" w:sz="0" w:space="0" w:color="auto"/>
        <w:right w:val="none" w:sz="0" w:space="0" w:color="auto"/>
      </w:divBdr>
    </w:div>
    <w:div w:id="1284195766">
      <w:bodyDiv w:val="1"/>
      <w:marLeft w:val="0"/>
      <w:marRight w:val="0"/>
      <w:marTop w:val="0"/>
      <w:marBottom w:val="0"/>
      <w:divBdr>
        <w:top w:val="none" w:sz="0" w:space="0" w:color="auto"/>
        <w:left w:val="none" w:sz="0" w:space="0" w:color="auto"/>
        <w:bottom w:val="none" w:sz="0" w:space="0" w:color="auto"/>
        <w:right w:val="none" w:sz="0" w:space="0" w:color="auto"/>
      </w:divBdr>
    </w:div>
    <w:div w:id="1291592305">
      <w:bodyDiv w:val="1"/>
      <w:marLeft w:val="0"/>
      <w:marRight w:val="0"/>
      <w:marTop w:val="0"/>
      <w:marBottom w:val="0"/>
      <w:divBdr>
        <w:top w:val="none" w:sz="0" w:space="0" w:color="auto"/>
        <w:left w:val="none" w:sz="0" w:space="0" w:color="auto"/>
        <w:bottom w:val="none" w:sz="0" w:space="0" w:color="auto"/>
        <w:right w:val="none" w:sz="0" w:space="0" w:color="auto"/>
      </w:divBdr>
    </w:div>
    <w:div w:id="1319502060">
      <w:bodyDiv w:val="1"/>
      <w:marLeft w:val="0"/>
      <w:marRight w:val="0"/>
      <w:marTop w:val="0"/>
      <w:marBottom w:val="0"/>
      <w:divBdr>
        <w:top w:val="none" w:sz="0" w:space="0" w:color="auto"/>
        <w:left w:val="none" w:sz="0" w:space="0" w:color="auto"/>
        <w:bottom w:val="none" w:sz="0" w:space="0" w:color="auto"/>
        <w:right w:val="none" w:sz="0" w:space="0" w:color="auto"/>
      </w:divBdr>
    </w:div>
    <w:div w:id="1350329082">
      <w:bodyDiv w:val="1"/>
      <w:marLeft w:val="0"/>
      <w:marRight w:val="0"/>
      <w:marTop w:val="0"/>
      <w:marBottom w:val="0"/>
      <w:divBdr>
        <w:top w:val="none" w:sz="0" w:space="0" w:color="auto"/>
        <w:left w:val="none" w:sz="0" w:space="0" w:color="auto"/>
        <w:bottom w:val="none" w:sz="0" w:space="0" w:color="auto"/>
        <w:right w:val="none" w:sz="0" w:space="0" w:color="auto"/>
      </w:divBdr>
    </w:div>
    <w:div w:id="1354919316">
      <w:bodyDiv w:val="1"/>
      <w:marLeft w:val="0"/>
      <w:marRight w:val="0"/>
      <w:marTop w:val="0"/>
      <w:marBottom w:val="0"/>
      <w:divBdr>
        <w:top w:val="none" w:sz="0" w:space="0" w:color="auto"/>
        <w:left w:val="none" w:sz="0" w:space="0" w:color="auto"/>
        <w:bottom w:val="none" w:sz="0" w:space="0" w:color="auto"/>
        <w:right w:val="none" w:sz="0" w:space="0" w:color="auto"/>
      </w:divBdr>
    </w:div>
    <w:div w:id="1358890386">
      <w:bodyDiv w:val="1"/>
      <w:marLeft w:val="0"/>
      <w:marRight w:val="0"/>
      <w:marTop w:val="0"/>
      <w:marBottom w:val="0"/>
      <w:divBdr>
        <w:top w:val="none" w:sz="0" w:space="0" w:color="auto"/>
        <w:left w:val="none" w:sz="0" w:space="0" w:color="auto"/>
        <w:bottom w:val="none" w:sz="0" w:space="0" w:color="auto"/>
        <w:right w:val="none" w:sz="0" w:space="0" w:color="auto"/>
      </w:divBdr>
    </w:div>
    <w:div w:id="1375497462">
      <w:bodyDiv w:val="1"/>
      <w:marLeft w:val="0"/>
      <w:marRight w:val="0"/>
      <w:marTop w:val="0"/>
      <w:marBottom w:val="0"/>
      <w:divBdr>
        <w:top w:val="none" w:sz="0" w:space="0" w:color="auto"/>
        <w:left w:val="none" w:sz="0" w:space="0" w:color="auto"/>
        <w:bottom w:val="none" w:sz="0" w:space="0" w:color="auto"/>
        <w:right w:val="none" w:sz="0" w:space="0" w:color="auto"/>
      </w:divBdr>
    </w:div>
    <w:div w:id="1382749836">
      <w:bodyDiv w:val="1"/>
      <w:marLeft w:val="0"/>
      <w:marRight w:val="0"/>
      <w:marTop w:val="0"/>
      <w:marBottom w:val="0"/>
      <w:divBdr>
        <w:top w:val="none" w:sz="0" w:space="0" w:color="auto"/>
        <w:left w:val="none" w:sz="0" w:space="0" w:color="auto"/>
        <w:bottom w:val="none" w:sz="0" w:space="0" w:color="auto"/>
        <w:right w:val="none" w:sz="0" w:space="0" w:color="auto"/>
      </w:divBdr>
    </w:div>
    <w:div w:id="1423835246">
      <w:bodyDiv w:val="1"/>
      <w:marLeft w:val="0"/>
      <w:marRight w:val="0"/>
      <w:marTop w:val="0"/>
      <w:marBottom w:val="0"/>
      <w:divBdr>
        <w:top w:val="none" w:sz="0" w:space="0" w:color="auto"/>
        <w:left w:val="none" w:sz="0" w:space="0" w:color="auto"/>
        <w:bottom w:val="none" w:sz="0" w:space="0" w:color="auto"/>
        <w:right w:val="none" w:sz="0" w:space="0" w:color="auto"/>
      </w:divBdr>
    </w:div>
    <w:div w:id="1437217667">
      <w:bodyDiv w:val="1"/>
      <w:marLeft w:val="0"/>
      <w:marRight w:val="0"/>
      <w:marTop w:val="0"/>
      <w:marBottom w:val="0"/>
      <w:divBdr>
        <w:top w:val="none" w:sz="0" w:space="0" w:color="auto"/>
        <w:left w:val="none" w:sz="0" w:space="0" w:color="auto"/>
        <w:bottom w:val="none" w:sz="0" w:space="0" w:color="auto"/>
        <w:right w:val="none" w:sz="0" w:space="0" w:color="auto"/>
      </w:divBdr>
    </w:div>
    <w:div w:id="1443265681">
      <w:bodyDiv w:val="1"/>
      <w:marLeft w:val="0"/>
      <w:marRight w:val="0"/>
      <w:marTop w:val="0"/>
      <w:marBottom w:val="0"/>
      <w:divBdr>
        <w:top w:val="none" w:sz="0" w:space="0" w:color="auto"/>
        <w:left w:val="none" w:sz="0" w:space="0" w:color="auto"/>
        <w:bottom w:val="none" w:sz="0" w:space="0" w:color="auto"/>
        <w:right w:val="none" w:sz="0" w:space="0" w:color="auto"/>
      </w:divBdr>
    </w:div>
    <w:div w:id="1458261431">
      <w:bodyDiv w:val="1"/>
      <w:marLeft w:val="0"/>
      <w:marRight w:val="0"/>
      <w:marTop w:val="0"/>
      <w:marBottom w:val="0"/>
      <w:divBdr>
        <w:top w:val="none" w:sz="0" w:space="0" w:color="auto"/>
        <w:left w:val="none" w:sz="0" w:space="0" w:color="auto"/>
        <w:bottom w:val="none" w:sz="0" w:space="0" w:color="auto"/>
        <w:right w:val="none" w:sz="0" w:space="0" w:color="auto"/>
      </w:divBdr>
    </w:div>
    <w:div w:id="1473250325">
      <w:bodyDiv w:val="1"/>
      <w:marLeft w:val="0"/>
      <w:marRight w:val="0"/>
      <w:marTop w:val="0"/>
      <w:marBottom w:val="0"/>
      <w:divBdr>
        <w:top w:val="none" w:sz="0" w:space="0" w:color="auto"/>
        <w:left w:val="none" w:sz="0" w:space="0" w:color="auto"/>
        <w:bottom w:val="none" w:sz="0" w:space="0" w:color="auto"/>
        <w:right w:val="none" w:sz="0" w:space="0" w:color="auto"/>
      </w:divBdr>
    </w:div>
    <w:div w:id="1483308974">
      <w:bodyDiv w:val="1"/>
      <w:marLeft w:val="0"/>
      <w:marRight w:val="0"/>
      <w:marTop w:val="0"/>
      <w:marBottom w:val="0"/>
      <w:divBdr>
        <w:top w:val="none" w:sz="0" w:space="0" w:color="auto"/>
        <w:left w:val="none" w:sz="0" w:space="0" w:color="auto"/>
        <w:bottom w:val="none" w:sz="0" w:space="0" w:color="auto"/>
        <w:right w:val="none" w:sz="0" w:space="0" w:color="auto"/>
      </w:divBdr>
    </w:div>
    <w:div w:id="1504274598">
      <w:bodyDiv w:val="1"/>
      <w:marLeft w:val="0"/>
      <w:marRight w:val="0"/>
      <w:marTop w:val="0"/>
      <w:marBottom w:val="0"/>
      <w:divBdr>
        <w:top w:val="none" w:sz="0" w:space="0" w:color="auto"/>
        <w:left w:val="none" w:sz="0" w:space="0" w:color="auto"/>
        <w:bottom w:val="none" w:sz="0" w:space="0" w:color="auto"/>
        <w:right w:val="none" w:sz="0" w:space="0" w:color="auto"/>
      </w:divBdr>
    </w:div>
    <w:div w:id="1518235235">
      <w:bodyDiv w:val="1"/>
      <w:marLeft w:val="0"/>
      <w:marRight w:val="0"/>
      <w:marTop w:val="0"/>
      <w:marBottom w:val="0"/>
      <w:divBdr>
        <w:top w:val="none" w:sz="0" w:space="0" w:color="auto"/>
        <w:left w:val="none" w:sz="0" w:space="0" w:color="auto"/>
        <w:bottom w:val="none" w:sz="0" w:space="0" w:color="auto"/>
        <w:right w:val="none" w:sz="0" w:space="0" w:color="auto"/>
      </w:divBdr>
    </w:div>
    <w:div w:id="1555892356">
      <w:bodyDiv w:val="1"/>
      <w:marLeft w:val="0"/>
      <w:marRight w:val="0"/>
      <w:marTop w:val="0"/>
      <w:marBottom w:val="0"/>
      <w:divBdr>
        <w:top w:val="none" w:sz="0" w:space="0" w:color="auto"/>
        <w:left w:val="none" w:sz="0" w:space="0" w:color="auto"/>
        <w:bottom w:val="none" w:sz="0" w:space="0" w:color="auto"/>
        <w:right w:val="none" w:sz="0" w:space="0" w:color="auto"/>
      </w:divBdr>
    </w:div>
    <w:div w:id="1580215973">
      <w:bodyDiv w:val="1"/>
      <w:marLeft w:val="0"/>
      <w:marRight w:val="0"/>
      <w:marTop w:val="0"/>
      <w:marBottom w:val="0"/>
      <w:divBdr>
        <w:top w:val="none" w:sz="0" w:space="0" w:color="auto"/>
        <w:left w:val="none" w:sz="0" w:space="0" w:color="auto"/>
        <w:bottom w:val="none" w:sz="0" w:space="0" w:color="auto"/>
        <w:right w:val="none" w:sz="0" w:space="0" w:color="auto"/>
      </w:divBdr>
    </w:div>
    <w:div w:id="1601991896">
      <w:bodyDiv w:val="1"/>
      <w:marLeft w:val="0"/>
      <w:marRight w:val="0"/>
      <w:marTop w:val="0"/>
      <w:marBottom w:val="0"/>
      <w:divBdr>
        <w:top w:val="none" w:sz="0" w:space="0" w:color="auto"/>
        <w:left w:val="none" w:sz="0" w:space="0" w:color="auto"/>
        <w:bottom w:val="none" w:sz="0" w:space="0" w:color="auto"/>
        <w:right w:val="none" w:sz="0" w:space="0" w:color="auto"/>
      </w:divBdr>
    </w:div>
    <w:div w:id="1607273441">
      <w:bodyDiv w:val="1"/>
      <w:marLeft w:val="0"/>
      <w:marRight w:val="0"/>
      <w:marTop w:val="0"/>
      <w:marBottom w:val="0"/>
      <w:divBdr>
        <w:top w:val="none" w:sz="0" w:space="0" w:color="auto"/>
        <w:left w:val="none" w:sz="0" w:space="0" w:color="auto"/>
        <w:bottom w:val="none" w:sz="0" w:space="0" w:color="auto"/>
        <w:right w:val="none" w:sz="0" w:space="0" w:color="auto"/>
      </w:divBdr>
    </w:div>
    <w:div w:id="1631209605">
      <w:bodyDiv w:val="1"/>
      <w:marLeft w:val="0"/>
      <w:marRight w:val="0"/>
      <w:marTop w:val="0"/>
      <w:marBottom w:val="0"/>
      <w:divBdr>
        <w:top w:val="none" w:sz="0" w:space="0" w:color="auto"/>
        <w:left w:val="none" w:sz="0" w:space="0" w:color="auto"/>
        <w:bottom w:val="none" w:sz="0" w:space="0" w:color="auto"/>
        <w:right w:val="none" w:sz="0" w:space="0" w:color="auto"/>
      </w:divBdr>
    </w:div>
    <w:div w:id="1640451886">
      <w:bodyDiv w:val="1"/>
      <w:marLeft w:val="0"/>
      <w:marRight w:val="0"/>
      <w:marTop w:val="0"/>
      <w:marBottom w:val="0"/>
      <w:divBdr>
        <w:top w:val="none" w:sz="0" w:space="0" w:color="auto"/>
        <w:left w:val="none" w:sz="0" w:space="0" w:color="auto"/>
        <w:bottom w:val="none" w:sz="0" w:space="0" w:color="auto"/>
        <w:right w:val="none" w:sz="0" w:space="0" w:color="auto"/>
      </w:divBdr>
    </w:div>
    <w:div w:id="1648129457">
      <w:bodyDiv w:val="1"/>
      <w:marLeft w:val="0"/>
      <w:marRight w:val="0"/>
      <w:marTop w:val="0"/>
      <w:marBottom w:val="0"/>
      <w:divBdr>
        <w:top w:val="none" w:sz="0" w:space="0" w:color="auto"/>
        <w:left w:val="none" w:sz="0" w:space="0" w:color="auto"/>
        <w:bottom w:val="none" w:sz="0" w:space="0" w:color="auto"/>
        <w:right w:val="none" w:sz="0" w:space="0" w:color="auto"/>
      </w:divBdr>
    </w:div>
    <w:div w:id="1659380101">
      <w:bodyDiv w:val="1"/>
      <w:marLeft w:val="0"/>
      <w:marRight w:val="0"/>
      <w:marTop w:val="0"/>
      <w:marBottom w:val="0"/>
      <w:divBdr>
        <w:top w:val="none" w:sz="0" w:space="0" w:color="auto"/>
        <w:left w:val="none" w:sz="0" w:space="0" w:color="auto"/>
        <w:bottom w:val="none" w:sz="0" w:space="0" w:color="auto"/>
        <w:right w:val="none" w:sz="0" w:space="0" w:color="auto"/>
      </w:divBdr>
    </w:div>
    <w:div w:id="1685403723">
      <w:bodyDiv w:val="1"/>
      <w:marLeft w:val="0"/>
      <w:marRight w:val="0"/>
      <w:marTop w:val="0"/>
      <w:marBottom w:val="0"/>
      <w:divBdr>
        <w:top w:val="none" w:sz="0" w:space="0" w:color="auto"/>
        <w:left w:val="none" w:sz="0" w:space="0" w:color="auto"/>
        <w:bottom w:val="none" w:sz="0" w:space="0" w:color="auto"/>
        <w:right w:val="none" w:sz="0" w:space="0" w:color="auto"/>
      </w:divBdr>
    </w:div>
    <w:div w:id="1687556022">
      <w:bodyDiv w:val="1"/>
      <w:marLeft w:val="0"/>
      <w:marRight w:val="0"/>
      <w:marTop w:val="0"/>
      <w:marBottom w:val="0"/>
      <w:divBdr>
        <w:top w:val="none" w:sz="0" w:space="0" w:color="auto"/>
        <w:left w:val="none" w:sz="0" w:space="0" w:color="auto"/>
        <w:bottom w:val="none" w:sz="0" w:space="0" w:color="auto"/>
        <w:right w:val="none" w:sz="0" w:space="0" w:color="auto"/>
      </w:divBdr>
    </w:div>
    <w:div w:id="1709647232">
      <w:bodyDiv w:val="1"/>
      <w:marLeft w:val="0"/>
      <w:marRight w:val="0"/>
      <w:marTop w:val="0"/>
      <w:marBottom w:val="0"/>
      <w:divBdr>
        <w:top w:val="none" w:sz="0" w:space="0" w:color="auto"/>
        <w:left w:val="none" w:sz="0" w:space="0" w:color="auto"/>
        <w:bottom w:val="none" w:sz="0" w:space="0" w:color="auto"/>
        <w:right w:val="none" w:sz="0" w:space="0" w:color="auto"/>
      </w:divBdr>
    </w:div>
    <w:div w:id="1764447235">
      <w:bodyDiv w:val="1"/>
      <w:marLeft w:val="0"/>
      <w:marRight w:val="0"/>
      <w:marTop w:val="0"/>
      <w:marBottom w:val="0"/>
      <w:divBdr>
        <w:top w:val="none" w:sz="0" w:space="0" w:color="auto"/>
        <w:left w:val="none" w:sz="0" w:space="0" w:color="auto"/>
        <w:bottom w:val="none" w:sz="0" w:space="0" w:color="auto"/>
        <w:right w:val="none" w:sz="0" w:space="0" w:color="auto"/>
      </w:divBdr>
    </w:div>
    <w:div w:id="1795099514">
      <w:bodyDiv w:val="1"/>
      <w:marLeft w:val="0"/>
      <w:marRight w:val="0"/>
      <w:marTop w:val="0"/>
      <w:marBottom w:val="0"/>
      <w:divBdr>
        <w:top w:val="none" w:sz="0" w:space="0" w:color="auto"/>
        <w:left w:val="none" w:sz="0" w:space="0" w:color="auto"/>
        <w:bottom w:val="none" w:sz="0" w:space="0" w:color="auto"/>
        <w:right w:val="none" w:sz="0" w:space="0" w:color="auto"/>
      </w:divBdr>
    </w:div>
    <w:div w:id="1830749618">
      <w:bodyDiv w:val="1"/>
      <w:marLeft w:val="0"/>
      <w:marRight w:val="0"/>
      <w:marTop w:val="0"/>
      <w:marBottom w:val="0"/>
      <w:divBdr>
        <w:top w:val="none" w:sz="0" w:space="0" w:color="auto"/>
        <w:left w:val="none" w:sz="0" w:space="0" w:color="auto"/>
        <w:bottom w:val="none" w:sz="0" w:space="0" w:color="auto"/>
        <w:right w:val="none" w:sz="0" w:space="0" w:color="auto"/>
      </w:divBdr>
    </w:div>
    <w:div w:id="1868323254">
      <w:bodyDiv w:val="1"/>
      <w:marLeft w:val="0"/>
      <w:marRight w:val="0"/>
      <w:marTop w:val="0"/>
      <w:marBottom w:val="0"/>
      <w:divBdr>
        <w:top w:val="none" w:sz="0" w:space="0" w:color="auto"/>
        <w:left w:val="none" w:sz="0" w:space="0" w:color="auto"/>
        <w:bottom w:val="none" w:sz="0" w:space="0" w:color="auto"/>
        <w:right w:val="none" w:sz="0" w:space="0" w:color="auto"/>
      </w:divBdr>
    </w:div>
    <w:div w:id="1872454679">
      <w:bodyDiv w:val="1"/>
      <w:marLeft w:val="0"/>
      <w:marRight w:val="0"/>
      <w:marTop w:val="0"/>
      <w:marBottom w:val="0"/>
      <w:divBdr>
        <w:top w:val="none" w:sz="0" w:space="0" w:color="auto"/>
        <w:left w:val="none" w:sz="0" w:space="0" w:color="auto"/>
        <w:bottom w:val="none" w:sz="0" w:space="0" w:color="auto"/>
        <w:right w:val="none" w:sz="0" w:space="0" w:color="auto"/>
      </w:divBdr>
    </w:div>
    <w:div w:id="1881746270">
      <w:bodyDiv w:val="1"/>
      <w:marLeft w:val="0"/>
      <w:marRight w:val="0"/>
      <w:marTop w:val="0"/>
      <w:marBottom w:val="0"/>
      <w:divBdr>
        <w:top w:val="none" w:sz="0" w:space="0" w:color="auto"/>
        <w:left w:val="none" w:sz="0" w:space="0" w:color="auto"/>
        <w:bottom w:val="none" w:sz="0" w:space="0" w:color="auto"/>
        <w:right w:val="none" w:sz="0" w:space="0" w:color="auto"/>
      </w:divBdr>
    </w:div>
    <w:div w:id="1934051127">
      <w:bodyDiv w:val="1"/>
      <w:marLeft w:val="0"/>
      <w:marRight w:val="0"/>
      <w:marTop w:val="0"/>
      <w:marBottom w:val="0"/>
      <w:divBdr>
        <w:top w:val="none" w:sz="0" w:space="0" w:color="auto"/>
        <w:left w:val="none" w:sz="0" w:space="0" w:color="auto"/>
        <w:bottom w:val="none" w:sz="0" w:space="0" w:color="auto"/>
        <w:right w:val="none" w:sz="0" w:space="0" w:color="auto"/>
      </w:divBdr>
    </w:div>
    <w:div w:id="1945189977">
      <w:bodyDiv w:val="1"/>
      <w:marLeft w:val="0"/>
      <w:marRight w:val="0"/>
      <w:marTop w:val="0"/>
      <w:marBottom w:val="0"/>
      <w:divBdr>
        <w:top w:val="none" w:sz="0" w:space="0" w:color="auto"/>
        <w:left w:val="none" w:sz="0" w:space="0" w:color="auto"/>
        <w:bottom w:val="none" w:sz="0" w:space="0" w:color="auto"/>
        <w:right w:val="none" w:sz="0" w:space="0" w:color="auto"/>
      </w:divBdr>
    </w:div>
    <w:div w:id="1968586239">
      <w:bodyDiv w:val="1"/>
      <w:marLeft w:val="0"/>
      <w:marRight w:val="0"/>
      <w:marTop w:val="0"/>
      <w:marBottom w:val="0"/>
      <w:divBdr>
        <w:top w:val="none" w:sz="0" w:space="0" w:color="auto"/>
        <w:left w:val="none" w:sz="0" w:space="0" w:color="auto"/>
        <w:bottom w:val="none" w:sz="0" w:space="0" w:color="auto"/>
        <w:right w:val="none" w:sz="0" w:space="0" w:color="auto"/>
      </w:divBdr>
    </w:div>
    <w:div w:id="1979260478">
      <w:bodyDiv w:val="1"/>
      <w:marLeft w:val="0"/>
      <w:marRight w:val="0"/>
      <w:marTop w:val="0"/>
      <w:marBottom w:val="0"/>
      <w:divBdr>
        <w:top w:val="none" w:sz="0" w:space="0" w:color="auto"/>
        <w:left w:val="none" w:sz="0" w:space="0" w:color="auto"/>
        <w:bottom w:val="none" w:sz="0" w:space="0" w:color="auto"/>
        <w:right w:val="none" w:sz="0" w:space="0" w:color="auto"/>
      </w:divBdr>
    </w:div>
    <w:div w:id="1989238064">
      <w:bodyDiv w:val="1"/>
      <w:marLeft w:val="0"/>
      <w:marRight w:val="0"/>
      <w:marTop w:val="0"/>
      <w:marBottom w:val="0"/>
      <w:divBdr>
        <w:top w:val="none" w:sz="0" w:space="0" w:color="auto"/>
        <w:left w:val="none" w:sz="0" w:space="0" w:color="auto"/>
        <w:bottom w:val="none" w:sz="0" w:space="0" w:color="auto"/>
        <w:right w:val="none" w:sz="0" w:space="0" w:color="auto"/>
      </w:divBdr>
    </w:div>
    <w:div w:id="2009013795">
      <w:bodyDiv w:val="1"/>
      <w:marLeft w:val="0"/>
      <w:marRight w:val="0"/>
      <w:marTop w:val="0"/>
      <w:marBottom w:val="0"/>
      <w:divBdr>
        <w:top w:val="none" w:sz="0" w:space="0" w:color="auto"/>
        <w:left w:val="none" w:sz="0" w:space="0" w:color="auto"/>
        <w:bottom w:val="none" w:sz="0" w:space="0" w:color="auto"/>
        <w:right w:val="none" w:sz="0" w:space="0" w:color="auto"/>
      </w:divBdr>
    </w:div>
    <w:div w:id="2014718922">
      <w:bodyDiv w:val="1"/>
      <w:marLeft w:val="0"/>
      <w:marRight w:val="0"/>
      <w:marTop w:val="0"/>
      <w:marBottom w:val="0"/>
      <w:divBdr>
        <w:top w:val="none" w:sz="0" w:space="0" w:color="auto"/>
        <w:left w:val="none" w:sz="0" w:space="0" w:color="auto"/>
        <w:bottom w:val="none" w:sz="0" w:space="0" w:color="auto"/>
        <w:right w:val="none" w:sz="0" w:space="0" w:color="auto"/>
      </w:divBdr>
    </w:div>
    <w:div w:id="2059745863">
      <w:bodyDiv w:val="1"/>
      <w:marLeft w:val="0"/>
      <w:marRight w:val="0"/>
      <w:marTop w:val="0"/>
      <w:marBottom w:val="0"/>
      <w:divBdr>
        <w:top w:val="none" w:sz="0" w:space="0" w:color="auto"/>
        <w:left w:val="none" w:sz="0" w:space="0" w:color="auto"/>
        <w:bottom w:val="none" w:sz="0" w:space="0" w:color="auto"/>
        <w:right w:val="none" w:sz="0" w:space="0" w:color="auto"/>
      </w:divBdr>
    </w:div>
    <w:div w:id="2066054701">
      <w:bodyDiv w:val="1"/>
      <w:marLeft w:val="0"/>
      <w:marRight w:val="0"/>
      <w:marTop w:val="0"/>
      <w:marBottom w:val="0"/>
      <w:divBdr>
        <w:top w:val="none" w:sz="0" w:space="0" w:color="auto"/>
        <w:left w:val="none" w:sz="0" w:space="0" w:color="auto"/>
        <w:bottom w:val="none" w:sz="0" w:space="0" w:color="auto"/>
        <w:right w:val="none" w:sz="0" w:space="0" w:color="auto"/>
      </w:divBdr>
    </w:div>
    <w:div w:id="2096627997">
      <w:bodyDiv w:val="1"/>
      <w:marLeft w:val="0"/>
      <w:marRight w:val="0"/>
      <w:marTop w:val="0"/>
      <w:marBottom w:val="0"/>
      <w:divBdr>
        <w:top w:val="none" w:sz="0" w:space="0" w:color="auto"/>
        <w:left w:val="none" w:sz="0" w:space="0" w:color="auto"/>
        <w:bottom w:val="none" w:sz="0" w:space="0" w:color="auto"/>
        <w:right w:val="none" w:sz="0" w:space="0" w:color="auto"/>
      </w:divBdr>
    </w:div>
    <w:div w:id="2109619392">
      <w:bodyDiv w:val="1"/>
      <w:marLeft w:val="0"/>
      <w:marRight w:val="0"/>
      <w:marTop w:val="0"/>
      <w:marBottom w:val="0"/>
      <w:divBdr>
        <w:top w:val="none" w:sz="0" w:space="0" w:color="auto"/>
        <w:left w:val="none" w:sz="0" w:space="0" w:color="auto"/>
        <w:bottom w:val="none" w:sz="0" w:space="0" w:color="auto"/>
        <w:right w:val="none" w:sz="0" w:space="0" w:color="auto"/>
      </w:divBdr>
    </w:div>
    <w:div w:id="21419186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emf"/><Relationship Id="rId117" Type="http://schemas.openxmlformats.org/officeDocument/2006/relationships/image" Target="media/image107.png"/><Relationship Id="rId21" Type="http://schemas.openxmlformats.org/officeDocument/2006/relationships/image" Target="media/image11.emf"/><Relationship Id="rId42" Type="http://schemas.openxmlformats.org/officeDocument/2006/relationships/image" Target="media/image32.png"/><Relationship Id="rId47" Type="http://schemas.openxmlformats.org/officeDocument/2006/relationships/image" Target="media/image37.emf"/><Relationship Id="rId63" Type="http://schemas.openxmlformats.org/officeDocument/2006/relationships/image" Target="media/image53.emf"/><Relationship Id="rId68" Type="http://schemas.openxmlformats.org/officeDocument/2006/relationships/image" Target="media/image58.emf"/><Relationship Id="rId84" Type="http://schemas.openxmlformats.org/officeDocument/2006/relationships/image" Target="media/image74.emf"/><Relationship Id="rId89" Type="http://schemas.openxmlformats.org/officeDocument/2006/relationships/image" Target="media/image79.emf"/><Relationship Id="rId112" Type="http://schemas.openxmlformats.org/officeDocument/2006/relationships/image" Target="media/image102.emf"/><Relationship Id="rId16" Type="http://schemas.openxmlformats.org/officeDocument/2006/relationships/image" Target="media/image7.png"/><Relationship Id="rId107" Type="http://schemas.openxmlformats.org/officeDocument/2006/relationships/image" Target="media/image97.emf"/><Relationship Id="rId11" Type="http://schemas.openxmlformats.org/officeDocument/2006/relationships/image" Target="media/image3.png"/><Relationship Id="rId32" Type="http://schemas.openxmlformats.org/officeDocument/2006/relationships/image" Target="media/image22.emf"/><Relationship Id="rId37" Type="http://schemas.openxmlformats.org/officeDocument/2006/relationships/image" Target="media/image27.emf"/><Relationship Id="rId53" Type="http://schemas.openxmlformats.org/officeDocument/2006/relationships/image" Target="media/image43.emf"/><Relationship Id="rId58" Type="http://schemas.openxmlformats.org/officeDocument/2006/relationships/image" Target="media/image48.png"/><Relationship Id="rId74" Type="http://schemas.openxmlformats.org/officeDocument/2006/relationships/image" Target="media/image64.emf"/><Relationship Id="rId79" Type="http://schemas.openxmlformats.org/officeDocument/2006/relationships/image" Target="media/image69.jpeg"/><Relationship Id="rId102" Type="http://schemas.openxmlformats.org/officeDocument/2006/relationships/image" Target="media/image92.jpeg"/><Relationship Id="rId123" Type="http://schemas.openxmlformats.org/officeDocument/2006/relationships/hyperlink" Target="https://doi.org/10.1186/s41601-022-00249-8" TargetMode="External"/><Relationship Id="rId5" Type="http://schemas.openxmlformats.org/officeDocument/2006/relationships/webSettings" Target="webSettings.xml"/><Relationship Id="rId90" Type="http://schemas.openxmlformats.org/officeDocument/2006/relationships/image" Target="media/image80.emf"/><Relationship Id="rId95" Type="http://schemas.openxmlformats.org/officeDocument/2006/relationships/image" Target="media/image85.jpeg"/><Relationship Id="rId22" Type="http://schemas.openxmlformats.org/officeDocument/2006/relationships/image" Target="media/image12.emf"/><Relationship Id="rId27" Type="http://schemas.openxmlformats.org/officeDocument/2006/relationships/image" Target="media/image17.emf"/><Relationship Id="rId43" Type="http://schemas.openxmlformats.org/officeDocument/2006/relationships/image" Target="media/image33.emf"/><Relationship Id="rId48" Type="http://schemas.openxmlformats.org/officeDocument/2006/relationships/image" Target="media/image38.emf"/><Relationship Id="rId64" Type="http://schemas.openxmlformats.org/officeDocument/2006/relationships/image" Target="media/image54.emf"/><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png"/><Relationship Id="rId80" Type="http://schemas.openxmlformats.org/officeDocument/2006/relationships/image" Target="media/image70.jpeg"/><Relationship Id="rId85" Type="http://schemas.openxmlformats.org/officeDocument/2006/relationships/image" Target="media/image75.emf"/><Relationship Id="rId12" Type="http://schemas.openxmlformats.org/officeDocument/2006/relationships/image" Target="media/image4.png"/><Relationship Id="rId17" Type="http://schemas.openxmlformats.org/officeDocument/2006/relationships/image" Target="media/image8.png"/><Relationship Id="rId33" Type="http://schemas.openxmlformats.org/officeDocument/2006/relationships/image" Target="media/image23.emf"/><Relationship Id="rId38" Type="http://schemas.openxmlformats.org/officeDocument/2006/relationships/image" Target="media/image28.emf"/><Relationship Id="rId59" Type="http://schemas.openxmlformats.org/officeDocument/2006/relationships/image" Target="media/image49.png"/><Relationship Id="rId103" Type="http://schemas.openxmlformats.org/officeDocument/2006/relationships/image" Target="media/image93.emf"/><Relationship Id="rId108" Type="http://schemas.openxmlformats.org/officeDocument/2006/relationships/image" Target="media/image98.emf"/><Relationship Id="rId124" Type="http://schemas.openxmlformats.org/officeDocument/2006/relationships/footer" Target="footer3.xml"/><Relationship Id="rId54" Type="http://schemas.openxmlformats.org/officeDocument/2006/relationships/image" Target="media/image44.emf"/><Relationship Id="rId70" Type="http://schemas.openxmlformats.org/officeDocument/2006/relationships/image" Target="media/image60.png"/><Relationship Id="rId75" Type="http://schemas.openxmlformats.org/officeDocument/2006/relationships/image" Target="media/image65.emf"/><Relationship Id="rId91" Type="http://schemas.openxmlformats.org/officeDocument/2006/relationships/image" Target="media/image81.png"/><Relationship Id="rId96" Type="http://schemas.openxmlformats.org/officeDocument/2006/relationships/image" Target="media/image86.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emf"/><Relationship Id="rId28" Type="http://schemas.openxmlformats.org/officeDocument/2006/relationships/image" Target="media/image18.emf"/><Relationship Id="rId49" Type="http://schemas.openxmlformats.org/officeDocument/2006/relationships/image" Target="media/image39.emf"/><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4.emf"/><Relationship Id="rId60" Type="http://schemas.openxmlformats.org/officeDocument/2006/relationships/image" Target="media/image50.png"/><Relationship Id="rId65" Type="http://schemas.openxmlformats.org/officeDocument/2006/relationships/image" Target="media/image55.emf"/><Relationship Id="rId81" Type="http://schemas.openxmlformats.org/officeDocument/2006/relationships/image" Target="media/image71.jpeg"/><Relationship Id="rId86" Type="http://schemas.openxmlformats.org/officeDocument/2006/relationships/image" Target="media/image76.emf"/><Relationship Id="rId13" Type="http://schemas.openxmlformats.org/officeDocument/2006/relationships/image" Target="media/image40.png"/><Relationship Id="rId18" Type="http://schemas.openxmlformats.org/officeDocument/2006/relationships/footer" Target="footer2.xml"/><Relationship Id="rId39" Type="http://schemas.openxmlformats.org/officeDocument/2006/relationships/image" Target="media/image29.emf"/><Relationship Id="rId109" Type="http://schemas.openxmlformats.org/officeDocument/2006/relationships/image" Target="media/image99.emf"/><Relationship Id="rId34" Type="http://schemas.openxmlformats.org/officeDocument/2006/relationships/image" Target="media/image24.emf"/><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emf"/><Relationship Id="rId97" Type="http://schemas.openxmlformats.org/officeDocument/2006/relationships/image" Target="media/image87.jpeg"/><Relationship Id="rId104" Type="http://schemas.openxmlformats.org/officeDocument/2006/relationships/image" Target="media/image94.emf"/><Relationship Id="rId120" Type="http://schemas.openxmlformats.org/officeDocument/2006/relationships/image" Target="media/image110.png"/><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1.emf"/><Relationship Id="rId92" Type="http://schemas.openxmlformats.org/officeDocument/2006/relationships/image" Target="media/image82.png"/><Relationship Id="rId2" Type="http://schemas.openxmlformats.org/officeDocument/2006/relationships/numbering" Target="numbering.xml"/><Relationship Id="rId29" Type="http://schemas.openxmlformats.org/officeDocument/2006/relationships/image" Target="media/image19.emf"/><Relationship Id="rId24" Type="http://schemas.openxmlformats.org/officeDocument/2006/relationships/image" Target="media/image14.emf"/><Relationship Id="rId40" Type="http://schemas.openxmlformats.org/officeDocument/2006/relationships/image" Target="media/image30.emf"/><Relationship Id="rId45" Type="http://schemas.openxmlformats.org/officeDocument/2006/relationships/image" Target="media/image35.emf"/><Relationship Id="rId66" Type="http://schemas.openxmlformats.org/officeDocument/2006/relationships/image" Target="media/image56.emf"/><Relationship Id="rId87" Type="http://schemas.openxmlformats.org/officeDocument/2006/relationships/image" Target="media/image77.emf"/><Relationship Id="rId110" Type="http://schemas.openxmlformats.org/officeDocument/2006/relationships/image" Target="media/image100.emf"/><Relationship Id="rId115" Type="http://schemas.openxmlformats.org/officeDocument/2006/relationships/image" Target="media/image105.png"/><Relationship Id="rId61" Type="http://schemas.openxmlformats.org/officeDocument/2006/relationships/image" Target="media/image51.emf"/><Relationship Id="rId82" Type="http://schemas.openxmlformats.org/officeDocument/2006/relationships/image" Target="media/image72.jpeg"/><Relationship Id="rId19" Type="http://schemas.openxmlformats.org/officeDocument/2006/relationships/image" Target="media/image9.png"/><Relationship Id="rId14" Type="http://schemas.openxmlformats.org/officeDocument/2006/relationships/image" Target="media/image5.png"/><Relationship Id="rId30" Type="http://schemas.openxmlformats.org/officeDocument/2006/relationships/image" Target="media/image20.emf"/><Relationship Id="rId35" Type="http://schemas.openxmlformats.org/officeDocument/2006/relationships/image" Target="media/image25.emf"/><Relationship Id="rId56" Type="http://schemas.openxmlformats.org/officeDocument/2006/relationships/image" Target="media/image46.emf"/><Relationship Id="rId77" Type="http://schemas.openxmlformats.org/officeDocument/2006/relationships/image" Target="media/image67.emf"/><Relationship Id="rId100" Type="http://schemas.openxmlformats.org/officeDocument/2006/relationships/image" Target="media/image90.jpeg"/><Relationship Id="rId105" Type="http://schemas.openxmlformats.org/officeDocument/2006/relationships/image" Target="media/image95.emf"/><Relationship Id="rId126" Type="http://schemas.openxmlformats.org/officeDocument/2006/relationships/theme" Target="theme/theme1.xml"/><Relationship Id="rId8" Type="http://schemas.openxmlformats.org/officeDocument/2006/relationships/footer" Target="footer1.xml"/><Relationship Id="rId51" Type="http://schemas.openxmlformats.org/officeDocument/2006/relationships/image" Target="media/image41.emf"/><Relationship Id="rId72" Type="http://schemas.openxmlformats.org/officeDocument/2006/relationships/image" Target="media/image62.emf"/><Relationship Id="rId93" Type="http://schemas.openxmlformats.org/officeDocument/2006/relationships/image" Target="media/image83.png"/><Relationship Id="rId98" Type="http://schemas.openxmlformats.org/officeDocument/2006/relationships/image" Target="media/image88.jpeg"/><Relationship Id="rId121" Type="http://schemas.openxmlformats.org/officeDocument/2006/relationships/hyperlink" Target="https://doi.org/10.3390/en14041050" TargetMode="External"/><Relationship Id="rId3" Type="http://schemas.openxmlformats.org/officeDocument/2006/relationships/styles" Target="styles.xml"/><Relationship Id="rId25" Type="http://schemas.openxmlformats.org/officeDocument/2006/relationships/image" Target="media/image15.emf"/><Relationship Id="rId46" Type="http://schemas.openxmlformats.org/officeDocument/2006/relationships/image" Target="media/image36.emf"/><Relationship Id="rId67" Type="http://schemas.openxmlformats.org/officeDocument/2006/relationships/image" Target="media/image57.emf"/><Relationship Id="rId116" Type="http://schemas.openxmlformats.org/officeDocument/2006/relationships/image" Target="media/image106.png"/><Relationship Id="rId20" Type="http://schemas.openxmlformats.org/officeDocument/2006/relationships/image" Target="media/image10.png"/><Relationship Id="rId41" Type="http://schemas.openxmlformats.org/officeDocument/2006/relationships/image" Target="media/image31.png"/><Relationship Id="rId62" Type="http://schemas.openxmlformats.org/officeDocument/2006/relationships/image" Target="media/image52.emf"/><Relationship Id="rId83" Type="http://schemas.openxmlformats.org/officeDocument/2006/relationships/image" Target="media/image73.emf"/><Relationship Id="rId88" Type="http://schemas.openxmlformats.org/officeDocument/2006/relationships/image" Target="media/image78.emf"/><Relationship Id="rId111" Type="http://schemas.openxmlformats.org/officeDocument/2006/relationships/image" Target="media/image101.emf"/><Relationship Id="rId15" Type="http://schemas.openxmlformats.org/officeDocument/2006/relationships/image" Target="media/image6.png"/><Relationship Id="rId36" Type="http://schemas.openxmlformats.org/officeDocument/2006/relationships/image" Target="media/image26.emf"/><Relationship Id="rId57" Type="http://schemas.openxmlformats.org/officeDocument/2006/relationships/image" Target="media/image47.png"/><Relationship Id="rId106" Type="http://schemas.openxmlformats.org/officeDocument/2006/relationships/image" Target="media/image96.emf"/><Relationship Id="rId10" Type="http://schemas.openxmlformats.org/officeDocument/2006/relationships/image" Target="media/image2.png"/><Relationship Id="rId31" Type="http://schemas.openxmlformats.org/officeDocument/2006/relationships/image" Target="media/image21.emf"/><Relationship Id="rId52" Type="http://schemas.openxmlformats.org/officeDocument/2006/relationships/image" Target="media/image42.emf"/><Relationship Id="rId73" Type="http://schemas.openxmlformats.org/officeDocument/2006/relationships/image" Target="media/image63.emf"/><Relationship Id="rId78" Type="http://schemas.openxmlformats.org/officeDocument/2006/relationships/image" Target="media/image68.emf"/><Relationship Id="rId94" Type="http://schemas.openxmlformats.org/officeDocument/2006/relationships/image" Target="media/image84.png"/><Relationship Id="rId99" Type="http://schemas.openxmlformats.org/officeDocument/2006/relationships/image" Target="media/image89.jpeg"/><Relationship Id="rId101" Type="http://schemas.openxmlformats.org/officeDocument/2006/relationships/image" Target="media/image91.jpeg"/><Relationship Id="rId122" Type="http://schemas.openxmlformats.org/officeDocument/2006/relationships/hyperlink" Target="https://doi.org/10.3390/" TargetMode="External"/><Relationship Id="rId4" Type="http://schemas.openxmlformats.org/officeDocument/2006/relationships/settings" Target="setting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P\Downloads\IET-Submission-DoubleColumn-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McK22</b:Tag>
    <b:SourceType>Report</b:SourceType>
    <b:Guid>{D4E0302E-B7AA-4926-BC53-730FB1EFED37}</b:Guid>
    <b:Title>Global Energy Perspective 2022 Executive Summary</b:Title>
    <b:Year>April 2022</b:Year>
    <b:Publisher>McKinsey &amp; Company</b:Publisher>
    <b:Author>
      <b:Author>
        <b:Corporate>McKinsey &amp; Company</b:Corporate>
      </b:Author>
    </b:Author>
    <b:RefOrder>1</b:RefOrder>
  </b:Source>
  <b:Source>
    <b:Tag>Law18</b:Tag>
    <b:SourceType>Report</b:SourceType>
    <b:Guid>{1A2C353F-8274-4C15-AE05-8C194719A8BA}</b:Guid>
    <b:Title>The CERTS Microgrid Concept, as Demonstrated at the CERTS/AEP Microgrid Test Bed</b:Title>
    <b:Year>2018</b:Year>
    <b:Author>
      <b:Author>
        <b:Corporate>Lawrence Berkeley National Laboratory</b:Corporate>
      </b:Author>
    </b:Author>
    <b:Publisher>Office of Electricity U.S. Department of Energy</b:Publisher>
    <b:City>Berkeley CA</b:City>
    <b:RefOrder>2</b:RefOrder>
  </b:Source>
  <b:Source>
    <b:Tag>Had21</b:Tag>
    <b:SourceType>JournalArticle</b:SourceType>
    <b:Guid>{39DF134C-D30C-48FA-81AA-AFEED2DFA683}</b:Guid>
    <b:Title>Impact of Inverter Based Resources on System Protection</b:Title>
    <b:Year>2021</b:Year>
    <b:JournalName>Energies</b:JournalName>
    <b:Pages>14</b:Pages>
    <b:Volume>1040</b:Volume>
    <b:Issue>https://doi.org/10.3390/en14041050</b:Issue>
    <b:Author>
      <b:Author>
        <b:NameList>
          <b:Person>
            <b:Last>Haddadi</b:Last>
            <b:First>Aboutaleb</b:First>
          </b:Person>
          <b:Person>
            <b:Last>Farantatos</b:Last>
            <b:First>Evangelos </b:First>
          </b:Person>
          <b:Person>
            <b:Last> Kocar</b:Last>
            <b:First>Ilhan</b:First>
          </b:Person>
          <b:Person>
            <b:Last>Karaaga</b:Last>
            <b:First>Ulas</b:First>
          </b:Person>
        </b:NameList>
      </b:Author>
    </b:Author>
    <b:RefOrder>3</b:RefOrder>
  </b:Source>
  <b:Source>
    <b:Tag>Nor15</b:Tag>
    <b:SourceType>Report</b:SourceType>
    <b:Guid>{165606E3-54FE-4EA7-A8DC-BF3C058541D2}</b:Guid>
    <b:Title>Analysis of System Protection Misoperations</b:Title>
    <b:Year>2015</b:Year>
    <b:City>Atlanta</b:City>
    <b:Author>
      <b:Author>
        <b:Corporate>NERC</b:Corporate>
      </b:Author>
    </b:Author>
    <b:Publisher>NERC</b:Publisher>
    <b:RefOrder>4</b:RefOrder>
  </b:Source>
  <b:Source>
    <b:Tag>WEC17</b:Tag>
    <b:SourceType>Report</b:SourceType>
    <b:Guid>{4B8698F2-C5A2-4AD3-8018-867DA33911A3}</b:Guid>
    <b:Author>
      <b:Author>
        <b:NameList>
          <b:Person>
            <b:Last>WECC</b:Last>
          </b:Person>
        </b:NameList>
      </b:Author>
    </b:Author>
    <b:Title>Protection System Misoperations Report and Mitigation Approaches</b:Title>
    <b:Year>2017</b:Year>
    <b:Publisher>WECC</b:Publisher>
    <b:RefOrder>5</b:RefOrder>
  </b:Source>
  <b:Source>
    <b:Tag>Sti21</b:Tag>
    <b:SourceType>Report</b:SourceType>
    <b:Guid>{69DCF924-B57B-40F9-AAF6-A9EE7629F620}</b:Guid>
    <b:Title>Investigation of Misoperations on the North American BPS</b:Title>
    <b:Year>2021</b:Year>
    <b:Publisher>OAK RIDGE NATIONAL LABORATORY for US Department of Energy</b:Publisher>
    <b:Author>
      <b:Author>
        <b:NameList>
          <b:Person>
            <b:Last>Sticht</b:Last>
            <b:First>Christopher</b:First>
          </b:Person>
        </b:NameList>
      </b:Author>
    </b:Author>
    <b:RefOrder>6</b:RefOrder>
  </b:Source>
  <b:Source>
    <b:Tag>CST21</b:Tag>
    <b:SourceType>Report</b:SourceType>
    <b:Guid>{F5C71BE1-F85C-4BC5-A033-E4BE8FF181B3}</b:Guid>
    <b:Author>
      <b:Author>
        <b:NameList>
          <b:Person>
            <b:Last>CSTEP</b:Last>
          </b:Person>
        </b:NameList>
      </b:Author>
    </b:Author>
    <b:Title>Grid impact for High RE scenarios for Southern India by Center for Study of Science, Technology and Policy (CSTEP), January 2021</b:Title>
    <b:Year>2021</b:Year>
    <b:Publisher>Center for Study of Science, Technology and Policy (CSTEP)</b:Publisher>
    <b:RefOrder>7</b:RefOrder>
  </b:Source>
  <b:Source>
    <b:Tag>Ren21</b:Tag>
    <b:SourceType>Report</b:SourceType>
    <b:Guid>{AE761240-4F47-4DD3-A15A-06C44AB8E7E9}</b:Guid>
    <b:Title>Renewable energy in southern region – Journey so far</b:Title>
    <b:Year>2021</b:Year>
    <b:Publisher>REMC, SRLDC, POSOCO</b:Publisher>
    <b:Author>
      <b:Author>
        <b:NameList>
          <b:Person>
            <b:Last>SRLDC</b:Last>
            <b:First>REMC</b:First>
          </b:Person>
        </b:NameList>
      </b:Author>
    </b:Author>
    <b:RefOrder>8</b:RefOrder>
  </b:Source>
  <b:Source>
    <b:Tag>Ela20</b:Tag>
    <b:SourceType>JournalArticle</b:SourceType>
    <b:Guid>{DD3424D2-2FC2-43EB-AF87-0E5D1CC2D7CA}</b:Guid>
    <b:Title>A Comprehensive Review on Renewable Energy Development, Challenges, and Policies of Leading Indian States With an International Perspective.</b:Title>
    <b:Year>2020</b:Year>
    <b:JournalName>IEEE Access</b:JournalName>
    <b:Pages>8, 74432-74457. https://doi.org/10.1109/ACCESS.2020.2988011</b:Pages>
    <b:Author>
      <b:Author>
        <b:NameList>
          <b:Person>
            <b:Last>Elavarasan</b:Last>
            <b:First>R.</b:First>
            <b:Middle>M.</b:Middle>
          </b:Person>
          <b:Person>
            <b:Last>Padmanaban</b:Last>
            <b:First>S.</b:First>
          </b:Person>
          <b:Person>
            <b:Last>Kumar</b:Last>
            <b:Middle>M.</b:Middle>
            <b:First>N.</b:First>
          </b:Person>
          <b:Person>
            <b:Last>Annam</b:Last>
            <b:First>A</b:First>
          </b:Person>
          <b:Person>
            <b:Last>VETRICHELVAN</b:Last>
            <b:Middle>M.</b:Middle>
            <b:First>A.</b:First>
          </b:Person>
          <b:Person>
            <b:Last>MIHET-POPA</b:Last>
            <b:First>L.</b:First>
          </b:Person>
          <b:Person>
            <b:Last>HOLM-NIELSEN</b:Last>
            <b:Middle>B.</b:Middle>
            <b:First>J.</b:First>
          </b:Person>
        </b:NameList>
      </b:Author>
    </b:Author>
    <b:RefOrder>9</b:RefOrder>
  </b:Source>
  <b:Source>
    <b:Tag>Hor06</b:Tag>
    <b:SourceType>ConferenceProceedings</b:SourceType>
    <b:Guid>{07ADE508-72E0-4B17-8A36-019E85FF23F5}</b:Guid>
    <b:Title>Directional Overcurrent Relaying (67) Concepts</b:Title>
    <b:Year>2006</b:Year>
    <b:City>Albuquerque, NM, USA, doi: 10.1109/REPCON.2006.1649062</b:City>
    <b:JournalName>IEEE Rural Electric Power Conference, Albuquerque, NM, USA, 2006, pp. ,</b:JournalName>
    <b:Pages>1-8</b:Pages>
    <b:Issue>doi: 10.1109/REPCON.2006.1649062</b:Issue>
    <b:Author>
      <b:Author>
        <b:NameList>
          <b:Person>
            <b:Last>Horak</b:Last>
            <b:First>John</b:First>
          </b:Person>
          <b:Person>
            <b:Last>Babic</b:Last>
            <b:First>Walt</b:First>
          </b:Person>
        </b:NameList>
      </b:Author>
    </b:Author>
    <b:ConferenceName>IEEE Rural Electric Power Conference, </b:ConferenceName>
    <b:RefOrder>10</b:RefOrder>
  </b:Source>
  <b:Source>
    <b:Tag>Rob94</b:Tag>
    <b:SourceType>JournalArticle</b:SourceType>
    <b:Guid>{C2C763FD-268E-4BEF-A7EA-0534F059A1F0}</b:Guid>
    <b:Title>Directional Element Design and Evaluation</b:Title>
    <b:JournalName>21st Annual Western Protective Relay Conference</b:JournalName>
    <b:Year>2006</b:Year>
    <b:Author>
      <b:Author>
        <b:NameList>
          <b:Person>
            <b:Last>Roberts</b:Last>
            <b:First>Jeff</b:First>
          </b:Person>
          <b:Person>
            <b:Last>Guzmán</b:Last>
            <b:First>Armando </b:First>
          </b:Person>
        </b:NameList>
      </b:Author>
    </b:Author>
    <b:RefOrder>11</b:RefOrder>
  </b:Source>
  <b:Source>
    <b:Tag>Zim10</b:Tag>
    <b:SourceType>ConferenceProceedings</b:SourceType>
    <b:Guid>{1C5753E0-E311-425D-93AD-274F8A7BA39D}</b:Guid>
    <b:Title>Fundamentals and improvements for directional relays</b:Title>
    <b:Year>2010</b:Year>
    <b:ConferenceName>63rd Annual Conference for Protective Relay Engineers</b:ConferenceName>
    <b:City>College Station, TX, USA</b:City>
    <b:Author>
      <b:Author>
        <b:NameList>
          <b:Person>
            <b:Last>Zimmerman</b:Last>
            <b:First>K.</b:First>
          </b:Person>
          <b:Person>
            <b:Last>Costello</b:Last>
            <b:First>D.</b:First>
          </b:Person>
        </b:NameList>
      </b:Author>
    </b:Author>
    <b:RefOrder>12</b:RefOrder>
  </b:Source>
  <b:Source>
    <b:Tag>Hoo14</b:Tag>
    <b:SourceType>JournalArticle</b:SourceType>
    <b:Guid>{944AE4BE-1DA9-46B2-92AC-1A51A9D59F95}</b:Guid>
    <b:Title>Distance Protection of Lines Connected to Induction Generator-Based Wind Farms During Balanced Faults</b:Title>
    <b:JournalName>IEEE Transactions on Sustainable Energy</b:JournalName>
    <b:Year>2014</b:Year>
    <b:Pages>vol. 5, no. 4, pp. 1193-1203, doi: 10.1109/TSTE.2014.2336773</b:Pages>
    <b:Author>
      <b:Author>
        <b:NameList>
          <b:Person>
            <b:Last>Hooshyar</b:Last>
            <b:First>A. </b:First>
          </b:Person>
          <b:Person>
            <b:Last>Azzouz</b:Last>
            <b:Middle>A.</b:Middle>
            <b:First>M.</b:First>
          </b:Person>
          <b:Person>
            <b:Last>El-Saadany</b:Last>
            <b:Middle>F.</b:Middle>
            <b:First>E.</b:First>
          </b:Person>
        </b:NameList>
      </b:Author>
    </b:Author>
    <b:RefOrder>13</b:RefOrder>
  </b:Source>
  <b:Source>
    <b:Tag>Roy14</b:Tag>
    <b:SourceType>ConferenceProceedings</b:SourceType>
    <b:Guid>{9C92C24B-68D6-4DD6-81C6-8B1E58564484}</b:Guid>
    <b:Title>Transmission Side Protection Performance with Type-IV Wind Turbine System Integration</b:Title>
    <b:Pages>pp. 1-6, doi: 10.1109/NAPS.2014.6965429</b:Pages>
    <b:Year>2014</b:Year>
    <b:Publisher>North American Power Symposium (NAPS)</b:Publisher>
    <b:Author>
      <b:Author>
        <b:NameList>
          <b:Person>
            <b:Last>Roy</b:Last>
            <b:First>Ankita</b:First>
          </b:Person>
          <b:Person>
            <b:Last>Johnson</b:Last>
            <b:Middle>K.</b:Middle>
            <b:First>Brian</b:First>
          </b:Person>
        </b:NameList>
      </b:Author>
    </b:Author>
    <b:ConferenceName>IEEE</b:ConferenceName>
    <b:RefOrder>14</b:RefOrder>
  </b:Source>
  <b:Source>
    <b:Tag>Che15</b:Tag>
    <b:SourceType>ConferenceProceedings</b:SourceType>
    <b:Guid>{1110F3C9-0CF7-4AB1-AA44-6C6318F24563}</b:Guid>
    <b:Title>Addressing protection challenges associated with Type 3 and Type 4 wind turbine generators</b:Title>
    <b:Year>2015</b:Year>
    <b:ConferenceName>68th Annual Conference for Protective Relay Engineers</b:ConferenceName>
    <b:City>College Station, TX, USA</b:City>
    <b:Author>
      <b:Author>
        <b:NameList>
          <b:Person>
            <b:Last>Chen</b:Last>
            <b:First>B.</b:First>
          </b:Person>
          <b:Person>
            <b:Last>Shrestha</b:Last>
            <b:First>A.</b:First>
          </b:Person>
          <b:Person>
            <b:Last>Ituzaro</b:Last>
            <b:First>F. A.</b:First>
          </b:Person>
          <b:Person>
            <b:Last>Fischer</b:Last>
            <b:First>N.</b:First>
          </b:Person>
        </b:NameList>
      </b:Author>
    </b:Author>
    <b:RefOrder>15</b:RefOrder>
  </b:Source>
  <b:Source>
    <b:Tag>Tel17</b:Tag>
    <b:SourceType>JournalArticle</b:SourceType>
    <b:Guid>{3C9A5A3E-64E2-47EB-8BAA-5A5B93B5633A}</b:Guid>
    <b:Title>Protection Challenges Under Bulk Penetration of Renewable Energy Resources in Power Systems: A Review</b:Title>
    <b:Year>2017</b:Year>
    <b:JournalName>CSEE JOURNAL OF POWER AND ENERGY SYSTEMS</b:JournalName>
    <b:Volume>3</b:Volume>
    <b:Issue>4</b:Issue>
    <b:Author>
      <b:Author>
        <b:NameList>
          <b:Person>
            <b:Last>Telukunta</b:Last>
            <b:First>Vishnuvardhan</b:First>
          </b:Person>
          <b:Person>
            <b:Last>Pradhan</b:Last>
            <b:First>Janmejaya</b:First>
          </b:Person>
          <b:Person>
            <b:Last>Agrawal</b:Last>
            <b:First>Anubha</b:First>
          </b:Person>
          <b:Person>
            <b:Last>Singh</b:Last>
            <b:First>Manohar</b:First>
          </b:Person>
          <b:Person>
            <b:Last>Srivani</b:Last>
            <b:Middle>Garudachar </b:Middle>
            <b:First>Sankighatta</b:First>
          </b:Person>
        </b:NameList>
      </b:Author>
    </b:Author>
    <b:RefOrder>16</b:RefOrder>
  </b:Source>
  <b:Source>
    <b:Tag>Ash17</b:Tag>
    <b:SourceType>JournalArticle</b:SourceType>
    <b:Guid>{0C81AC5B-2084-4705-8AF6-DA25E91AEB22}</b:Guid>
    <b:Title>Evaluation of directional relay algorithms in the presence of FCL</b:Title>
    <b:Year>2017</b:Year>
    <b:JournalName>IET Science, Measurement &amp; Technology</b:JournalName>
    <b:Pages>713-722</b:Pages>
    <b:Volume>11</b:Volume>
    <b:Issue>6</b:Issue>
    <b:Author>
      <b:Author>
        <b:NameList>
          <b:Person>
            <b:Last>Ashtiani </b:Last>
            <b:Middle>Jafarabadi</b:Middle>
            <b:First>Hamid</b:First>
          </b:Person>
          <b:Person>
            <b:Last>Samet </b:Last>
            <b:First>Haidar</b:First>
          </b:Person>
          <b:Person>
            <b:Last>Ghanbari</b:Last>
            <b:First>Teymoor </b:First>
          </b:Person>
        </b:NameList>
      </b:Author>
    </b:Author>
    <b:RefOrder>17</b:RefOrder>
  </b:Source>
  <b:Source>
    <b:Tag>AlS18</b:Tag>
    <b:SourceType>ConferenceProceedings</b:SourceType>
    <b:Guid>{98CBD190-2293-4519-89EE-27DD3C23E568}</b:Guid>
    <b:Title>Negative Sequence-Based Schemes for Power System Protection - Review and Challenges</b:Title>
    <b:Year>2018</b:Year>
    <b:ConferenceName>Australasian Universities Power Engineering Conference (AUPEC) pp. 1-6, doi: 10.1109/AUPEC.2018.8758012.</b:ConferenceName>
    <b:Author>
      <b:Author>
        <b:NameList>
          <b:Person>
            <b:Last>Al-Sachit</b:Last>
            <b:Middle>Kareem</b:Middle>
            <b:First>Safa Kareem</b:First>
          </b:Person>
          <b:Person>
            <b:Last>Sanjari</b:Last>
            <b:Middle>Javad</b:Middle>
            <b:First>Mohammad</b:First>
          </b:Person>
          <b:Person>
            <b:Last>Nair</b:Last>
            <b:Middle>C</b:Middle>
            <b:First>Nirmal-Kumar</b:First>
          </b:Person>
        </b:NameList>
      </b:Author>
    </b:Author>
    <b:RefOrder>18</b:RefOrder>
  </b:Source>
  <b:Source>
    <b:Tag>Han19</b:Tag>
    <b:SourceType>ConferenceProceedings</b:SourceType>
    <b:Guid>{EDDAABD3-0046-4E8C-83E5-1130173148FA}</b:Guid>
    <b:Title>Protection adaptability analysis in VSC-HVDC-connected offshore wind farm system</b:Title>
    <b:Year>2019</b:Year>
    <b:ConferenceName>8th Renewable Power Generation Conference, pp. 1-5, doi: 10.1049/cp.2019.0311</b:ConferenceName>
    <b:City>Shanghai, China</b:City>
    <b:Author>
      <b:Author>
        <b:NameList>
          <b:Person>
            <b:Last>Han</b:Last>
            <b:First>J.</b:First>
          </b:Person>
          <b:Person>
            <b:Last>Zheng</b:Last>
            <b:First>L.</b:First>
          </b:Person>
          <b:Person>
            <b:Last>Jia</b:Last>
            <b:First>K.</b:First>
          </b:Person>
          <b:Person>
            <b:Last>Fang</b:Last>
            <b:First>Y.</b:First>
          </b:Person>
          <b:Person>
            <b:Last>Yang</b:Last>
            <b:First>Z.</b:First>
          </b:Person>
          <b:Person>
            <b:Last>Chen</b:Last>
            <b:First>R.</b:First>
          </b:Person>
        </b:NameList>
      </b:Author>
    </b:Author>
    <b:RefOrder>19</b:RefOrder>
  </b:Source>
  <b:Source>
    <b:Tag>MNa18</b:Tag>
    <b:SourceType>JournalArticle</b:SourceType>
    <b:Guid>{19DE3AC7-9BE0-425A-97EE-9AEA6E982CE2}</b:Guid>
    <b:Title>Impact of power-electronic sources on transmission line ground fault protection</b:Title>
    <b:Year>2018</b:Year>
    <b:JournalName>IEEE Transactions on Power Delivery</b:JournalName>
    <b:Pages>62–70</b:Pages>
    <b:Volume>33</b:Volume>
    <b:Issue>https://doi.org/10.1109/TPWRD.2017.2709279</b:Issue>
    <b:Author>
      <b:Author>
        <b:NameList>
          <b:Person>
            <b:Last>Mukesh</b:Last>
            <b:First>Nagpal</b:First>
          </b:Person>
          <b:Person>
            <b:Last>Charles</b:Last>
            <b:First>Henville</b:First>
          </b:Person>
        </b:NameList>
      </b:Author>
    </b:Author>
    <b:LCID>en-IN</b:LCID>
    <b:RefOrder>20</b:RefOrder>
  </b:Source>
  <b:Source>
    <b:Tag>IEE20</b:Tag>
    <b:SourceType>Report</b:SourceType>
    <b:Guid>{DACCD5ED-4C84-445B-A9D8-30C3EF725864}</b:Guid>
    <b:Author>
      <b:Author>
        <b:Corporate>IEEE PES</b:Corporate>
      </b:Author>
    </b:Author>
    <b:Title>Technical report PES-TR-81: Protection Challenges and Practices for Interconnecting Inverter Based Resources to Utility Transmission Systems</b:Title>
    <b:Year>2020</b:Year>
    <b:Publisher>IEEE Power &amp; Energy Society</b:Publisher>
    <b:RefOrder>21</b:RefOrder>
  </b:Source>
  <b:Source>
    <b:Tag>Adh21</b:Tag>
    <b:SourceType>ConferenceProceedings</b:SourceType>
    <b:Guid>{0EC65B87-C6B2-4558-A3DF-5D84EE30EE30}</b:Guid>
    <b:Title>Addressing the Performance of Distance Relays in Presence of Inverter Based Resources</b:Title>
    <b:Pages>1 - 6</b:Pages>
    <b:Year>2021</b:Year>
    <b:ConferenceName>North American Power Symposium (NAPS)</b:ConferenceName>
    <b:Publisher>IEEE</b:Publisher>
    <b:Author>
      <b:Author>
        <b:NameList>
          <b:Person>
            <b:Last>Adhikari</b:Last>
            <b:First>P. </b:First>
          </b:Person>
          <b:Person>
            <b:Last>Brahma</b:Last>
            <b:First>S. </b:First>
          </b:Person>
          <b:Person>
            <b:Last>Gadde</b:Last>
            <b:First>P. H. </b:First>
          </b:Person>
        </b:NameList>
      </b:Author>
    </b:Author>
    <b:RefOrder>22</b:RefOrder>
  </b:Source>
  <b:Source>
    <b:Tag>ANP22</b:Tag>
    <b:SourceType>Misc</b:SourceType>
    <b:Guid>{67657299-9CCF-47D8-AE20-92A0B49705BD}</b:Guid>
    <b:Title>Impact of IBR on Transmission System Protection</b:Title>
    <b:Year>2022</b:Year>
    <b:City>Bengaluru</b:City>
    <b:Publisher>Hitachi Energy</b:Publisher>
    <b:Author>
      <b:Author>
        <b:NameList>
          <b:Person>
            <b:Last>A N</b:Last>
            <b:First>Praveen</b:First>
          </b:Person>
          <b:Person>
            <b:Last>Naidu</b:Last>
            <b:First>OD</b:First>
          </b:Person>
        </b:NameList>
      </b:Author>
    </b:Author>
    <b:RefOrder>40</b:RefOrder>
  </b:Source>
  <b:Source>
    <b:Tag>VAa23</b:Tag>
    <b:SourceType>ConferenceProceedings</b:SourceType>
    <b:Guid>{7B0FEF44-A410-4FBF-A7DF-19254648605F}</b:Guid>
    <b:Title>Assessment of Directional Elements for Power Networks Connected to Inverted Based Renewable Resources: Problems and Mitigation Approach</b:Title>
    <b:Year>2023</b:Year>
    <b:City>Istanbul, Turkiye</b:City>
    <b:Author>
      <b:Author>
        <b:NameList>
          <b:Person>
            <b:Last>V</b:Last>
            <b:First>Aarathi</b:First>
          </b:Person>
          <b:Person>
            <b:Last>Naidu</b:Last>
            <b:First>O D</b:First>
          </b:Person>
          <b:Person>
            <b:Last>Alam</b:Last>
            <b:Middle>Nabab</b:Middle>
            <b:First>Mahamad</b:First>
          </b:Person>
        </b:NameList>
      </b:Author>
    </b:Author>
    <b:ConferenceName>IEEE PES GTD International Conference and Exposition (GTD)</b:ConferenceName>
    <b:RefOrder>23</b:RefOrder>
  </b:Source>
  <b:Source>
    <b:Tag>IEE</b:Tag>
    <b:SourceType>Report</b:SourceType>
    <b:Guid>{A05E655F-499E-4025-B953-9B8AD9117454}</b:Guid>
    <b:Title>Fault Current Contributions from Wind Plants</b:Title>
    <b:Author>
      <b:Author>
        <b:Corporate>IEEE PES</b:Corporate>
      </b:Author>
    </b:Author>
    <b:Publisher>IEEE PES</b:Publisher>
    <b:RefOrder>24</b:RefOrder>
  </b:Source>
  <b:Source>
    <b:Tag>Had211</b:Tag>
    <b:SourceType>JournalArticle</b:SourceType>
    <b:Guid>{89FA0185-B7BB-498C-B777-192085E7A0D1}</b:Guid>
    <b:Title>Impact of Inverter-Based Resources on Negative Sequence Quantities-Based Protection Elements</b:Title>
    <b:JournalName>IEEE Transactions on Power Delivery ( Volume: 36, Issue: 1, February 2021)</b:JournalName>
    <b:Year>2021</b:Year>
    <b:Pages>289 - 298</b:Pages>
    <b:Author>
      <b:Author>
        <b:NameList>
          <b:Person>
            <b:Last>Haddadi</b:Last>
            <b:First>A. </b:First>
          </b:Person>
          <b:Person>
            <b:Last>Zhao</b:Last>
            <b:First>M. </b:First>
          </b:Person>
          <b:Person>
            <b:Last>Kocar</b:Last>
            <b:First>I.</b:First>
          </b:Person>
          <b:Person>
            <b:Last>Karaagac</b:Last>
            <b:First>U.</b:First>
          </b:Person>
          <b:Person>
            <b:Last>Chan</b:Last>
            <b:Middle>Wing</b:Middle>
            <b:First>Ka</b:First>
          </b:Person>
        </b:NameList>
      </b:Author>
    </b:Author>
    <b:RefOrder>25</b:RefOrder>
  </b:Source>
  <b:Source>
    <b:Tag>Had20</b:Tag>
    <b:SourceType>ConferenceProceedings</b:SourceType>
    <b:Guid>{76019634-3403-43FB-9C8E-DF3009EAD84D}</b:Guid>
    <b:Title>Negative Sequence Quantities-Based Protection Under Inverter-Based Resources ─ Challenges and Impact of the German Grid Code</b:Title>
    <b:Year>2020</b:Year>
    <b:ConferenceName>21st Power Systems Computation Conference</b:ConferenceName>
    <b:City>Porto Portugal</b:City>
    <b:Publisher>PSCC</b:Publisher>
    <b:Author>
      <b:Author>
        <b:NameList>
          <b:Person>
            <b:Last>Haddadi</b:Last>
            <b:First>Aboutaleb</b:First>
          </b:Person>
          <b:Person>
            <b:Last>Kocar</b:Last>
            <b:First>Ilhan</b:First>
          </b:Person>
          <b:Person>
            <b:Last>Mahseredjian</b:Last>
            <b:First>Jean</b:First>
          </b:Person>
          <b:Person>
            <b:Last>Farantatos</b:Last>
            <b:First>Evangelos</b:First>
          </b:Person>
          <b:Person>
            <b:Last>Karaagac</b:Last>
            <b:First>Ulas</b:First>
          </b:Person>
        </b:NameList>
      </b:Author>
    </b:Author>
    <b:RefOrder>41</b:RefOrder>
  </b:Source>
  <b:Source>
    <b:Tag>Cho211</b:Tag>
    <b:SourceType>JournalArticle</b:SourceType>
    <b:Guid>{5DAC0F0D-C2BB-48D6-8300-B090F19609A2}</b:Guid>
    <b:Title>Transmission Line Protection for Systems With Inverter-Based Resources – Part II: Solutions</b:Title>
    <b:JournalName>IEEE TRANSACTIONS ON POWER DELIVERY, VOL. 36, NO. 4, AUGUST 2021</b:JournalName>
    <b:Year>2021</b:Year>
    <b:Volume>36</b:Volume>
    <b:Issue>4</b:Issue>
    <b:Author>
      <b:Author>
        <b:NameList>
          <b:Person>
            <b:Last>Chowdhury</b:Last>
            <b:First>Ritwik</b:First>
          </b:Person>
          <b:Person>
            <b:Last>Fischer</b:Last>
            <b:First>Normann</b:First>
          </b:Person>
        </b:NameList>
      </b:Author>
    </b:Author>
    <b:RefOrder>26</b:RefOrder>
  </b:Source>
  <b:Source>
    <b:Tag>Kou20</b:Tag>
    <b:SourceType>JournalArticle</b:SourceType>
    <b:Guid>{7C14C890-7FA3-4043-982F-D93EE736E2B1}</b:Guid>
    <b:Title>Negative-sequence current injection of transmission solar farms</b:Title>
    <b:JournalName>IEEE Transactions on Power Delivery</b:JournalName>
    <b:Year>2020</b:Year>
    <b:Pages>35(6), 2740–2743, https://doi.org/10.1109/TPWRD.2020.3014783</b:Pages>
    <b:Author>
      <b:Author>
        <b:NameList>
          <b:Person>
            <b:Last>Kou</b:Last>
            <b:First>G</b:First>
          </b:Person>
          <b:Person>
            <b:Last>Jordan</b:Last>
            <b:First>J.</b:First>
          </b:Person>
          <b:Person>
            <b:Last>Cockerham</b:Last>
            <b:First>B.</b:First>
          </b:Person>
          <b:Person>
            <b:Last>Patterson</b:Last>
            <b:First>R.</b:First>
          </b:Person>
          <b:Person>
            <b:Last>VanSant</b:Last>
            <b:First>P.</b:First>
          </b:Person>
        </b:NameList>
      </b:Author>
    </b:Author>
    <b:RefOrder>27</b:RefOrder>
  </b:Source>
  <b:Source>
    <b:Tag>Cho21</b:Tag>
    <b:SourceType>JournalArticle</b:SourceType>
    <b:Guid>{5F07F325-CDC8-4A65-A2AB-9E5072EF9480}</b:Guid>
    <b:Title>Transmission Line Protection for Systems With Inverter-Based Resources – Part I: Problems</b:Title>
    <b:Year>2021</b:Year>
    <b:JournalName>IEEE TRANSACTIONS ON POWER DELIVERY</b:JournalName>
    <b:Volume>36</b:Volume>
    <b:Issue>4</b:Issue>
    <b:Author>
      <b:Author>
        <b:NameList>
          <b:Person>
            <b:Last>Chowdhury</b:Last>
            <b:First>Ritwik</b:First>
          </b:Person>
          <b:Person>
            <b:Last>Fischer</b:Last>
            <b:First>Normann</b:First>
          </b:Person>
        </b:NameList>
      </b:Author>
    </b:Author>
    <b:RefOrder>28</b:RefOrder>
  </b:Source>
  <b:Source>
    <b:Tag>Kel21</b:Tag>
    <b:SourceType>ConferenceProceedings</b:SourceType>
    <b:Guid>{41A99D21-9A1F-429F-8F72-F1F12E5EFDD9}</b:Guid>
    <b:Title>A Novel Control Scheme for Utility-Scale Inverter-Based Resources to Emulate Synchronous Generator Fault Response and Retain Existing Protection Infrastructure</b:Title>
    <b:Year>2021</b:Year>
    <b:ConferenceName>74th Conference for Protective Relay Engineers (CPRE), 2021, pp. 1-7, doi: 10.1109/CPRE48231.2021.9429836</b:ConferenceName>
    <b:Author>
      <b:Author>
        <b:NameList>
          <b:Person>
            <b:Last>Kelly</b:Last>
            <b:Middle>D.</b:Middle>
            <b:First>T.</b:First>
          </b:Person>
          <b:Person>
            <b:Last>Mysore</b:Last>
            <b:First>P. Mysore</b:First>
          </b:Person>
          <b:Person>
            <b:Last>Mohan</b:Last>
            <b:First>N.</b:First>
          </b:Person>
        </b:NameList>
      </b:Author>
    </b:Author>
    <b:RefOrder>29</b:RefOrder>
  </b:Source>
  <b:Source>
    <b:Tag>Liu22</b:Tag>
    <b:SourceType>ConferenceProceedings</b:SourceType>
    <b:Guid>{285DC8C0-0EF6-4222-A222-952F937979B9}</b:Guid>
    <b:Title>The Adaptability Analysis of the Traditional Protections in Offshore Wind Power System</b:Title>
    <b:Year>2022</b:Year>
    <b:ConferenceName>China International Conference on Electricity Distribution (CICED)</b:ConferenceName>
    <b:City>Changsha, China</b:City>
    <b:Author>
      <b:Author>
        <b:NameList>
          <b:Person>
            <b:Last>Liu</b:Last>
            <b:First>W.</b:First>
          </b:Person>
          <b:Person>
            <b:Last>Tu</b:Last>
            <b:First>Q.</b:First>
          </b:Person>
          <b:Person>
            <b:Last>Lv</b:Last>
            <b:First>Y.</b:First>
          </b:Person>
          <b:Person>
            <b:Last>Song</b:Last>
            <b:First>G.</b:First>
          </b:Person>
          <b:Person>
            <b:Last>Gao</b:Last>
            <b:First>X. </b:First>
          </b:Person>
          <b:Person>
            <b:Last>Chang</b:Last>
            <b:First>P.</b:First>
          </b:Person>
        </b:NameList>
      </b:Author>
    </b:Author>
    <b:RefOrder>30</b:RefOrder>
  </b:Source>
  <b:Source>
    <b:Tag>Car20</b:Tag>
    <b:SourceType>JournalArticle</b:SourceType>
    <b:Guid>{C5C4AC9E-559E-4824-B8CD-B065A1BB7E25}</b:Guid>
    <b:Title>Improved Faulted Phase Selection Algorithm for Distance Protection under High Penetration of Renewable Energies</b:Title>
    <b:Year>2020</b:Year>
    <b:ConferenceName>Energies 2020, 13(3), 558; https://doi.org/10.3390/en13030558</b:ConferenceName>
    <b:JournalName>Energies</b:JournalName>
    <b:Pages>7</b:Pages>
    <b:Volume>13</b:Volume>
    <b:Issue>32020 Article number 558</b:Issue>
    <b:Author>
      <b:Author>
        <b:NameList>
          <b:Person>
            <b:Last>Carrasco</b:Last>
            <b:First>E.</b:First>
          </b:Person>
          <b:Person>
            <b:Last>Moreno</b:Last>
            <b:First>M.</b:First>
          </b:Person>
          <b:Person>
            <b:Last>Martínez</b:Last>
            <b:First>M.</b:First>
          </b:Person>
          <b:Person>
            <b:Last>Vicent</b:Last>
            <b:First>S.</b:First>
          </b:Person>
        </b:NameList>
      </b:Author>
    </b:Author>
    <b:RefOrder>31</b:RefOrder>
  </b:Source>
  <b:Source>
    <b:Tag>Abo22</b:Tag>
    <b:SourceType>JournalArticle</b:SourceType>
    <b:Guid>{0F5AA3FF-A98E-463D-BE9B-E122E3FE4874}</b:Guid>
    <b:Title>Fault Ride Through of Inverter-Interfaced Renewable Energy Sources for Enhanced Resiliency and Grid Code Compliance</b:Title>
    <b:Year>2022</b:Year>
    <b:JournalName>IEEE TRANSACTIONS ON SUSTAINABLE ENERGY</b:JournalName>
    <b:Pages>2275-2289</b:Pages>
    <b:Volume>13</b:Volume>
    <b:Issue>4</b:Issue>
    <b:Author>
      <b:Author>
        <b:NameList>
          <b:Person>
            <b:Last>Aboelnaga</b:Last>
            <b:Middle>A.</b:Middle>
            <b:First>Abdallah</b:First>
          </b:Person>
          <b:Person>
            <b:Last>Azzouz</b:Last>
            <b:Middle>A.</b:Middle>
            <b:First>Maher</b:First>
          </b:Person>
          <b:Person>
            <b:Last>Sindi </b:Last>
            <b:Middle>F.</b:Middle>
            <b:First>Hatem</b:First>
          </b:Person>
          <b:Person>
            <b:Last>Awad</b:Last>
            <b:Middle>S.A.</b:Middle>
            <b:First>Ahmed</b:First>
          </b:Person>
        </b:NameList>
      </b:Author>
    </b:Author>
    <b:RefOrder>32</b:RefOrder>
  </b:Source>
  <b:Source>
    <b:Tag>Qui221</b:Tag>
    <b:SourceType>JournalArticle</b:SourceType>
    <b:Guid>{9895444A-D896-46A2-970F-C789E81EFDF4}</b:Guid>
    <b:Title>Transmission line protection challenges influenced by inverter‑based resources: a review</b:Title>
    <b:Year>2022</b:Year>
    <b:JournalName>Protection and Control of Modern Power Systems</b:JournalName>
    <b:Volume>7</b:Volume>
    <b:Issue>28</b:Issue>
    <b:Author>
      <b:Author>
        <b:NameList>
          <b:Person>
            <b:Last>Quispe</b:Last>
            <b:Middle>Carlos</b:Middle>
            <b:First>Juan</b:First>
          </b:Person>
          <b:Person>
            <b:Last>Orduña</b:Last>
            <b:First>Eduardo</b:First>
          </b:Person>
        </b:NameList>
      </b:Author>
    </b:Author>
    <b:Pages>17, https://doi.org/10.1186/s41601-022-00249-8</b:Pages>
    <b:RefOrder>33</b:RefOrder>
  </b:Source>
  <b:Source>
    <b:Tag>Bin21</b:Tag>
    <b:SourceType>ConferenceProceedings</b:SourceType>
    <b:Guid>{0D70892A-E2EA-415B-8634-0A7A2FF10C6D}</b:Guid>
    <b:Title>Challenges and Solutions in the Protection of Transmission Lines Connecting Nonconventional Power Sources</b:Title>
    <b:Year>2021</b:Year>
    <b:ConferenceName>48th Annual Western Protective Relay Conference, October 2021</b:ConferenceName>
    <b:Author>
      <b:Author>
        <b:NameList>
          <b:Person>
            <b:Last>Binni</b:Last>
            <b:First>Marcelo</b:First>
          </b:Person>
          <b:Person>
            <b:Last>Abboud</b:Last>
            <b:First>Ricardo</b:First>
          </b:Person>
          <b:Person>
            <b:Last>Lima</b:Last>
            <b:First>Paulo</b:First>
          </b:Person>
          <b:Person>
            <b:Last>Lollo</b:Last>
            <b:First>Fabio</b:First>
          </b:Person>
        </b:NameList>
      </b:Author>
    </b:Author>
    <b:RefOrder>34</b:RefOrder>
  </b:Source>
  <b:Source>
    <b:Tag>ARRoy14</b:Tag>
    <b:SourceType>ConferenceProceedings</b:SourceType>
    <b:Guid>{57591445-F168-4599-A0C3-0906846C5F3F}</b:Guid>
    <b:Title>Transmission Side Protection Performance with Type-IV Wind Turbine System Integration</b:Title>
    <b:Year>2014</b:Year>
    <b:ConferenceName>North American Power Symposium (NAPS)</b:ConferenceName>
    <b:Author>
      <b:Author>
        <b:NameList>
          <b:Person>
            <b:Last>Roy</b:Last>
            <b:First>Ankita</b:First>
          </b:Person>
          <b:Person>
            <b:Last>Johnson</b:Last>
            <b:Middle>K.</b:Middle>
            <b:First>Brian</b:First>
          </b:Person>
        </b:NameList>
      </b:Author>
    </b:Author>
    <b:RefOrder>42</b:RefOrder>
  </b:Source>
  <b:Source>
    <b:Tag>IEE19</b:Tag>
    <b:SourceType>Report</b:SourceType>
    <b:Guid>{3BAA07C2-0E58-4954-BAD7-4FD9B3BF1A70}</b:Guid>
    <b:Author>
      <b:Author>
        <b:Corporate>IEEE/NERC Task Force on Short-Circuit and System Performance Impact of Inverter Based Generation</b:Corporate>
      </b:Author>
    </b:Author>
    <b:Year>2018</b:Year>
    <b:Publisher>IEEE PES</b:Publisher>
    <b:Title>Technical Report: PES-TR68 : Impact of Inverter Based Generation on Bulk Power System Dynamics and Short-Circuit Performance </b:Title>
    <b:RefOrder>36</b:RefOrder>
  </b:Source>
  <b:Source>
    <b:Tag>Lia22</b:Tag>
    <b:SourceType>JournalArticle</b:SourceType>
    <b:Guid>{434C0ED6-1B7B-4F59-968F-882C5BE1A790}</b:Guid>
    <b:Title>Transmission line frequency-domain fault location method based on the phasor-time space curve characteristics that considers decaying DC deviation</b:Title>
    <b:Year>2022</b:Year>
    <b:JournalName>International Journal of Electrical Power &amp; Energy Systems</b:JournalName>
    <b:Volume>142</b:Volume>
    <b:Issue>Part B</b:Issue>
    <b:Author>
      <b:Author>
        <b:NameList>
          <b:Person>
            <b:Last>Liang</b:Last>
            <b:First>Yuansheng</b:First>
          </b:Person>
          <b:Person>
            <b:Last>Ding</b:Last>
            <b:First>Jiayan</b:First>
          </b:Person>
          <b:Person>
            <b:Last>Li</b:Last>
            <b:First>Haifeng</b:First>
          </b:Person>
          <b:Person>
            <b:Last>Wan</b:Last>
            <b:First>Gang</b:First>
          </b:Person>
        </b:NameList>
      </b:Author>
    </b:Author>
    <b:RefOrder>37</b:RefOrder>
  </b:Source>
  <b:Source>
    <b:Tag>VER</b:Tag>
    <b:SourceType>Misc</b:SourceType>
    <b:Guid>{C8F5CF8D-DB1F-44E5-86D0-0B0BBA1E7CCF}</b:Guid>
    <b:Title>Ground Distance Relays – Understanding the Various Methods of Residual Compensation, Setting the Resistive Reach of Polygon Characteristics, and Ways of Modeling and Testing the Relay</b:Title>
    <b:Publisher>Doble Engineering company [online]</b:Publisher>
    <b:Author>
      <b:Author>
        <b:NameList>
          <b:Person>
            <b:Last>VERZOSA</b:Last>
            <b:First>Quintin </b:First>
          </b:Person>
          <b:Person>
            <b:Last>Jun</b:Last>
            <b:First>Jr</b:First>
          </b:Person>
        </b:NameList>
      </b:Author>
    </b:Author>
    <b:URL>https://na.eventscloud.com/file_uploads/bb8b9912d1cf853b07957eff1965fb3f_GroundDistanceRelays-ResidualCompensation.pdf</b:URL>
    <b:RefOrder>38</b:RefOrder>
  </b:Source>
  <b:Source>
    <b:Tag>Pow15</b:Tag>
    <b:SourceType>Misc</b:SourceType>
    <b:Guid>{9CE1E503-D32C-4499-AE80-D4C631CFA923}</b:Guid>
    <b:Author>
      <b:Author>
        <b:NameList>
          <b:Person>
            <b:Last>Group</b:Last>
            <b:First>Power</b:First>
            <b:Middle>System Relaying Committee D19 Working</b:Middle>
          </b:Person>
        </b:NameList>
      </b:Author>
    </b:Author>
    <b:Title>IEEE Guide for Protective Relay Applications to Transmission Lines</b:Title>
    <b:Year>2015</b:Year>
    <b:City>New York</b:City>
    <b:Publisher>IEEE Power and Energy Society </b:Publisher>
    <b:RefOrder>39</b:RefOrder>
  </b:Source>
  <b:Source xmlns:b="http://schemas.openxmlformats.org/officeDocument/2006/bibliography">
    <b:Tag>REL22</b:Tag>
    <b:SourceType>InternetSite</b:SourceType>
    <b:Guid>{8A0DD5B7-B01E-4E7D-949D-66A0FD0FF2A9}</b:Guid>
    <b:Title>REL670 - Transmission line distance protection</b:Title>
    <b:Year>2022</b:Year>
    <b:YearAccessed>2022</b:YearAccessed>
    <b:MonthAccessed>October</b:MonthAccessed>
    <b:DayAccessed>20</b:DayAccessed>
    <b:URL>https://www.hitachienergy.com/offering/product-and-system/substation-automation-protection-and-control/products/protection-and-control/line-distance-protection/rel670</b:URL>
    <b:Author>
      <b:Author>
        <b:Corporate>Hitachi Energy</b:Corporate>
      </b:Author>
    </b:Author>
    <b:RefOrder>35</b:RefOrder>
  </b:Source>
</b:Sources>
</file>

<file path=customXml/itemProps1.xml><?xml version="1.0" encoding="utf-8"?>
<ds:datastoreItem xmlns:ds="http://schemas.openxmlformats.org/officeDocument/2006/customXml" ds:itemID="{0C8D18DA-A2A8-4E42-AB6C-3AC966796CBF}">
  <ds:schemaRefs>
    <ds:schemaRef ds:uri="http://schemas.openxmlformats.org/officeDocument/2006/bibliography"/>
  </ds:schemaRefs>
</ds:datastoreItem>
</file>

<file path=docMetadata/LabelInfo.xml><?xml version="1.0" encoding="utf-8"?>
<clbl:labelList xmlns:clbl="http://schemas.microsoft.com/office/2020/mipLabelMetadata">
  <clbl:label id="{7831e6d9-dc6c-4cd1-9ec6-1dc2b4133195}" enabled="0" method="" siteId="{7831e6d9-dc6c-4cd1-9ec6-1dc2b4133195}" removed="1"/>
</clbl:labelList>
</file>

<file path=docProps/app.xml><?xml version="1.0" encoding="utf-8"?>
<Properties xmlns="http://schemas.openxmlformats.org/officeDocument/2006/extended-properties" xmlns:vt="http://schemas.openxmlformats.org/officeDocument/2006/docPropsVTypes">
  <Template>IET-Submission-DoubleColumn-Template</Template>
  <TotalTime>21</TotalTime>
  <Pages>15</Pages>
  <Words>7685</Words>
  <Characters>43807</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Date of publication xxxx 00, 0000, date of current version xxxx 00, 0000</vt:lpstr>
    </vt:vector>
  </TitlesOfParts>
  <Company>Hewlett-Packard Company</Company>
  <LinksUpToDate>false</LinksUpToDate>
  <CharactersWithSpaces>51390</CharactersWithSpaces>
  <SharedDoc>false</SharedDoc>
  <HLinks>
    <vt:vector size="12" baseType="variant">
      <vt:variant>
        <vt:i4>2555906</vt:i4>
      </vt:variant>
      <vt:variant>
        <vt:i4>6</vt:i4>
      </vt:variant>
      <vt:variant>
        <vt:i4>0</vt:i4>
      </vt:variant>
      <vt:variant>
        <vt:i4>5</vt:i4>
      </vt:variant>
      <vt:variant>
        <vt:lpwstr>mailto:graphics@ieee.org</vt:lpwstr>
      </vt:variant>
      <vt:variant>
        <vt:lpwstr/>
      </vt:variant>
      <vt:variant>
        <vt:i4>7405602</vt:i4>
      </vt:variant>
      <vt:variant>
        <vt:i4>3</vt:i4>
      </vt:variant>
      <vt:variant>
        <vt:i4>0</vt:i4>
      </vt:variant>
      <vt:variant>
        <vt:i4>5</vt:i4>
      </vt:variant>
      <vt:variant>
        <vt:lpwstr>http://graphicsqc.ieee.org/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 of publication xxxx 00, 0000, date of current version xxxx 00, 0000</dc:title>
  <dc:subject/>
  <dc:creator>Ashoka Shyamaprasad</dc:creator>
  <cp:keywords/>
  <dc:description/>
  <cp:lastModifiedBy>Ashoka Shyamaprasad</cp:lastModifiedBy>
  <cp:revision>4</cp:revision>
  <cp:lastPrinted>2024-07-26T05:36:00Z</cp:lastPrinted>
  <dcterms:created xsi:type="dcterms:W3CDTF">2024-07-26T05:35:00Z</dcterms:created>
  <dcterms:modified xsi:type="dcterms:W3CDTF">2024-07-26T05:53:00Z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9de0503666dbbc6175ea970e2fb34ade9fae6f76aa718ce02eaa9cc7bdb84a9d</vt:lpwstr>
  </property>
</Properties>
</file>